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header18.xml" ContentType="application/vnd.openxmlformats-officedocument.wordprocessingml.header+xml"/>
  <Override PartName="/word/header29.xml" ContentType="application/vnd.openxmlformats-officedocument.wordprocessingml.header+xml"/>
  <Override PartName="/word/header38.xml" ContentType="application/vnd.openxmlformats-officedocument.wordprocessingml.header+xml"/>
  <Override PartName="/word/header47.xml" ContentType="application/vnd.openxmlformats-officedocument.wordprocessingml.header+xml"/>
  <Override PartName="/word/header56.xml" ContentType="application/vnd.openxmlformats-officedocument.wordprocessingml.header+xml"/>
  <Override PartName="/word/header16.xml" ContentType="application/vnd.openxmlformats-officedocument.wordprocessingml.header+xml"/>
  <Override PartName="/word/header27.xml" ContentType="application/vnd.openxmlformats-officedocument.wordprocessingml.header+xml"/>
  <Override PartName="/word/header36.xml" ContentType="application/vnd.openxmlformats-officedocument.wordprocessingml.header+xml"/>
  <Override PartName="/word/header45.xml" ContentType="application/vnd.openxmlformats-officedocument.wordprocessingml.header+xml"/>
  <Override PartName="/word/header54.xml" ContentType="application/vnd.openxmlformats-officedocument.wordprocessingml.header+xml"/>
  <Override PartName="/word/header63.xml" ContentType="application/vnd.openxmlformats-officedocument.wordprocessingml.header+xml"/>
  <Override PartName="/word/header14.xml" ContentType="application/vnd.openxmlformats-officedocument.wordprocessingml.header+xml"/>
  <Override PartName="/word/header25.xml" ContentType="application/vnd.openxmlformats-officedocument.wordprocessingml.header+xml"/>
  <Override PartName="/word/header34.xml" ContentType="application/vnd.openxmlformats-officedocument.wordprocessingml.header+xml"/>
  <Override PartName="/word/header43.xml" ContentType="application/vnd.openxmlformats-officedocument.wordprocessingml.header+xml"/>
  <Override PartName="/word/header52.xml" ContentType="application/vnd.openxmlformats-officedocument.wordprocessingml.header+xml"/>
  <Override PartName="/word/header61.xml" ContentType="application/vnd.openxmlformats-officedocument.wordprocessingml.head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8.xml" ContentType="application/vnd.openxmlformats-officedocument.wordprocessingml.header+xml"/>
  <Override PartName="/word/header12.xml" ContentType="application/vnd.openxmlformats-officedocument.wordprocessingml.header+xml"/>
  <Override PartName="/word/header21.xml" ContentType="application/vnd.openxmlformats-officedocument.wordprocessingml.header+xml"/>
  <Override PartName="/word/header23.xml" ContentType="application/vnd.openxmlformats-officedocument.wordprocessingml.header+xml"/>
  <Override PartName="/word/header32.xml" ContentType="application/vnd.openxmlformats-officedocument.wordprocessingml.header+xml"/>
  <Override PartName="/word/header41.xml" ContentType="application/vnd.openxmlformats-officedocument.wordprocessingml.header+xml"/>
  <Override PartName="/word/header50.xml" ContentType="application/vnd.openxmlformats-officedocument.wordprocessingml.header+xml"/>
  <Override PartName="/word/header6.xml" ContentType="application/vnd.openxmlformats-officedocument.wordprocessingml.header+xml"/>
  <Override PartName="/word/header10.xml" ContentType="application/vnd.openxmlformats-officedocument.wordprocessingml.header+xml"/>
  <Override PartName="/word/header30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39.xml" ContentType="application/vnd.openxmlformats-officedocument.wordprocessingml.header+xml"/>
  <Override PartName="/word/header49.xml" ContentType="application/vnd.openxmlformats-officedocument.wordprocessingml.header+xml"/>
  <Override PartName="/word/header58.xml" ContentType="application/vnd.openxmlformats-officedocument.wordprocessingml.header+xml"/>
  <Override PartName="/word/header59.xml" ContentType="application/vnd.openxmlformats-officedocument.wordprocessingml.header+xml"/>
  <Override PartName="/docProps/core.xml" ContentType="application/vnd.openxmlformats-package.core-properties+xml"/>
  <Default Extension="png" ContentType="image/png"/>
  <Override PartName="/word/header19.xml" ContentType="application/vnd.openxmlformats-officedocument.wordprocessingml.header+xml"/>
  <Override PartName="/word/header28.xml" ContentType="application/vnd.openxmlformats-officedocument.wordprocessingml.header+xml"/>
  <Override PartName="/word/header37.xml" ContentType="application/vnd.openxmlformats-officedocument.wordprocessingml.header+xml"/>
  <Override PartName="/word/header48.xml" ContentType="application/vnd.openxmlformats-officedocument.wordprocessingml.header+xml"/>
  <Override PartName="/word/header57.xml" ContentType="application/vnd.openxmlformats-officedocument.wordprocessingml.header+xml"/>
  <Override PartName="/word/header17.xml" ContentType="application/vnd.openxmlformats-officedocument.wordprocessingml.header+xml"/>
  <Override PartName="/word/header26.xml" ContentType="application/vnd.openxmlformats-officedocument.wordprocessingml.header+xml"/>
  <Override PartName="/word/header35.xml" ContentType="application/vnd.openxmlformats-officedocument.wordprocessingml.header+xml"/>
  <Override PartName="/word/header44.xml" ContentType="application/vnd.openxmlformats-officedocument.wordprocessingml.header+xml"/>
  <Override PartName="/word/header46.xml" ContentType="application/vnd.openxmlformats-officedocument.wordprocessingml.header+xml"/>
  <Override PartName="/word/header55.xml" ContentType="application/vnd.openxmlformats-officedocument.wordprocessingml.header+xml"/>
  <Override PartName="/word/header64.xml" ContentType="application/vnd.openxmlformats-officedocument.wordprocessingml.header+xml"/>
  <Override PartName="/word/header15.xml" ContentType="application/vnd.openxmlformats-officedocument.wordprocessingml.header+xml"/>
  <Default Extension="jpeg" ContentType="image/jpeg"/>
  <Override PartName="/word/header24.xml" ContentType="application/vnd.openxmlformats-officedocument.wordprocessingml.header+xml"/>
  <Override PartName="/word/header33.xml" ContentType="application/vnd.openxmlformats-officedocument.wordprocessingml.header+xml"/>
  <Override PartName="/word/header42.xml" ContentType="application/vnd.openxmlformats-officedocument.wordprocessingml.header+xml"/>
  <Override PartName="/word/header53.xml" ContentType="application/vnd.openxmlformats-officedocument.wordprocessingml.header+xml"/>
  <Override PartName="/word/header62.xml" ContentType="application/vnd.openxmlformats-officedocument.wordprocessingml.header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header9.xml" ContentType="application/vnd.openxmlformats-officedocument.wordprocessingml.header+xml"/>
  <Override PartName="/word/header13.xml" ContentType="application/vnd.openxmlformats-officedocument.wordprocessingml.header+xml"/>
  <Override PartName="/word/header22.xml" ContentType="application/vnd.openxmlformats-officedocument.wordprocessingml.header+xml"/>
  <Override PartName="/word/header31.xml" ContentType="application/vnd.openxmlformats-officedocument.wordprocessingml.header+xml"/>
  <Override PartName="/word/header40.xml" ContentType="application/vnd.openxmlformats-officedocument.wordprocessingml.header+xml"/>
  <Override PartName="/word/header51.xml" ContentType="application/vnd.openxmlformats-officedocument.wordprocessingml.header+xml"/>
  <Override PartName="/word/header60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7.xml" ContentType="application/vnd.openxmlformats-officedocument.wordprocessingml.header+xml"/>
  <Override PartName="/word/header11.xml" ContentType="application/vnd.openxmlformats-officedocument.wordprocessingml.header+xml"/>
  <Override PartName="/word/header20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536E" w:rsidRPr="00244C4C" w:rsidRDefault="00F3536E">
      <w:pPr>
        <w:rPr>
          <w:rFonts w:ascii="GHEA Grapalat" w:hAnsi="GHEA Grapalat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60" o:spid="_x0000_s1026" type="#_x0000_t202" style="position:absolute;left:0;text-align:left;margin-left:234pt;margin-top:-18pt;width:185.15pt;height:23.4pt;z-index:251679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" filled="f" stroked="f" strokeweight=".5pt">
            <v:textbox style="mso-next-textbox:#Text Box 60">
              <w:txbxContent>
                <w:p w:rsidR="00F3536E" w:rsidRPr="00BB42E8" w:rsidRDefault="00F3536E">
                  <w:pPr>
                    <w:rPr>
                      <w:i/>
                    </w:rPr>
                  </w:pPr>
                  <w:r>
                    <w:rPr>
                      <w:rFonts w:ascii="Sylfaen" w:hAnsi="Sylfaen" w:cs="Sylfaen"/>
                      <w:i/>
                    </w:rPr>
                    <w:t>Հավելված 14.2</w:t>
                  </w:r>
                </w:p>
              </w:txbxContent>
            </v:textbox>
          </v:shape>
        </w:pict>
      </w:r>
      <w:r>
        <w:rPr>
          <w:noProof/>
        </w:rPr>
        <w:pict>
          <v:rect id="Rectangle 47" o:spid="_x0000_s1027" style="position:absolute;left:0;text-align:left;margin-left:11.9pt;margin-top:16.8pt;width:499.25pt;height:808.2pt;z-index:251636224;visibility:visible;mso-position-horizontal-relative:pag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" fillcolor="#629dd1" stroked="f" strokeweight="1.5pt">
            <v:path arrowok="t"/>
            <v:textbox inset="21.6pt,1in,21.6pt">
              <w:txbxContent>
                <w:p w:rsidR="00F3536E" w:rsidRPr="003C0602" w:rsidRDefault="00F3536E">
                  <w:pPr>
                    <w:pStyle w:val="Title"/>
                    <w:pBdr>
                      <w:bottom w:val="none" w:sz="0" w:space="0" w:color="auto"/>
                    </w:pBdr>
                    <w:jc w:val="right"/>
                    <w:rPr>
                      <w:rFonts w:cs="Arian AMU"/>
                      <w:caps w:val="0"/>
                      <w:color w:val="FFFFFF"/>
                      <w:sz w:val="88"/>
                      <w:szCs w:val="32"/>
                      <w:lang w:val="hy-AM"/>
                    </w:rPr>
                  </w:pPr>
                </w:p>
                <w:p w:rsidR="00F3536E" w:rsidRPr="003C0602" w:rsidRDefault="00F3536E" w:rsidP="001816AA">
                  <w:pPr>
                    <w:pStyle w:val="Title"/>
                    <w:pBdr>
                      <w:bottom w:val="none" w:sz="0" w:space="0" w:color="auto"/>
                    </w:pBdr>
                    <w:rPr>
                      <w:rFonts w:cs="Arian AMU"/>
                      <w:caps w:val="0"/>
                      <w:color w:val="FFFFFF"/>
                      <w:sz w:val="20"/>
                      <w:szCs w:val="32"/>
                      <w:lang w:val="hy-AM"/>
                    </w:rPr>
                  </w:pPr>
                  <w:r w:rsidRPr="003C0602">
                    <w:rPr>
                      <w:rFonts w:ascii="Sylfaen" w:hAnsi="Sylfaen" w:cs="Sylfaen"/>
                      <w:caps w:val="0"/>
                      <w:color w:val="FFFFFF"/>
                      <w:sz w:val="94"/>
                      <w:szCs w:val="32"/>
                      <w:lang w:val="hy-AM"/>
                    </w:rPr>
                    <w:t>ՍՅՈՒՆԻՔԻ</w:t>
                  </w:r>
                  <w:r w:rsidRPr="003C0602">
                    <w:rPr>
                      <w:rFonts w:cs="Arian AMU"/>
                      <w:caps w:val="0"/>
                      <w:color w:val="FFFFFF"/>
                      <w:sz w:val="94"/>
                      <w:szCs w:val="32"/>
                      <w:lang w:val="hy-AM"/>
                    </w:rPr>
                    <w:t xml:space="preserve"> </w:t>
                  </w:r>
                  <w:r w:rsidRPr="003C0602">
                    <w:rPr>
                      <w:rFonts w:ascii="Sylfaen" w:hAnsi="Sylfaen" w:cs="Sylfaen"/>
                      <w:caps w:val="0"/>
                      <w:color w:val="FFFFFF"/>
                      <w:sz w:val="94"/>
                      <w:szCs w:val="32"/>
                      <w:lang w:val="hy-AM"/>
                    </w:rPr>
                    <w:t>ՄԱՐԶ</w:t>
                  </w:r>
                </w:p>
                <w:p w:rsidR="00F3536E" w:rsidRDefault="00F3536E" w:rsidP="00BF0846">
                  <w:pPr>
                    <w:rPr>
                      <w:lang w:eastAsia="ru-RU"/>
                    </w:rPr>
                  </w:pPr>
                </w:p>
                <w:p w:rsidR="00F3536E" w:rsidRDefault="00F3536E" w:rsidP="00BF0846">
                  <w:pPr>
                    <w:rPr>
                      <w:lang w:eastAsia="ru-RU"/>
                    </w:rPr>
                  </w:pPr>
                </w:p>
                <w:p w:rsidR="00F3536E" w:rsidRDefault="00F3536E" w:rsidP="00BF0846">
                  <w:pPr>
                    <w:jc w:val="center"/>
                    <w:rPr>
                      <w:rFonts w:cs="Arian AMU"/>
                      <w:sz w:val="34"/>
                      <w:szCs w:val="32"/>
                      <w:lang w:val="hy-AM" w:eastAsia="ru-RU"/>
                    </w:rPr>
                  </w:pPr>
                </w:p>
                <w:p w:rsidR="00F3536E" w:rsidRPr="00BF0846" w:rsidRDefault="00F3536E" w:rsidP="00BF0846">
                  <w:pPr>
                    <w:jc w:val="center"/>
                    <w:rPr>
                      <w:rFonts w:cs="Arian AMU"/>
                      <w:sz w:val="32"/>
                      <w:szCs w:val="32"/>
                      <w:lang w:val="hy-AM" w:eastAsia="ru-RU"/>
                    </w:rPr>
                  </w:pPr>
                  <w:r w:rsidRPr="00BF0846">
                    <w:rPr>
                      <w:rFonts w:ascii="Sylfaen" w:hAnsi="Sylfaen" w:cs="Sylfaen"/>
                      <w:sz w:val="42"/>
                      <w:szCs w:val="32"/>
                      <w:lang w:val="hy-AM" w:eastAsia="ru-RU"/>
                    </w:rPr>
                    <w:t>ՏՆՏԵՍԱԿԱՆ</w:t>
                  </w:r>
                  <w:r w:rsidRPr="00BF0846">
                    <w:rPr>
                      <w:rFonts w:cs="Arian AMU"/>
                      <w:sz w:val="42"/>
                      <w:szCs w:val="32"/>
                      <w:lang w:val="hy-AM" w:eastAsia="ru-RU"/>
                    </w:rPr>
                    <w:t xml:space="preserve"> </w:t>
                  </w:r>
                  <w:r w:rsidRPr="00BF0846">
                    <w:rPr>
                      <w:rFonts w:ascii="Sylfaen" w:hAnsi="Sylfaen" w:cs="Sylfaen"/>
                      <w:sz w:val="42"/>
                      <w:szCs w:val="32"/>
                      <w:lang w:val="hy-AM" w:eastAsia="ru-RU"/>
                    </w:rPr>
                    <w:t>ԴԻՎԵՐՍԻՖԻԿԱՑՄԱՆ</w:t>
                  </w:r>
                  <w:r w:rsidRPr="00BF0846">
                    <w:rPr>
                      <w:rFonts w:cs="Arian AMU"/>
                      <w:sz w:val="42"/>
                      <w:szCs w:val="32"/>
                      <w:lang w:val="hy-AM" w:eastAsia="ru-RU"/>
                    </w:rPr>
                    <w:t xml:space="preserve"> </w:t>
                  </w:r>
                  <w:r w:rsidRPr="00BF0846">
                    <w:rPr>
                      <w:rFonts w:ascii="Sylfaen" w:hAnsi="Sylfaen" w:cs="Sylfaen"/>
                      <w:sz w:val="42"/>
                      <w:szCs w:val="32"/>
                      <w:lang w:val="hy-AM" w:eastAsia="ru-RU"/>
                    </w:rPr>
                    <w:t>ԾՐԱԳԻՐ</w:t>
                  </w:r>
                </w:p>
                <w:p w:rsidR="00F3536E" w:rsidRPr="003C0602" w:rsidRDefault="00F3536E" w:rsidP="001816AA">
                  <w:pPr>
                    <w:spacing w:before="240"/>
                    <w:jc w:val="left"/>
                    <w:rPr>
                      <w:color w:val="FFFFFF"/>
                    </w:rPr>
                  </w:pPr>
                  <w:r w:rsidRPr="009A69CD">
                    <w:rPr>
                      <w:noProof/>
                      <w:color w:val="FFFFFF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57" o:spid="_x0000_i1026" type="#_x0000_t75" style="width:268.5pt;height:333.75pt;visibility:visible">
                        <v:imagedata r:id="rId7" o:title="" cropbottom="5406f"/>
                      </v:shape>
                    </w:pict>
                  </w:r>
                </w:p>
                <w:p w:rsidR="00F3536E" w:rsidRPr="003C0602" w:rsidRDefault="00F3536E" w:rsidP="001816AA">
                  <w:pPr>
                    <w:spacing w:before="240"/>
                    <w:jc w:val="left"/>
                    <w:rPr>
                      <w:color w:val="FFFFFF"/>
                      <w:lang w:val="hy-AM"/>
                    </w:rPr>
                  </w:pPr>
                  <w:r w:rsidRPr="003C0602">
                    <w:rPr>
                      <w:rFonts w:ascii="Sylfaen" w:hAnsi="Sylfaen" w:cs="Sylfaen"/>
                      <w:color w:val="FFFFFF"/>
                      <w:lang w:val="hy-AM"/>
                    </w:rPr>
                    <w:t>Ծրագիրը</w:t>
                  </w:r>
                  <w:r w:rsidRPr="003C0602">
                    <w:rPr>
                      <w:color w:val="FFFFFF"/>
                      <w:lang w:val="hy-AM"/>
                    </w:rPr>
                    <w:t xml:space="preserve"> </w:t>
                  </w:r>
                  <w:r w:rsidRPr="003C0602">
                    <w:rPr>
                      <w:rFonts w:ascii="Sylfaen" w:hAnsi="Sylfaen" w:cs="Sylfaen"/>
                      <w:color w:val="FFFFFF"/>
                      <w:lang w:val="hy-AM"/>
                    </w:rPr>
                    <w:t>պատրաստվել</w:t>
                  </w:r>
                  <w:r w:rsidRPr="003C0602">
                    <w:rPr>
                      <w:color w:val="FFFFFF"/>
                      <w:lang w:val="hy-AM"/>
                    </w:rPr>
                    <w:t xml:space="preserve"> </w:t>
                  </w:r>
                  <w:r w:rsidRPr="003C0602">
                    <w:rPr>
                      <w:rFonts w:ascii="Sylfaen" w:hAnsi="Sylfaen" w:cs="Sylfaen"/>
                      <w:color w:val="FFFFFF"/>
                      <w:lang w:val="hy-AM"/>
                    </w:rPr>
                    <w:t>է</w:t>
                  </w:r>
                  <w:r w:rsidRPr="003C0602">
                    <w:rPr>
                      <w:color w:val="FFFFFF"/>
                      <w:lang w:val="hy-AM"/>
                    </w:rPr>
                    <w:t xml:space="preserve"> «</w:t>
                  </w:r>
                  <w:r w:rsidRPr="003C0602">
                    <w:rPr>
                      <w:rFonts w:ascii="Sylfaen" w:hAnsi="Sylfaen" w:cs="Sylfaen"/>
                      <w:color w:val="FFFFFF"/>
                      <w:lang w:val="hy-AM"/>
                    </w:rPr>
                    <w:t>Տարածաշրջանային</w:t>
                  </w:r>
                  <w:r w:rsidRPr="003C0602">
                    <w:rPr>
                      <w:color w:val="FFFFFF"/>
                      <w:lang w:val="hy-AM"/>
                    </w:rPr>
                    <w:t xml:space="preserve"> </w:t>
                  </w:r>
                  <w:r w:rsidRPr="003C0602">
                    <w:rPr>
                      <w:rFonts w:ascii="Sylfaen" w:hAnsi="Sylfaen" w:cs="Sylfaen"/>
                      <w:color w:val="FFFFFF"/>
                      <w:lang w:val="hy-AM"/>
                    </w:rPr>
                    <w:t>նախաձեռնությունների</w:t>
                  </w:r>
                  <w:r w:rsidRPr="003C0602">
                    <w:rPr>
                      <w:color w:val="FFFFFF"/>
                      <w:lang w:val="hy-AM"/>
                    </w:rPr>
                    <w:t xml:space="preserve"> </w:t>
                  </w:r>
                  <w:r w:rsidRPr="003C0602">
                    <w:rPr>
                      <w:rFonts w:ascii="Sylfaen" w:hAnsi="Sylfaen" w:cs="Sylfaen"/>
                      <w:color w:val="FFFFFF"/>
                      <w:lang w:val="hy-AM"/>
                    </w:rPr>
                    <w:t>կենտրոն</w:t>
                  </w:r>
                  <w:r w:rsidRPr="003C0602">
                    <w:rPr>
                      <w:color w:val="FFFFFF"/>
                      <w:lang w:val="hy-AM"/>
                    </w:rPr>
                    <w:t xml:space="preserve">» </w:t>
                  </w:r>
                  <w:r w:rsidRPr="003C0602">
                    <w:rPr>
                      <w:rFonts w:ascii="Sylfaen" w:hAnsi="Sylfaen" w:cs="Sylfaen"/>
                      <w:color w:val="FFFFFF"/>
                      <w:lang w:val="hy-AM"/>
                    </w:rPr>
                    <w:t>ՀԿ</w:t>
                  </w:r>
                  <w:r w:rsidRPr="003C0602">
                    <w:rPr>
                      <w:color w:val="FFFFFF"/>
                      <w:lang w:val="hy-AM"/>
                    </w:rPr>
                    <w:t xml:space="preserve"> </w:t>
                  </w:r>
                  <w:r w:rsidRPr="003C0602">
                    <w:rPr>
                      <w:rFonts w:ascii="Sylfaen" w:hAnsi="Sylfaen" w:cs="Sylfaen"/>
                      <w:color w:val="FFFFFF"/>
                      <w:lang w:val="hy-AM"/>
                    </w:rPr>
                    <w:t>փորձագետների</w:t>
                  </w:r>
                  <w:r w:rsidRPr="003C0602">
                    <w:rPr>
                      <w:color w:val="FFFFFF"/>
                      <w:lang w:val="hy-AM"/>
                    </w:rPr>
                    <w:t xml:space="preserve"> </w:t>
                  </w:r>
                  <w:r w:rsidRPr="003C0602">
                    <w:rPr>
                      <w:rFonts w:ascii="Sylfaen" w:hAnsi="Sylfaen" w:cs="Sylfaen"/>
                      <w:color w:val="FFFFFF"/>
                      <w:lang w:val="hy-AM"/>
                    </w:rPr>
                    <w:t>կողմից</w:t>
                  </w:r>
                  <w:r w:rsidRPr="003C0602">
                    <w:rPr>
                      <w:color w:val="FFFFFF"/>
                      <w:lang w:val="hy-AM"/>
                    </w:rPr>
                    <w:t xml:space="preserve"> </w:t>
                  </w:r>
                  <w:r w:rsidRPr="003C0602">
                    <w:rPr>
                      <w:rFonts w:ascii="Sylfaen" w:hAnsi="Sylfaen" w:cs="Sylfaen"/>
                      <w:color w:val="FFFFFF"/>
                      <w:lang w:val="hy-AM"/>
                    </w:rPr>
                    <w:t>Սյունիքի</w:t>
                  </w:r>
                  <w:r w:rsidRPr="003C0602">
                    <w:rPr>
                      <w:color w:val="FFFFFF"/>
                      <w:lang w:val="hy-AM"/>
                    </w:rPr>
                    <w:t xml:space="preserve"> </w:t>
                  </w:r>
                  <w:r w:rsidRPr="003C0602">
                    <w:rPr>
                      <w:rFonts w:ascii="Sylfaen" w:hAnsi="Sylfaen" w:cs="Sylfaen"/>
                      <w:color w:val="FFFFFF"/>
                      <w:lang w:val="hy-AM"/>
                    </w:rPr>
                    <w:t>Մարզպետարանի</w:t>
                  </w:r>
                  <w:r w:rsidRPr="003C0602">
                    <w:rPr>
                      <w:color w:val="FFFFFF"/>
                      <w:lang w:val="hy-AM"/>
                    </w:rPr>
                    <w:t xml:space="preserve"> </w:t>
                  </w:r>
                  <w:r w:rsidRPr="003C0602">
                    <w:rPr>
                      <w:rFonts w:ascii="Sylfaen" w:hAnsi="Sylfaen" w:cs="Sylfaen"/>
                      <w:color w:val="FFFFFF"/>
                      <w:lang w:val="hy-AM"/>
                    </w:rPr>
                    <w:t>համար</w:t>
                  </w:r>
                  <w:r w:rsidRPr="003C0602">
                    <w:rPr>
                      <w:color w:val="FFFFFF"/>
                      <w:lang w:val="hy-AM"/>
                    </w:rPr>
                    <w:t xml:space="preserve"> </w:t>
                  </w:r>
                  <w:r w:rsidRPr="003C0602">
                    <w:rPr>
                      <w:rFonts w:ascii="Sylfaen" w:hAnsi="Sylfaen" w:cs="Sylfaen"/>
                      <w:color w:val="FFFFFF"/>
                      <w:lang w:val="hy-AM"/>
                    </w:rPr>
                    <w:t>ԵԱՀԿ</w:t>
                  </w:r>
                  <w:r w:rsidRPr="003C0602">
                    <w:rPr>
                      <w:color w:val="FFFFFF"/>
                      <w:lang w:val="hy-AM"/>
                    </w:rPr>
                    <w:t xml:space="preserve"> </w:t>
                  </w:r>
                  <w:r w:rsidRPr="003C0602">
                    <w:rPr>
                      <w:rFonts w:ascii="Sylfaen" w:hAnsi="Sylfaen" w:cs="Sylfaen"/>
                      <w:color w:val="FFFFFF"/>
                      <w:lang w:val="hy-AM"/>
                    </w:rPr>
                    <w:t>Երևանյան</w:t>
                  </w:r>
                  <w:r w:rsidRPr="003C0602">
                    <w:rPr>
                      <w:color w:val="FFFFFF"/>
                      <w:lang w:val="hy-AM"/>
                    </w:rPr>
                    <w:t xml:space="preserve"> </w:t>
                  </w:r>
                  <w:r w:rsidRPr="003C0602">
                    <w:rPr>
                      <w:rFonts w:ascii="Sylfaen" w:hAnsi="Sylfaen" w:cs="Sylfaen"/>
                      <w:color w:val="FFFFFF"/>
                      <w:lang w:val="hy-AM"/>
                    </w:rPr>
                    <w:t>գրասենյակի</w:t>
                  </w:r>
                  <w:r w:rsidRPr="003C0602">
                    <w:rPr>
                      <w:color w:val="FFFFFF"/>
                      <w:lang w:val="hy-AM"/>
                    </w:rPr>
                    <w:t xml:space="preserve"> </w:t>
                  </w:r>
                  <w:r w:rsidRPr="003C0602">
                    <w:rPr>
                      <w:rFonts w:ascii="Sylfaen" w:hAnsi="Sylfaen" w:cs="Sylfaen"/>
                      <w:color w:val="FFFFFF"/>
                      <w:lang w:val="hy-AM"/>
                    </w:rPr>
                    <w:t>աջակցությամբ</w:t>
                  </w: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Rectangle 48" o:spid="_x0000_s1028" style="position:absolute;left:0;text-align:left;margin-left:514.05pt;margin-top:0;width:56.25pt;height:808.2pt;z-index:251637248;visibility:visible;mso-position-horizontal-relative:page;mso-position-vertical:center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" fillcolor="#242852" stroked="f" strokeweight="1.5pt">
            <v:path arrowok="t"/>
            <v:textbox inset="14.4pt,,14.4pt">
              <w:txbxContent>
                <w:p w:rsidR="00F3536E" w:rsidRPr="003C0602" w:rsidRDefault="00F3536E">
                  <w:pPr>
                    <w:pStyle w:val="Subtitle"/>
                    <w:rPr>
                      <w:rFonts w:ascii="Sylfaen" w:hAnsi="Sylfaen"/>
                      <w:color w:val="FFFFFF"/>
                      <w:lang w:val="hy-AM"/>
                    </w:rPr>
                  </w:pPr>
                </w:p>
              </w:txbxContent>
            </v:textbox>
            <w10:wrap anchorx="page" anchory="page"/>
          </v:rect>
        </w:pict>
      </w:r>
    </w:p>
    <w:p w:rsidR="00F3536E" w:rsidRPr="00244C4C" w:rsidRDefault="00F3536E">
      <w:pPr>
        <w:rPr>
          <w:rFonts w:ascii="GHEA Grapalat" w:hAnsi="GHEA Grapalat"/>
        </w:rPr>
      </w:pPr>
    </w:p>
    <w:p w:rsidR="00F3536E" w:rsidRPr="00244C4C" w:rsidRDefault="00F3536E" w:rsidP="00602F8A">
      <w:pPr>
        <w:pStyle w:val="Heading1"/>
        <w:rPr>
          <w:rFonts w:ascii="GHEA Grapalat" w:hAnsi="GHEA Grapalat"/>
          <w:caps w:val="0"/>
          <w:lang w:val="hy-AM"/>
        </w:rPr>
      </w:pPr>
      <w:r w:rsidRPr="00244C4C">
        <w:rPr>
          <w:rFonts w:ascii="GHEA Grapalat" w:hAnsi="GHEA Grapalat"/>
          <w:lang w:val="hy-AM"/>
        </w:rPr>
        <w:br w:type="page"/>
      </w:r>
      <w:r w:rsidRPr="00244C4C">
        <w:rPr>
          <w:rFonts w:ascii="GHEA Grapalat" w:hAnsi="GHEA Grapalat" w:cs="Sylfaen"/>
          <w:caps w:val="0"/>
        </w:rPr>
        <w:t>ԲՈՎԱՆԴԱԿՈՒԹՅՈՒՆ</w:t>
      </w:r>
    </w:p>
    <w:p w:rsidR="00F3536E" w:rsidRPr="00244C4C" w:rsidRDefault="00F3536E" w:rsidP="00602F8A">
      <w:pPr>
        <w:spacing w:line="240" w:lineRule="auto"/>
        <w:jc w:val="center"/>
        <w:rPr>
          <w:rFonts w:ascii="GHEA Grapalat" w:hAnsi="GHEA Grapalat"/>
        </w:rPr>
      </w:pPr>
    </w:p>
    <w:p w:rsidR="00F3536E" w:rsidRPr="00244C4C" w:rsidRDefault="00F3536E" w:rsidP="00602F8A">
      <w:pPr>
        <w:spacing w:line="240" w:lineRule="auto"/>
        <w:jc w:val="center"/>
        <w:rPr>
          <w:rFonts w:ascii="GHEA Grapalat" w:hAnsi="GHEA Grapalat"/>
          <w:b/>
          <w:smallCaps/>
          <w:noProof/>
          <w:sz w:val="22"/>
        </w:rPr>
      </w:pPr>
      <w:r w:rsidRPr="00244C4C">
        <w:rPr>
          <w:rFonts w:ascii="GHEA Grapalat" w:hAnsi="GHEA Grapalat"/>
        </w:rPr>
        <w:fldChar w:fldCharType="begin"/>
      </w:r>
      <w:r w:rsidRPr="00244C4C">
        <w:rPr>
          <w:rFonts w:ascii="GHEA Grapalat" w:hAnsi="GHEA Grapalat"/>
        </w:rPr>
        <w:instrText xml:space="preserve"> TOC \o "1-3" \h \z \u </w:instrText>
      </w:r>
      <w:r w:rsidRPr="00244C4C">
        <w:rPr>
          <w:rFonts w:ascii="GHEA Grapalat" w:hAnsi="GHEA Grapalat"/>
        </w:rPr>
        <w:fldChar w:fldCharType="separate"/>
      </w:r>
      <w:hyperlink w:anchor="_Toc36193089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ՍՅՈՒՆԻՔԻ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ՄԱՐԶ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.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ԴԻՎԵՐՍԻՖԻԿԱՑՄԱՆ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ԱՆՀՐԱԺԵՇՏՈՒԹՅՈՒՆՆ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ՈՒ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ՆԱԽԱԴՐՅԱԼՆԵՐԸ</w:t>
        </w:r>
        <w:r w:rsidRPr="00244C4C">
          <w:rPr>
            <w:rFonts w:ascii="GHEA Grapalat" w:hAnsi="GHEA Grapalat"/>
            <w:noProof/>
            <w:webHidden/>
          </w:rPr>
          <w:tab/>
          <w:t>…………………………………………………………………….8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089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Սյունիքի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մարզը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ամենաաղքատներից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է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Հայաստանում</w:t>
        </w:r>
        <w:r w:rsidRPr="00244C4C">
          <w:rPr>
            <w:rFonts w:ascii="GHEA Grapalat" w:hAnsi="GHEA Grapalat"/>
            <w:noProof/>
            <w:webHidden/>
          </w:rPr>
          <w:tab/>
          <w:t>8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089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ՌԵԱԼ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ՀԱՏՎԱԾ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.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ՇԵՇՏԱԴՐՈՒՄՆԵՐ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ԵՎ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Fonts w:ascii="GHEA Grapalat" w:hAnsi="GHEA Grapalat"/>
            <w:noProof/>
            <w:webHidden/>
          </w:rPr>
          <w:tab/>
          <w:t>3</w:t>
        </w:r>
      </w:hyperlink>
      <w:r w:rsidRPr="00244C4C">
        <w:rPr>
          <w:rFonts w:ascii="GHEA Grapalat" w:hAnsi="GHEA Grapalat"/>
        </w:rPr>
        <w:t>3</w:t>
      </w:r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89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Արդյունաբերություն</w:t>
        </w:r>
        <w:r w:rsidRPr="00244C4C">
          <w:rPr>
            <w:rFonts w:ascii="GHEA Grapalat" w:hAnsi="GHEA Grapalat"/>
            <w:noProof/>
            <w:webHidden/>
          </w:rPr>
          <w:tab/>
          <w:t>33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89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Գյուղատնտեսություն</w:t>
        </w:r>
        <w:r w:rsidRPr="00244C4C">
          <w:rPr>
            <w:rFonts w:ascii="GHEA Grapalat" w:hAnsi="GHEA Grapalat"/>
            <w:noProof/>
            <w:webHidden/>
          </w:rPr>
          <w:tab/>
          <w:t>35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89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Տրանսպորտ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կապ</w:t>
        </w:r>
        <w:r w:rsidRPr="00244C4C">
          <w:rPr>
            <w:rFonts w:ascii="GHEA Grapalat" w:hAnsi="GHEA Grapalat"/>
            <w:noProof/>
            <w:webHidden/>
          </w:rPr>
          <w:tab/>
          <w:t>36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89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Շինարարություն</w:t>
        </w:r>
        <w:r w:rsidRPr="00244C4C">
          <w:rPr>
            <w:rFonts w:ascii="GHEA Grapalat" w:hAnsi="GHEA Grapalat"/>
            <w:noProof/>
            <w:webHidden/>
          </w:rPr>
          <w:tab/>
          <w:t>37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89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Առևտուր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ծառայություններ</w:t>
        </w:r>
        <w:r w:rsidRPr="00244C4C">
          <w:rPr>
            <w:rFonts w:ascii="GHEA Grapalat" w:hAnsi="GHEA Grapalat"/>
            <w:noProof/>
            <w:webHidden/>
          </w:rPr>
          <w:tab/>
          <w:t>38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089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ՀԱՆՔԱՐԴՅՈՒՆԱԲԵՐՈՒԹՅՈՒՆԸ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ԵՎ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ԿԱՅՈՒՆ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ԶԱՐԳԱՑՈՒՄԸ</w:t>
        </w:r>
        <w:r w:rsidRPr="00244C4C">
          <w:rPr>
            <w:rFonts w:ascii="GHEA Grapalat" w:hAnsi="GHEA Grapalat"/>
            <w:noProof/>
            <w:webHidden/>
          </w:rPr>
          <w:tab/>
          <w:t>40</w:t>
        </w:r>
      </w:hyperlink>
    </w:p>
    <w:p w:rsidR="00F3536E" w:rsidRPr="00244C4C" w:rsidRDefault="00F3536E">
      <w:pPr>
        <w:pStyle w:val="TOC1"/>
        <w:tabs>
          <w:tab w:val="right" w:leader="dot" w:pos="9345"/>
        </w:tabs>
        <w:rPr>
          <w:rFonts w:ascii="GHEA Grapalat" w:hAnsi="GHEA Grapalat"/>
          <w:b w:val="0"/>
          <w:smallCaps w:val="0"/>
          <w:noProof/>
          <w:sz w:val="22"/>
          <w:szCs w:val="22"/>
          <w:lang w:eastAsia="en-US"/>
        </w:rPr>
      </w:pPr>
      <w:hyperlink w:anchor="_Toc36193089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ՍՅՈՒՆԻՔԻ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ԴԻՎԵՐՍԻՖԻԿԱՑՄԱՆ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ԵՆԹԱԾՐԱԳՐԵՐԸ</w:t>
        </w:r>
        <w:r w:rsidRPr="00244C4C">
          <w:rPr>
            <w:rFonts w:ascii="GHEA Grapalat" w:hAnsi="GHEA Grapalat"/>
            <w:noProof/>
            <w:webHidden/>
          </w:rPr>
          <w:tab/>
          <w:t>45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090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գինեհումքի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,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եվ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պտղային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եվ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հատապտղային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թորած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օղիների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հումքի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մթերման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կազմակերպում</w:t>
        </w:r>
        <w:r w:rsidRPr="00244C4C">
          <w:rPr>
            <w:rFonts w:ascii="GHEA Grapalat" w:hAnsi="GHEA Grapalat"/>
            <w:noProof/>
            <w:webHidden/>
          </w:rPr>
          <w:tab/>
          <w:t>46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0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46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0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46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0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47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0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Շուկա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հաճախորդների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բազայի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նկարագրություն</w:t>
        </w:r>
        <w:r w:rsidRPr="00244C4C">
          <w:rPr>
            <w:rFonts w:ascii="GHEA Grapalat" w:hAnsi="GHEA Grapalat"/>
            <w:noProof/>
            <w:webHidden/>
          </w:rPr>
          <w:tab/>
          <w:t>49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0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52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0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Սեփականություն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կառավարում</w:t>
        </w:r>
        <w:r w:rsidRPr="00244C4C">
          <w:rPr>
            <w:rFonts w:ascii="GHEA Grapalat" w:hAnsi="GHEA Grapalat"/>
            <w:noProof/>
            <w:webHidden/>
          </w:rPr>
          <w:tab/>
          <w:t>54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07" w:history="1">
        <w:r w:rsidRPr="00244C4C">
          <w:rPr>
            <w:rStyle w:val="Hyperlink"/>
            <w:rFonts w:ascii="GHEA Grapalat" w:hAnsi="GHEA Grapalat"/>
            <w:noProof/>
            <w:lang w:val="hy-AM"/>
          </w:rPr>
          <w:t>inputs</w:t>
        </w:r>
        <w:r w:rsidRPr="00244C4C">
          <w:rPr>
            <w:rStyle w:val="Hyperlink"/>
            <w:rFonts w:ascii="GHEA Grapalat" w:hAnsi="GHEA Grapalat"/>
            <w:noProof/>
          </w:rPr>
          <w:t xml:space="preserve"> (</w:t>
        </w:r>
        <w:r w:rsidRPr="00244C4C">
          <w:rPr>
            <w:rStyle w:val="Hyperlink"/>
            <w:rFonts w:ascii="GHEA Grapalat" w:hAnsi="GHEA Grapalat" w:cs="Sylfaen"/>
            <w:noProof/>
          </w:rPr>
          <w:t>աշխատուժի</w:t>
        </w:r>
        <w:r w:rsidRPr="00244C4C">
          <w:rPr>
            <w:rStyle w:val="Hyperlink"/>
            <w:rFonts w:ascii="GHEA Grapalat" w:hAnsi="GHEA Grapalat"/>
            <w:noProof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</w:rPr>
          <w:t>եվ</w:t>
        </w:r>
        <w:r w:rsidRPr="00244C4C">
          <w:rPr>
            <w:rStyle w:val="Hyperlink"/>
            <w:rFonts w:ascii="GHEA Grapalat" w:hAnsi="GHEA Grapalat"/>
            <w:noProof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</w:rPr>
          <w:t>հումքի</w:t>
        </w:r>
        <w:r w:rsidRPr="00244C4C">
          <w:rPr>
            <w:rStyle w:val="Hyperlink"/>
            <w:rFonts w:ascii="GHEA Grapalat" w:hAnsi="GHEA Grapalat"/>
            <w:noProof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</w:rPr>
          <w:t>ներդրումներ</w:t>
        </w:r>
        <w:r w:rsidRPr="00244C4C">
          <w:rPr>
            <w:rStyle w:val="Hyperlink"/>
            <w:rFonts w:ascii="GHEA Grapalat" w:hAnsi="GHEA Grapalat"/>
            <w:noProof/>
          </w:rPr>
          <w:t>)</w:t>
        </w:r>
        <w:r w:rsidRPr="00244C4C">
          <w:rPr>
            <w:rFonts w:ascii="GHEA Grapalat" w:hAnsi="GHEA Grapalat"/>
            <w:noProof/>
            <w:webHidden/>
          </w:rPr>
          <w:tab/>
          <w:t>55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0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ռազմավարություններ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/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ենթատեքստ</w:t>
        </w:r>
        <w:r w:rsidRPr="00244C4C">
          <w:rPr>
            <w:rFonts w:ascii="GHEA Grapalat" w:hAnsi="GHEA Grapalat"/>
            <w:noProof/>
            <w:webHidden/>
          </w:rPr>
          <w:tab/>
          <w:t>56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0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57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1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57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1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Վտանգներ</w:t>
        </w:r>
        <w:r w:rsidRPr="00244C4C">
          <w:rPr>
            <w:rFonts w:ascii="GHEA Grapalat" w:hAnsi="GHEA Grapalat"/>
            <w:noProof/>
            <w:webHidden/>
          </w:rPr>
          <w:tab/>
          <w:t>57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1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ԱԶԴԵՑՈՒԹՅՈՒՆ</w:t>
        </w:r>
        <w:r w:rsidRPr="00244C4C">
          <w:rPr>
            <w:rFonts w:ascii="GHEA Grapalat" w:hAnsi="GHEA Grapalat"/>
            <w:noProof/>
            <w:webHidden/>
          </w:rPr>
          <w:tab/>
          <w:t>59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091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գյուղատնտեսական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տեխնիկայի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վարձակալման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կենտրոնների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հիմնադրում</w:t>
        </w:r>
        <w:r w:rsidRPr="00244C4C">
          <w:rPr>
            <w:rFonts w:ascii="GHEA Grapalat" w:hAnsi="GHEA Grapalat"/>
            <w:noProof/>
            <w:webHidden/>
          </w:rPr>
          <w:tab/>
          <w:t>61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1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61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1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61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1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63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1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Շուկա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հաճախորդների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բազայի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նկարագրություն</w:t>
        </w:r>
        <w:r w:rsidRPr="00244C4C">
          <w:rPr>
            <w:rFonts w:ascii="GHEA Grapalat" w:hAnsi="GHEA Grapalat"/>
            <w:noProof/>
            <w:webHidden/>
          </w:rPr>
          <w:tab/>
          <w:t>64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1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66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1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Սեփականություն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կառավարում</w:t>
        </w:r>
        <w:r w:rsidRPr="00244C4C">
          <w:rPr>
            <w:rFonts w:ascii="GHEA Grapalat" w:hAnsi="GHEA Grapalat"/>
            <w:noProof/>
            <w:webHidden/>
          </w:rPr>
          <w:tab/>
          <w:t>69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20" w:history="1">
        <w:r w:rsidRPr="00244C4C">
          <w:rPr>
            <w:rStyle w:val="Hyperlink"/>
            <w:rFonts w:ascii="GHEA Grapalat" w:hAnsi="GHEA Grapalat"/>
            <w:noProof/>
            <w:lang w:val="hy-AM"/>
          </w:rPr>
          <w:t>inputs</w:t>
        </w:r>
        <w:r w:rsidRPr="00244C4C">
          <w:rPr>
            <w:rStyle w:val="Hyperlink"/>
            <w:rFonts w:ascii="GHEA Grapalat" w:hAnsi="GHEA Grapalat"/>
            <w:noProof/>
          </w:rPr>
          <w:t xml:space="preserve"> (</w:t>
        </w:r>
        <w:r w:rsidRPr="00244C4C">
          <w:rPr>
            <w:rStyle w:val="Hyperlink"/>
            <w:rFonts w:ascii="GHEA Grapalat" w:hAnsi="GHEA Grapalat" w:cs="Sylfaen"/>
            <w:noProof/>
          </w:rPr>
          <w:t>աշխատուժի</w:t>
        </w:r>
        <w:r w:rsidRPr="00244C4C">
          <w:rPr>
            <w:rStyle w:val="Hyperlink"/>
            <w:rFonts w:ascii="GHEA Grapalat" w:hAnsi="GHEA Grapalat"/>
            <w:noProof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</w:rPr>
          <w:t>եվ</w:t>
        </w:r>
        <w:r w:rsidRPr="00244C4C">
          <w:rPr>
            <w:rStyle w:val="Hyperlink"/>
            <w:rFonts w:ascii="GHEA Grapalat" w:hAnsi="GHEA Grapalat"/>
            <w:noProof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</w:rPr>
          <w:t>հումքի</w:t>
        </w:r>
        <w:r w:rsidRPr="00244C4C">
          <w:rPr>
            <w:rStyle w:val="Hyperlink"/>
            <w:rFonts w:ascii="GHEA Grapalat" w:hAnsi="GHEA Grapalat"/>
            <w:noProof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</w:rPr>
          <w:t>ներդրումներ</w:t>
        </w:r>
        <w:r w:rsidRPr="00244C4C">
          <w:rPr>
            <w:rStyle w:val="Hyperlink"/>
            <w:rFonts w:ascii="GHEA Grapalat" w:hAnsi="GHEA Grapalat"/>
            <w:noProof/>
          </w:rPr>
          <w:t>)</w:t>
        </w:r>
        <w:r w:rsidRPr="00244C4C">
          <w:rPr>
            <w:rFonts w:ascii="GHEA Grapalat" w:hAnsi="GHEA Grapalat"/>
            <w:noProof/>
            <w:webHidden/>
          </w:rPr>
          <w:tab/>
          <w:t>70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2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ռազմավարություններ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/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ենթատեքստ</w:t>
        </w:r>
        <w:r w:rsidRPr="00244C4C">
          <w:rPr>
            <w:rFonts w:ascii="GHEA Grapalat" w:hAnsi="GHEA Grapalat"/>
            <w:noProof/>
            <w:webHidden/>
          </w:rPr>
          <w:tab/>
          <w:t>71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2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71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2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72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2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Վտանգներ</w:t>
        </w:r>
        <w:r w:rsidRPr="00244C4C">
          <w:rPr>
            <w:rFonts w:ascii="GHEA Grapalat" w:hAnsi="GHEA Grapalat"/>
            <w:noProof/>
            <w:webHidden/>
          </w:rPr>
          <w:tab/>
          <w:t>72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2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ԱԶԴԵՑՈՒԹՅՈՒՆ</w:t>
        </w:r>
        <w:r w:rsidRPr="00244C4C">
          <w:rPr>
            <w:rFonts w:ascii="GHEA Grapalat" w:hAnsi="GHEA Grapalat"/>
            <w:noProof/>
            <w:webHidden/>
          </w:rPr>
          <w:tab/>
          <w:t>73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092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պահածոյացման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փոքր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լոկալ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արտադրամասերի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հիմնադրում</w:t>
        </w:r>
        <w:r w:rsidRPr="00244C4C">
          <w:rPr>
            <w:rFonts w:ascii="GHEA Grapalat" w:hAnsi="GHEA Grapalat"/>
            <w:noProof/>
            <w:webHidden/>
          </w:rPr>
          <w:tab/>
          <w:t>75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2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75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2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75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2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75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3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Շուկա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հաճախորդների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բազայի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նկարագրություն</w:t>
        </w:r>
        <w:r w:rsidRPr="00244C4C">
          <w:rPr>
            <w:rFonts w:ascii="GHEA Grapalat" w:hAnsi="GHEA Grapalat"/>
            <w:noProof/>
            <w:webHidden/>
          </w:rPr>
          <w:tab/>
          <w:t>76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3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77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3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Սեփականություն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կառավարում</w:t>
        </w:r>
        <w:r w:rsidRPr="00244C4C">
          <w:rPr>
            <w:rFonts w:ascii="GHEA Grapalat" w:hAnsi="GHEA Grapalat"/>
            <w:noProof/>
            <w:webHidden/>
          </w:rPr>
          <w:tab/>
          <w:t>79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33" w:history="1">
        <w:r w:rsidRPr="00244C4C">
          <w:rPr>
            <w:rStyle w:val="Hyperlink"/>
            <w:rFonts w:ascii="GHEA Grapalat" w:hAnsi="GHEA Grapalat"/>
            <w:noProof/>
            <w:lang w:val="hy-AM"/>
          </w:rPr>
          <w:t>inputs</w:t>
        </w:r>
        <w:r w:rsidRPr="00244C4C">
          <w:rPr>
            <w:rStyle w:val="Hyperlink"/>
            <w:rFonts w:ascii="GHEA Grapalat" w:hAnsi="GHEA Grapalat"/>
            <w:noProof/>
          </w:rPr>
          <w:t xml:space="preserve"> (</w:t>
        </w:r>
        <w:r w:rsidRPr="00244C4C">
          <w:rPr>
            <w:rStyle w:val="Hyperlink"/>
            <w:rFonts w:ascii="GHEA Grapalat" w:hAnsi="GHEA Grapalat" w:cs="Sylfaen"/>
            <w:noProof/>
          </w:rPr>
          <w:t>աշխատուժի</w:t>
        </w:r>
        <w:r w:rsidRPr="00244C4C">
          <w:rPr>
            <w:rStyle w:val="Hyperlink"/>
            <w:rFonts w:ascii="GHEA Grapalat" w:hAnsi="GHEA Grapalat"/>
            <w:noProof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</w:rPr>
          <w:t>եվ</w:t>
        </w:r>
        <w:r w:rsidRPr="00244C4C">
          <w:rPr>
            <w:rStyle w:val="Hyperlink"/>
            <w:rFonts w:ascii="GHEA Grapalat" w:hAnsi="GHEA Grapalat"/>
            <w:noProof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</w:rPr>
          <w:t>հումքի</w:t>
        </w:r>
        <w:r w:rsidRPr="00244C4C">
          <w:rPr>
            <w:rStyle w:val="Hyperlink"/>
            <w:rFonts w:ascii="GHEA Grapalat" w:hAnsi="GHEA Grapalat"/>
            <w:noProof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</w:rPr>
          <w:t>ներդրումներ</w:t>
        </w:r>
        <w:r w:rsidRPr="00244C4C">
          <w:rPr>
            <w:rStyle w:val="Hyperlink"/>
            <w:rFonts w:ascii="GHEA Grapalat" w:hAnsi="GHEA Grapalat"/>
            <w:noProof/>
          </w:rPr>
          <w:t>)</w:t>
        </w:r>
        <w:r w:rsidRPr="00244C4C">
          <w:rPr>
            <w:rFonts w:ascii="GHEA Grapalat" w:hAnsi="GHEA Grapalat"/>
            <w:noProof/>
            <w:webHidden/>
          </w:rPr>
          <w:tab/>
          <w:t>80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3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ռազմավարություններ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/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ենթատեքստ</w:t>
        </w:r>
        <w:r w:rsidRPr="00244C4C">
          <w:rPr>
            <w:rFonts w:ascii="GHEA Grapalat" w:hAnsi="GHEA Grapalat"/>
            <w:noProof/>
            <w:webHidden/>
          </w:rPr>
          <w:tab/>
          <w:t>80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3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81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3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81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3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Վտանգներ</w:t>
        </w:r>
        <w:r w:rsidRPr="00244C4C">
          <w:rPr>
            <w:rFonts w:ascii="GHEA Grapalat" w:hAnsi="GHEA Grapalat"/>
            <w:noProof/>
            <w:webHidden/>
          </w:rPr>
          <w:tab/>
          <w:t>82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3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ԱԶԴԵՑՈՒԹՅՈՒՆ</w:t>
        </w:r>
        <w:r w:rsidRPr="00244C4C">
          <w:rPr>
            <w:rFonts w:ascii="GHEA Grapalat" w:hAnsi="GHEA Grapalat"/>
            <w:noProof/>
            <w:webHidden/>
          </w:rPr>
          <w:tab/>
          <w:t>83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093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սառնարանային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տնտեսությունների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եվ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ռեֆրիժերատորային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ավտոպարկի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,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ինչպես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նաեվ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գյուղմթերքների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եվ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մրգերի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միջհամայնքային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մթերման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,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տեսակավորման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եվ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սորտավորման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կենտրոնների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հիմնադրում</w:t>
        </w:r>
        <w:r w:rsidRPr="00244C4C">
          <w:rPr>
            <w:rFonts w:ascii="GHEA Grapalat" w:hAnsi="GHEA Grapalat"/>
            <w:noProof/>
            <w:webHidden/>
          </w:rPr>
          <w:tab/>
          <w:t>85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4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85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4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85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4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86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4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Շուկա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հաճախորդների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բազայի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նկարագրություն</w:t>
        </w:r>
        <w:r w:rsidRPr="00244C4C">
          <w:rPr>
            <w:rFonts w:ascii="GHEA Grapalat" w:hAnsi="GHEA Grapalat"/>
            <w:noProof/>
            <w:webHidden/>
          </w:rPr>
          <w:tab/>
          <w:t>91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4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91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4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Սեփականություն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կառավարում</w:t>
        </w:r>
        <w:r w:rsidRPr="00244C4C">
          <w:rPr>
            <w:rFonts w:ascii="GHEA Grapalat" w:hAnsi="GHEA Grapalat"/>
            <w:noProof/>
            <w:webHidden/>
          </w:rPr>
          <w:tab/>
          <w:t>93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46" w:history="1">
        <w:r w:rsidRPr="00244C4C">
          <w:rPr>
            <w:rStyle w:val="Hyperlink"/>
            <w:rFonts w:ascii="GHEA Grapalat" w:hAnsi="GHEA Grapalat"/>
            <w:noProof/>
            <w:lang w:val="hy-AM"/>
          </w:rPr>
          <w:t>inputs</w:t>
        </w:r>
        <w:r w:rsidRPr="00244C4C">
          <w:rPr>
            <w:rStyle w:val="Hyperlink"/>
            <w:rFonts w:ascii="GHEA Grapalat" w:hAnsi="GHEA Grapalat"/>
            <w:noProof/>
          </w:rPr>
          <w:t xml:space="preserve"> (</w:t>
        </w:r>
        <w:r w:rsidRPr="00244C4C">
          <w:rPr>
            <w:rStyle w:val="Hyperlink"/>
            <w:rFonts w:ascii="GHEA Grapalat" w:hAnsi="GHEA Grapalat" w:cs="Sylfaen"/>
            <w:noProof/>
          </w:rPr>
          <w:t>աշխատուժի</w:t>
        </w:r>
        <w:r w:rsidRPr="00244C4C">
          <w:rPr>
            <w:rStyle w:val="Hyperlink"/>
            <w:rFonts w:ascii="GHEA Grapalat" w:hAnsi="GHEA Grapalat"/>
            <w:noProof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</w:rPr>
          <w:t>եվ</w:t>
        </w:r>
        <w:r w:rsidRPr="00244C4C">
          <w:rPr>
            <w:rStyle w:val="Hyperlink"/>
            <w:rFonts w:ascii="GHEA Grapalat" w:hAnsi="GHEA Grapalat"/>
            <w:noProof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</w:rPr>
          <w:t>հումքի</w:t>
        </w:r>
        <w:r w:rsidRPr="00244C4C">
          <w:rPr>
            <w:rStyle w:val="Hyperlink"/>
            <w:rFonts w:ascii="GHEA Grapalat" w:hAnsi="GHEA Grapalat"/>
            <w:noProof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</w:rPr>
          <w:t>ներդրումներ</w:t>
        </w:r>
        <w:r w:rsidRPr="00244C4C">
          <w:rPr>
            <w:rStyle w:val="Hyperlink"/>
            <w:rFonts w:ascii="GHEA Grapalat" w:hAnsi="GHEA Grapalat"/>
            <w:noProof/>
          </w:rPr>
          <w:t>)</w:t>
        </w:r>
        <w:r w:rsidRPr="00244C4C">
          <w:rPr>
            <w:rFonts w:ascii="GHEA Grapalat" w:hAnsi="GHEA Grapalat"/>
            <w:noProof/>
            <w:webHidden/>
          </w:rPr>
          <w:tab/>
          <w:t>94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4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ռազմավարություններ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/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ենթատեքստ</w:t>
        </w:r>
        <w:r w:rsidRPr="00244C4C">
          <w:rPr>
            <w:rFonts w:ascii="GHEA Grapalat" w:hAnsi="GHEA Grapalat"/>
            <w:noProof/>
            <w:webHidden/>
          </w:rPr>
          <w:tab/>
          <w:t>95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4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96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4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96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5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Վտանգներ</w:t>
        </w:r>
        <w:r w:rsidRPr="00244C4C">
          <w:rPr>
            <w:rFonts w:ascii="GHEA Grapalat" w:hAnsi="GHEA Grapalat"/>
            <w:noProof/>
            <w:webHidden/>
          </w:rPr>
          <w:tab/>
          <w:t>96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5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ԱԶԴԵՑՈՒԹՅՈՒՆ</w:t>
        </w:r>
        <w:r w:rsidRPr="00244C4C">
          <w:rPr>
            <w:rFonts w:ascii="GHEA Grapalat" w:hAnsi="GHEA Grapalat"/>
            <w:noProof/>
            <w:webHidden/>
          </w:rPr>
          <w:tab/>
          <w:t>98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095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Փոքր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լվացքատների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քիմմաքրման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կետերի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հիմնադում</w:t>
        </w:r>
        <w:r w:rsidRPr="00244C4C">
          <w:rPr>
            <w:rFonts w:ascii="GHEA Grapalat" w:hAnsi="GHEA Grapalat"/>
            <w:noProof/>
            <w:webHidden/>
          </w:rPr>
          <w:tab/>
          <w:t>100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5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100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5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100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5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100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5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Շուկա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հաճախորդների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բազայի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նկարագրություն</w:t>
        </w:r>
        <w:r w:rsidRPr="00244C4C">
          <w:rPr>
            <w:rFonts w:ascii="GHEA Grapalat" w:hAnsi="GHEA Grapalat"/>
            <w:noProof/>
            <w:webHidden/>
          </w:rPr>
          <w:tab/>
          <w:t>100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5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101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5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Սեփականություն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կառավարում</w:t>
        </w:r>
        <w:r w:rsidRPr="00244C4C">
          <w:rPr>
            <w:rFonts w:ascii="GHEA Grapalat" w:hAnsi="GHEA Grapalat"/>
            <w:noProof/>
            <w:webHidden/>
          </w:rPr>
          <w:tab/>
          <w:t>101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5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Սկզբնական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102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6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ռազմավարություններ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/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ենթատեքստ</w:t>
        </w:r>
        <w:r w:rsidRPr="00244C4C">
          <w:rPr>
            <w:rFonts w:ascii="GHEA Grapalat" w:hAnsi="GHEA Grapalat"/>
            <w:noProof/>
            <w:webHidden/>
          </w:rPr>
          <w:tab/>
          <w:t>102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6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104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6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104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6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Վտանգներ</w:t>
        </w:r>
        <w:r w:rsidRPr="00244C4C">
          <w:rPr>
            <w:rFonts w:ascii="GHEA Grapalat" w:hAnsi="GHEA Grapalat"/>
            <w:noProof/>
            <w:webHidden/>
          </w:rPr>
          <w:tab/>
          <w:t>104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6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ԱԶԴԵՑՈՒԹՅՈՒՆ</w:t>
        </w:r>
        <w:r w:rsidRPr="00244C4C">
          <w:rPr>
            <w:rFonts w:ascii="GHEA Grapalat" w:hAnsi="GHEA Grapalat"/>
            <w:noProof/>
            <w:webHidden/>
          </w:rPr>
          <w:tab/>
          <w:t>105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096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Բանջարաբոստանային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մշակաբույսերի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ծաղկի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ջերմոցային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տնտեսությունների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հիմնադրում</w:t>
        </w:r>
        <w:r w:rsidRPr="00244C4C">
          <w:rPr>
            <w:rFonts w:ascii="GHEA Grapalat" w:hAnsi="GHEA Grapalat"/>
            <w:noProof/>
            <w:webHidden/>
          </w:rPr>
          <w:tab/>
          <w:t>107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6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107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6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107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6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107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6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Շուկա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հաճախորդների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բազայի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նկարագրություն</w:t>
        </w:r>
        <w:r w:rsidRPr="00244C4C">
          <w:rPr>
            <w:rFonts w:ascii="GHEA Grapalat" w:hAnsi="GHEA Grapalat"/>
            <w:noProof/>
            <w:webHidden/>
          </w:rPr>
          <w:tab/>
          <w:t>108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7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113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7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113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7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ԱԶԴԵՑՈՒԹՅՈՒՆ</w:t>
        </w:r>
        <w:r w:rsidRPr="00244C4C">
          <w:rPr>
            <w:rFonts w:ascii="GHEA Grapalat" w:hAnsi="GHEA Grapalat"/>
            <w:noProof/>
            <w:webHidden/>
          </w:rPr>
          <w:tab/>
          <w:t>114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097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Ոչխարաբուծական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փոքր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միջին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չափսերի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ֆերմաների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հիմնադրում</w:t>
        </w:r>
        <w:r w:rsidRPr="00244C4C">
          <w:rPr>
            <w:rFonts w:ascii="GHEA Grapalat" w:hAnsi="GHEA Grapalat"/>
            <w:noProof/>
            <w:webHidden/>
          </w:rPr>
          <w:tab/>
          <w:t>116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7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116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7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116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7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116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7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Շուկա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հաճախորդների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բազայի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նկարագրություն</w:t>
        </w:r>
        <w:r w:rsidRPr="00244C4C">
          <w:rPr>
            <w:rFonts w:ascii="GHEA Grapalat" w:hAnsi="GHEA Grapalat"/>
            <w:noProof/>
            <w:webHidden/>
          </w:rPr>
          <w:tab/>
          <w:t>117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7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119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7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Սեփականություն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կառավարում</w:t>
        </w:r>
        <w:r w:rsidRPr="00244C4C">
          <w:rPr>
            <w:rFonts w:ascii="GHEA Grapalat" w:hAnsi="GHEA Grapalat"/>
            <w:noProof/>
            <w:webHidden/>
          </w:rPr>
          <w:tab/>
          <w:t>119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8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Սկզբնական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119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8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ռազմավարություններ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/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ենթատեքստ</w:t>
        </w:r>
        <w:r w:rsidRPr="00244C4C">
          <w:rPr>
            <w:rFonts w:ascii="GHEA Grapalat" w:hAnsi="GHEA Grapalat"/>
            <w:noProof/>
            <w:webHidden/>
          </w:rPr>
          <w:tab/>
          <w:t>120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8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122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8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122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8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Վտանգներ</w:t>
        </w:r>
        <w:r w:rsidRPr="00244C4C">
          <w:rPr>
            <w:rFonts w:ascii="GHEA Grapalat" w:hAnsi="GHEA Grapalat"/>
            <w:noProof/>
            <w:webHidden/>
          </w:rPr>
          <w:tab/>
          <w:t>122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8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ԱԶԴԵՑՈՒԹՅՈՒՆ</w:t>
        </w:r>
        <w:r w:rsidRPr="00244C4C">
          <w:rPr>
            <w:rFonts w:ascii="GHEA Grapalat" w:hAnsi="GHEA Grapalat"/>
            <w:noProof/>
            <w:webHidden/>
          </w:rPr>
          <w:tab/>
          <w:t>123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098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Կախասնկի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շամպինյոնի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արտադրամասերի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հիմնում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,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մարզում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աճող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սնկերի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մթերման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,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վերամշակման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կենտրոնների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ստեղծում</w:t>
        </w:r>
        <w:r w:rsidRPr="00244C4C">
          <w:rPr>
            <w:rFonts w:ascii="GHEA Grapalat" w:hAnsi="GHEA Grapalat"/>
            <w:noProof/>
            <w:webHidden/>
          </w:rPr>
          <w:tab/>
          <w:t>125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8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125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8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125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8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126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9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Շուկա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հաճախորդների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բազայի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նկարագրություն</w:t>
        </w:r>
        <w:r w:rsidRPr="00244C4C">
          <w:rPr>
            <w:rFonts w:ascii="GHEA Grapalat" w:hAnsi="GHEA Grapalat"/>
            <w:noProof/>
            <w:webHidden/>
          </w:rPr>
          <w:tab/>
          <w:t>126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9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127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9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Սեփականություն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կառավարում</w:t>
        </w:r>
        <w:r w:rsidRPr="00244C4C">
          <w:rPr>
            <w:rFonts w:ascii="GHEA Grapalat" w:hAnsi="GHEA Grapalat"/>
            <w:noProof/>
            <w:webHidden/>
          </w:rPr>
          <w:tab/>
          <w:t>127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9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ռազմավարություններ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/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ենթատեքստ</w:t>
        </w:r>
        <w:r w:rsidRPr="00244C4C">
          <w:rPr>
            <w:rFonts w:ascii="GHEA Grapalat" w:hAnsi="GHEA Grapalat"/>
            <w:noProof/>
            <w:webHidden/>
          </w:rPr>
          <w:tab/>
          <w:t>128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9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131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9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131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9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Վտանգներ</w:t>
        </w:r>
        <w:r w:rsidRPr="00244C4C">
          <w:rPr>
            <w:rFonts w:ascii="GHEA Grapalat" w:hAnsi="GHEA Grapalat"/>
            <w:noProof/>
            <w:webHidden/>
          </w:rPr>
          <w:tab/>
          <w:t>131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9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ԱԶԴԵՑՈՒԹՅՈՒՆ</w:t>
        </w:r>
        <w:r w:rsidRPr="00244C4C">
          <w:rPr>
            <w:rFonts w:ascii="GHEA Grapalat" w:hAnsi="GHEA Grapalat"/>
            <w:noProof/>
            <w:webHidden/>
          </w:rPr>
          <w:tab/>
          <w:t>132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099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Հակակարկտային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ցանցերի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արտադրության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հիմնում</w:t>
        </w:r>
        <w:r w:rsidRPr="00244C4C">
          <w:rPr>
            <w:rFonts w:ascii="GHEA Grapalat" w:hAnsi="GHEA Grapalat"/>
            <w:noProof/>
            <w:webHidden/>
          </w:rPr>
          <w:tab/>
          <w:t>134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099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134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0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134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0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135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0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Շուկա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հաճախորդների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բազայի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նկարագրություն</w:t>
        </w:r>
        <w:r w:rsidRPr="00244C4C">
          <w:rPr>
            <w:rFonts w:ascii="GHEA Grapalat" w:hAnsi="GHEA Grapalat"/>
            <w:noProof/>
            <w:webHidden/>
          </w:rPr>
          <w:tab/>
          <w:t>136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0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138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0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Սեփականություն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կառավարում</w:t>
        </w:r>
        <w:r w:rsidRPr="00244C4C">
          <w:rPr>
            <w:rFonts w:ascii="GHEA Grapalat" w:hAnsi="GHEA Grapalat"/>
            <w:noProof/>
            <w:webHidden/>
          </w:rPr>
          <w:tab/>
          <w:t>139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0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ռազմավարություններ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/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ենթատեքստ</w:t>
        </w:r>
        <w:r w:rsidRPr="00244C4C">
          <w:rPr>
            <w:rFonts w:ascii="GHEA Grapalat" w:hAnsi="GHEA Grapalat"/>
            <w:noProof/>
            <w:webHidden/>
          </w:rPr>
          <w:tab/>
          <w:t>140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0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143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0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143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0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Վտանգներ</w:t>
        </w:r>
        <w:r w:rsidRPr="00244C4C">
          <w:rPr>
            <w:rFonts w:ascii="GHEA Grapalat" w:hAnsi="GHEA Grapalat"/>
            <w:noProof/>
            <w:webHidden/>
          </w:rPr>
          <w:tab/>
          <w:t>143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0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ԱԶԴԵՑՈՒԹՅՈՒՆ</w:t>
        </w:r>
        <w:r w:rsidRPr="00244C4C">
          <w:rPr>
            <w:rFonts w:ascii="GHEA Grapalat" w:hAnsi="GHEA Grapalat"/>
            <w:noProof/>
            <w:webHidden/>
          </w:rPr>
          <w:tab/>
          <w:t>144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101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Ձիթապտղի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յուղի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ստացման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փոքր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արտադրամասերի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հիմնում</w:t>
        </w:r>
        <w:r w:rsidRPr="00244C4C">
          <w:rPr>
            <w:rFonts w:ascii="GHEA Grapalat" w:hAnsi="GHEA Grapalat"/>
            <w:noProof/>
            <w:webHidden/>
          </w:rPr>
          <w:tab/>
          <w:t>146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1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146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1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146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1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146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1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Շուկա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հաճախորդների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բազայի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նկարագրություն</w:t>
        </w:r>
        <w:r w:rsidRPr="00244C4C">
          <w:rPr>
            <w:rFonts w:ascii="GHEA Grapalat" w:hAnsi="GHEA Grapalat"/>
            <w:noProof/>
            <w:webHidden/>
          </w:rPr>
          <w:tab/>
          <w:t>146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1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Սեփականություն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կառավարում</w:t>
        </w:r>
        <w:r w:rsidRPr="00244C4C">
          <w:rPr>
            <w:rFonts w:ascii="GHEA Grapalat" w:hAnsi="GHEA Grapalat"/>
            <w:noProof/>
            <w:webHidden/>
          </w:rPr>
          <w:tab/>
          <w:t>148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1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ռազմավարություններ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/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ենթատեքստ</w:t>
        </w:r>
        <w:r w:rsidRPr="00244C4C">
          <w:rPr>
            <w:rFonts w:ascii="GHEA Grapalat" w:hAnsi="GHEA Grapalat"/>
            <w:noProof/>
            <w:webHidden/>
          </w:rPr>
          <w:tab/>
          <w:t>149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1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152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1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152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1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Վտանգներ</w:t>
        </w:r>
        <w:r w:rsidRPr="00244C4C">
          <w:rPr>
            <w:rFonts w:ascii="GHEA Grapalat" w:hAnsi="GHEA Grapalat"/>
            <w:noProof/>
            <w:webHidden/>
          </w:rPr>
          <w:tab/>
          <w:t>152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2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ԱԶԴԵՑՈՒԹՅՈՒՆ</w:t>
        </w:r>
        <w:r w:rsidRPr="00244C4C">
          <w:rPr>
            <w:rFonts w:ascii="GHEA Grapalat" w:hAnsi="GHEA Grapalat"/>
            <w:noProof/>
            <w:webHidden/>
          </w:rPr>
          <w:tab/>
          <w:t>153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102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Մարզում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այլընտրանքային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թռչնաբուծության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(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բադ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,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հնդկահավ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,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ջայլամ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,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այլն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) 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փոքր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ֆերմաների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հիմնում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:</w:t>
        </w:r>
        <w:r w:rsidRPr="00244C4C">
          <w:rPr>
            <w:rFonts w:ascii="GHEA Grapalat" w:hAnsi="GHEA Grapalat"/>
            <w:noProof/>
            <w:webHidden/>
          </w:rPr>
          <w:tab/>
          <w:t>155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2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155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2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155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2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156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2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Շուկա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հաճախորդների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բազայի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նկարագրություն</w:t>
        </w:r>
        <w:r w:rsidRPr="00244C4C">
          <w:rPr>
            <w:rFonts w:ascii="GHEA Grapalat" w:hAnsi="GHEA Grapalat"/>
            <w:noProof/>
            <w:webHidden/>
          </w:rPr>
          <w:tab/>
          <w:t>157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2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158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2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Սեփականություն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կառավարում</w:t>
        </w:r>
        <w:r w:rsidRPr="00244C4C">
          <w:rPr>
            <w:rFonts w:ascii="GHEA Grapalat" w:hAnsi="GHEA Grapalat"/>
            <w:noProof/>
            <w:webHidden/>
          </w:rPr>
          <w:tab/>
          <w:t>158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2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Սկզբնական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158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2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ռազմավարություններ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/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ենթատեքստ</w:t>
        </w:r>
        <w:r w:rsidRPr="00244C4C">
          <w:rPr>
            <w:rFonts w:ascii="GHEA Grapalat" w:hAnsi="GHEA Grapalat"/>
            <w:noProof/>
            <w:webHidden/>
          </w:rPr>
          <w:tab/>
          <w:t>159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3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161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3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161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3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Վտանգներ</w:t>
        </w:r>
        <w:r w:rsidRPr="00244C4C">
          <w:rPr>
            <w:rFonts w:ascii="GHEA Grapalat" w:hAnsi="GHEA Grapalat"/>
            <w:noProof/>
            <w:webHidden/>
          </w:rPr>
          <w:tab/>
          <w:t>161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3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ԱԶԴԵՑՈՒԹՅՈՒՆ</w:t>
        </w:r>
        <w:r w:rsidRPr="00244C4C">
          <w:rPr>
            <w:rFonts w:ascii="GHEA Grapalat" w:hAnsi="GHEA Grapalat"/>
            <w:noProof/>
            <w:webHidden/>
          </w:rPr>
          <w:tab/>
          <w:t>162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103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Վաղահաս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ծիրանի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դեղձի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,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կիվիի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այգիների</w:t>
        </w:r>
        <w:r w:rsidRPr="00244C4C">
          <w:rPr>
            <w:rStyle w:val="Hyperlink"/>
            <w:rFonts w:ascii="GHEA Grapalat" w:hAnsi="GHEA Grapalat" w:cs="Calibri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վերականգնում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Սյունիքի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համայնքներում</w:t>
        </w:r>
        <w:r w:rsidRPr="00244C4C">
          <w:rPr>
            <w:rFonts w:ascii="GHEA Grapalat" w:hAnsi="GHEA Grapalat"/>
            <w:noProof/>
            <w:webHidden/>
          </w:rPr>
          <w:tab/>
          <w:t>164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3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164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3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164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3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165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3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Շուկա</w:t>
        </w:r>
        <w:r w:rsidRPr="00244C4C">
          <w:rPr>
            <w:rStyle w:val="Hyperlink"/>
            <w:rFonts w:ascii="GHEA Grapalat" w:hAnsi="GHEA Grapalat" w:cs="Arian AMU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հաճախորդների</w:t>
        </w:r>
        <w:r w:rsidRPr="00244C4C">
          <w:rPr>
            <w:rStyle w:val="Hyperlink"/>
            <w:rFonts w:ascii="GHEA Grapalat" w:hAnsi="GHEA Grapalat" w:cs="Arian AMU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բազայի</w:t>
        </w:r>
        <w:r w:rsidRPr="00244C4C">
          <w:rPr>
            <w:rStyle w:val="Hyperlink"/>
            <w:rFonts w:ascii="GHEA Grapalat" w:hAnsi="GHEA Grapalat" w:cs="Arian AMU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նկարագրություն</w:t>
        </w:r>
        <w:r w:rsidRPr="00244C4C">
          <w:rPr>
            <w:rFonts w:ascii="GHEA Grapalat" w:hAnsi="GHEA Grapalat"/>
            <w:noProof/>
            <w:webHidden/>
          </w:rPr>
          <w:tab/>
          <w:t>165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3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166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4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Սեփականություն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կառավարում</w:t>
        </w:r>
        <w:r w:rsidRPr="00244C4C">
          <w:rPr>
            <w:rFonts w:ascii="GHEA Grapalat" w:hAnsi="GHEA Grapalat"/>
            <w:noProof/>
            <w:webHidden/>
          </w:rPr>
          <w:tab/>
          <w:t>167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4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Սկզբնական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167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4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ռազմավարություններ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/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ենթատեքստ</w:t>
        </w:r>
        <w:r w:rsidRPr="00244C4C">
          <w:rPr>
            <w:rFonts w:ascii="GHEA Grapalat" w:hAnsi="GHEA Grapalat"/>
            <w:noProof/>
            <w:webHidden/>
          </w:rPr>
          <w:tab/>
          <w:t>167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4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169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4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169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4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Վտանգներ</w:t>
        </w:r>
        <w:r w:rsidRPr="00244C4C">
          <w:rPr>
            <w:rFonts w:ascii="GHEA Grapalat" w:hAnsi="GHEA Grapalat"/>
            <w:noProof/>
            <w:webHidden/>
          </w:rPr>
          <w:tab/>
          <w:t>169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4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ԱԶԴԵՑՈՒԹՅՈՒՆ</w:t>
        </w:r>
        <w:r w:rsidRPr="00244C4C">
          <w:rPr>
            <w:rFonts w:ascii="GHEA Grapalat" w:hAnsi="GHEA Grapalat"/>
            <w:noProof/>
            <w:webHidden/>
          </w:rPr>
          <w:tab/>
          <w:t>170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1047" w:history="1">
        <w:r w:rsidRPr="00244C4C">
          <w:rPr>
            <w:rStyle w:val="Hyperlink"/>
            <w:rFonts w:ascii="GHEA Grapalat" w:hAnsi="GHEA Grapalat" w:cs="Sylfaen"/>
            <w:noProof/>
          </w:rPr>
          <w:t>տրիկոտաժի</w:t>
        </w:r>
        <w:r w:rsidRPr="00244C4C">
          <w:rPr>
            <w:rStyle w:val="Hyperlink"/>
            <w:rFonts w:ascii="GHEA Grapalat" w:hAnsi="GHEA Grapalat"/>
            <w:noProof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</w:rPr>
          <w:t>գործարանի</w:t>
        </w:r>
        <w:r w:rsidRPr="00244C4C">
          <w:rPr>
            <w:rStyle w:val="Hyperlink"/>
            <w:rFonts w:ascii="GHEA Grapalat" w:hAnsi="GHEA Grapalat"/>
            <w:noProof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</w:rPr>
          <w:t>վերագործարկում</w:t>
        </w:r>
        <w:r w:rsidRPr="00244C4C">
          <w:rPr>
            <w:rFonts w:ascii="GHEA Grapalat" w:hAnsi="GHEA Grapalat"/>
            <w:noProof/>
            <w:webHidden/>
          </w:rPr>
          <w:tab/>
          <w:t>172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4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172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4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տեսակը</w:t>
        </w:r>
        <w:r w:rsidRPr="00244C4C">
          <w:rPr>
            <w:rFonts w:ascii="GHEA Grapalat" w:hAnsi="GHEA Grapalat"/>
            <w:noProof/>
            <w:webHidden/>
          </w:rPr>
          <w:tab/>
          <w:t>172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5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172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5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172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5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Շուկա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հաճախորդների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բազայի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նկարագրություն</w:t>
        </w:r>
        <w:r w:rsidRPr="00244C4C">
          <w:rPr>
            <w:rFonts w:ascii="GHEA Grapalat" w:hAnsi="GHEA Grapalat"/>
            <w:noProof/>
            <w:webHidden/>
          </w:rPr>
          <w:tab/>
          <w:t>173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5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Սեփականություն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կառավարում</w:t>
        </w:r>
        <w:r w:rsidRPr="00244C4C">
          <w:rPr>
            <w:rFonts w:ascii="GHEA Grapalat" w:hAnsi="GHEA Grapalat"/>
            <w:noProof/>
            <w:webHidden/>
          </w:rPr>
          <w:tab/>
          <w:t>174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5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Սկզբնական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174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5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ռազմավարություններ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/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ենթատեքստ</w:t>
        </w:r>
        <w:r w:rsidRPr="00244C4C">
          <w:rPr>
            <w:rFonts w:ascii="GHEA Grapalat" w:hAnsi="GHEA Grapalat"/>
            <w:noProof/>
            <w:webHidden/>
          </w:rPr>
          <w:tab/>
          <w:t>175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5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Ֆինանսական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տվյալներ</w:t>
        </w:r>
        <w:r w:rsidRPr="00244C4C">
          <w:rPr>
            <w:rFonts w:ascii="GHEA Grapalat" w:hAnsi="GHEA Grapalat"/>
            <w:noProof/>
            <w:webHidden/>
          </w:rPr>
          <w:tab/>
          <w:t>175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57" w:history="1">
        <w:r w:rsidRPr="00244C4C">
          <w:rPr>
            <w:rStyle w:val="Hyperlink"/>
            <w:rFonts w:ascii="GHEA Grapalat" w:hAnsi="GHEA Grapalat" w:cs="Sylfaen"/>
            <w:noProof/>
          </w:rPr>
          <w:t>Եկամուտ</w:t>
        </w:r>
        <w:r w:rsidRPr="00244C4C">
          <w:rPr>
            <w:rStyle w:val="Hyperlink"/>
            <w:rFonts w:ascii="GHEA Grapalat" w:hAnsi="GHEA Grapalat"/>
            <w:noProof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</w:rPr>
          <w:t>ծախսեր</w:t>
        </w:r>
        <w:r w:rsidRPr="00244C4C">
          <w:rPr>
            <w:rFonts w:ascii="GHEA Grapalat" w:hAnsi="GHEA Grapalat"/>
            <w:noProof/>
            <w:webHidden/>
          </w:rPr>
          <w:tab/>
          <w:t>175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5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177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5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177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6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Վտանգներ</w:t>
        </w:r>
        <w:r w:rsidRPr="00244C4C">
          <w:rPr>
            <w:rFonts w:ascii="GHEA Grapalat" w:hAnsi="GHEA Grapalat"/>
            <w:noProof/>
            <w:webHidden/>
          </w:rPr>
          <w:tab/>
          <w:t>177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6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ԱԶԴԵՑՈՒԹՅՈՒՆ</w:t>
        </w:r>
        <w:r w:rsidRPr="00244C4C">
          <w:rPr>
            <w:rFonts w:ascii="GHEA Grapalat" w:hAnsi="GHEA Grapalat"/>
            <w:noProof/>
            <w:webHidden/>
          </w:rPr>
          <w:tab/>
          <w:t>178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106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Չրերի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արտադրության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նախատեսված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հատուկ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չրանոցների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հիմնադրում</w:t>
        </w:r>
        <w:r w:rsidRPr="00244C4C">
          <w:rPr>
            <w:rFonts w:ascii="GHEA Grapalat" w:hAnsi="GHEA Grapalat"/>
            <w:noProof/>
            <w:webHidden/>
          </w:rPr>
          <w:tab/>
          <w:t>180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6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180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6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180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6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180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6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Շուկա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հաճախորդների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բազայի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նկարագրություն</w:t>
        </w:r>
        <w:r w:rsidRPr="00244C4C">
          <w:rPr>
            <w:rFonts w:ascii="GHEA Grapalat" w:hAnsi="GHEA Grapalat"/>
            <w:noProof/>
            <w:webHidden/>
          </w:rPr>
          <w:tab/>
          <w:t>180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6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Սեփականություն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կառավարում</w:t>
        </w:r>
        <w:r w:rsidRPr="00244C4C">
          <w:rPr>
            <w:rFonts w:ascii="GHEA Grapalat" w:hAnsi="GHEA Grapalat"/>
            <w:noProof/>
            <w:webHidden/>
          </w:rPr>
          <w:tab/>
          <w:t>181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6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ռազմավարություններ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/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ենթատեքստ</w:t>
        </w:r>
        <w:r w:rsidRPr="00244C4C">
          <w:rPr>
            <w:rFonts w:ascii="GHEA Grapalat" w:hAnsi="GHEA Grapalat"/>
            <w:noProof/>
            <w:webHidden/>
          </w:rPr>
          <w:tab/>
          <w:t>182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6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185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7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185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7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Վտանգներ</w:t>
        </w:r>
        <w:r w:rsidRPr="00244C4C">
          <w:rPr>
            <w:rFonts w:ascii="GHEA Grapalat" w:hAnsi="GHEA Grapalat"/>
            <w:noProof/>
            <w:webHidden/>
          </w:rPr>
          <w:tab/>
          <w:t>185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7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ԱԶԴԵՑՈՒԹՅՈՒՆ</w:t>
        </w:r>
        <w:r w:rsidRPr="00244C4C">
          <w:rPr>
            <w:rFonts w:ascii="GHEA Grapalat" w:hAnsi="GHEA Grapalat"/>
            <w:noProof/>
            <w:webHidden/>
          </w:rPr>
          <w:tab/>
          <w:t>186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107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Պլաստիկ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տարաների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արտադրության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հիմնում</w:t>
        </w:r>
        <w:r w:rsidRPr="00244C4C">
          <w:rPr>
            <w:rFonts w:ascii="GHEA Grapalat" w:hAnsi="GHEA Grapalat"/>
            <w:noProof/>
            <w:webHidden/>
          </w:rPr>
          <w:tab/>
          <w:t>188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7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188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7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188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7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189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7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Շուկա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հաճախորդների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բազայի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նկարագրություն</w:t>
        </w:r>
        <w:r w:rsidRPr="00244C4C">
          <w:rPr>
            <w:rFonts w:ascii="GHEA Grapalat" w:hAnsi="GHEA Grapalat"/>
            <w:noProof/>
            <w:webHidden/>
          </w:rPr>
          <w:tab/>
          <w:t>189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7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Սեփականություն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կառավարում</w:t>
        </w:r>
        <w:r w:rsidRPr="00244C4C">
          <w:rPr>
            <w:rFonts w:ascii="GHEA Grapalat" w:hAnsi="GHEA Grapalat"/>
            <w:noProof/>
            <w:webHidden/>
          </w:rPr>
          <w:tab/>
          <w:t>190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7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ռազմավարություններ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/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ենթատեքստ</w:t>
        </w:r>
        <w:r w:rsidRPr="00244C4C">
          <w:rPr>
            <w:rFonts w:ascii="GHEA Grapalat" w:hAnsi="GHEA Grapalat"/>
            <w:noProof/>
            <w:webHidden/>
          </w:rPr>
          <w:tab/>
          <w:t>190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8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193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8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193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8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Վտանգներ</w:t>
        </w:r>
        <w:r w:rsidRPr="00244C4C">
          <w:rPr>
            <w:rFonts w:ascii="GHEA Grapalat" w:hAnsi="GHEA Grapalat"/>
            <w:noProof/>
            <w:webHidden/>
          </w:rPr>
          <w:tab/>
          <w:t>193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108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Այլընտրանքային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մսամթերքի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թանկարժեք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մորթիների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արտադրությՈՒն</w:t>
        </w:r>
        <w:r w:rsidRPr="00244C4C">
          <w:rPr>
            <w:rFonts w:ascii="GHEA Grapalat" w:hAnsi="GHEA Grapalat"/>
            <w:noProof/>
            <w:webHidden/>
          </w:rPr>
          <w:tab/>
          <w:t>195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8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195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8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195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8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196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8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198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8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Սեփականություն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կառավարում</w:t>
        </w:r>
        <w:r w:rsidRPr="00244C4C">
          <w:rPr>
            <w:rFonts w:ascii="GHEA Grapalat" w:hAnsi="GHEA Grapalat"/>
            <w:noProof/>
            <w:webHidden/>
          </w:rPr>
          <w:tab/>
          <w:t>198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8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ռազմավարություններ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/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ենթատեքստ</w:t>
        </w:r>
        <w:r w:rsidRPr="00244C4C">
          <w:rPr>
            <w:rFonts w:ascii="GHEA Grapalat" w:hAnsi="GHEA Grapalat"/>
            <w:noProof/>
            <w:webHidden/>
          </w:rPr>
          <w:tab/>
          <w:t>199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9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202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9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202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9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Վտանգներ</w:t>
        </w:r>
        <w:r w:rsidRPr="00244C4C">
          <w:rPr>
            <w:rFonts w:ascii="GHEA Grapalat" w:hAnsi="GHEA Grapalat"/>
            <w:noProof/>
            <w:webHidden/>
          </w:rPr>
          <w:tab/>
          <w:t>202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9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ԱԶԴԵՑՈՒԹՅՈՒՆ</w:t>
        </w:r>
        <w:r w:rsidRPr="00244C4C">
          <w:rPr>
            <w:rFonts w:ascii="GHEA Grapalat" w:hAnsi="GHEA Grapalat"/>
            <w:noProof/>
            <w:webHidden/>
          </w:rPr>
          <w:tab/>
          <w:t>203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109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Վայրի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թեյաբույսերի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դեղաբույսերի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մթերման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,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մշակման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թեյի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արտադրության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կազմակերպում</w:t>
        </w:r>
        <w:r w:rsidRPr="00244C4C">
          <w:rPr>
            <w:rFonts w:ascii="GHEA Grapalat" w:hAnsi="GHEA Grapalat"/>
            <w:noProof/>
            <w:webHidden/>
          </w:rPr>
          <w:tab/>
          <w:t>205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9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205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9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205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9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205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9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Շուկա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հաճախորդների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բազայի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նկարագրություն</w:t>
        </w:r>
        <w:r w:rsidRPr="00244C4C">
          <w:rPr>
            <w:rFonts w:ascii="GHEA Grapalat" w:hAnsi="GHEA Grapalat"/>
            <w:noProof/>
            <w:webHidden/>
          </w:rPr>
          <w:tab/>
          <w:t>206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09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Սեփականություն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կառավարում</w:t>
        </w:r>
        <w:r w:rsidRPr="00244C4C">
          <w:rPr>
            <w:rFonts w:ascii="GHEA Grapalat" w:hAnsi="GHEA Grapalat"/>
            <w:noProof/>
            <w:webHidden/>
          </w:rPr>
          <w:tab/>
          <w:t>208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0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Սկզբնական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208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0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ռազմավարություններ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/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ենթատեքստ</w:t>
        </w:r>
        <w:r w:rsidRPr="00244C4C">
          <w:rPr>
            <w:rFonts w:ascii="GHEA Grapalat" w:hAnsi="GHEA Grapalat"/>
            <w:noProof/>
            <w:webHidden/>
          </w:rPr>
          <w:tab/>
          <w:t>209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0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211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0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211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0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Վտանգներ</w:t>
        </w:r>
        <w:r w:rsidRPr="00244C4C">
          <w:rPr>
            <w:rFonts w:ascii="GHEA Grapalat" w:hAnsi="GHEA Grapalat"/>
            <w:noProof/>
            <w:webHidden/>
          </w:rPr>
          <w:tab/>
          <w:t>211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0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ԱԶԴԵՑՈՒԹՅՈՒՆ</w:t>
        </w:r>
        <w:r w:rsidRPr="00244C4C">
          <w:rPr>
            <w:rFonts w:ascii="GHEA Grapalat" w:hAnsi="GHEA Grapalat"/>
            <w:noProof/>
            <w:webHidden/>
          </w:rPr>
          <w:tab/>
          <w:t>212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110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ավանդական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գյուղատնտեսության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խթանում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,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ինտենսիվ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գյուղատնտեսության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կենսագործում</w:t>
        </w:r>
        <w:r w:rsidRPr="00244C4C">
          <w:rPr>
            <w:rFonts w:ascii="GHEA Grapalat" w:hAnsi="GHEA Grapalat"/>
            <w:noProof/>
            <w:webHidden/>
          </w:rPr>
          <w:tab/>
          <w:t>214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0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վերնագիրը</w:t>
        </w:r>
        <w:r w:rsidRPr="00244C4C">
          <w:rPr>
            <w:rFonts w:ascii="GHEA Grapalat" w:hAnsi="GHEA Grapalat"/>
            <w:noProof/>
            <w:webHidden/>
          </w:rPr>
          <w:tab/>
          <w:t>214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0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տեսակը</w:t>
        </w:r>
        <w:r w:rsidRPr="00244C4C">
          <w:rPr>
            <w:rFonts w:ascii="GHEA Grapalat" w:hAnsi="GHEA Grapalat"/>
            <w:noProof/>
            <w:webHidden/>
          </w:rPr>
          <w:tab/>
          <w:t>214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0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Համառոտ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նկարագիր</w:t>
        </w:r>
        <w:r w:rsidRPr="00244C4C">
          <w:rPr>
            <w:rFonts w:ascii="GHEA Grapalat" w:hAnsi="GHEA Grapalat"/>
            <w:noProof/>
            <w:webHidden/>
          </w:rPr>
          <w:tab/>
          <w:t>214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1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Տրամաբանությունը</w:t>
        </w:r>
        <w:r w:rsidRPr="00244C4C">
          <w:rPr>
            <w:rFonts w:ascii="GHEA Grapalat" w:hAnsi="GHEA Grapalat"/>
            <w:noProof/>
            <w:webHidden/>
          </w:rPr>
          <w:tab/>
          <w:t>221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1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Շուկա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հաճախորդների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բազայի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նկարագրություն</w:t>
        </w:r>
        <w:r w:rsidRPr="00244C4C">
          <w:rPr>
            <w:rFonts w:ascii="GHEA Grapalat" w:hAnsi="GHEA Grapalat"/>
            <w:noProof/>
            <w:webHidden/>
          </w:rPr>
          <w:tab/>
          <w:t>223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1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224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13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աշխատուժի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եվ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հումքի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ներդրումներ</w:t>
        </w:r>
        <w:r w:rsidRPr="00244C4C">
          <w:rPr>
            <w:rFonts w:ascii="GHEA Grapalat" w:hAnsi="GHEA Grapalat"/>
            <w:noProof/>
            <w:webHidden/>
          </w:rPr>
          <w:tab/>
          <w:t>229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14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Առկա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ռազմավարություններ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/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ենթատեքստ</w:t>
        </w:r>
        <w:r w:rsidRPr="00244C4C">
          <w:rPr>
            <w:rFonts w:ascii="GHEA Grapalat" w:hAnsi="GHEA Grapalat"/>
            <w:noProof/>
            <w:webHidden/>
          </w:rPr>
          <w:tab/>
          <w:t>230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15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Պետական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մասնակցություն</w:t>
        </w:r>
        <w:r w:rsidRPr="00244C4C">
          <w:rPr>
            <w:rFonts w:ascii="GHEA Grapalat" w:hAnsi="GHEA Grapalat"/>
            <w:noProof/>
            <w:webHidden/>
          </w:rPr>
          <w:tab/>
          <w:t>232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16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Հնարավոր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աջակից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>/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գործընկեր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կազմակերպություններ</w:t>
        </w:r>
        <w:r w:rsidRPr="00244C4C">
          <w:rPr>
            <w:rFonts w:ascii="GHEA Grapalat" w:hAnsi="GHEA Grapalat"/>
            <w:noProof/>
            <w:webHidden/>
          </w:rPr>
          <w:tab/>
          <w:t>232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17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Ռիսկեր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և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Վտանգներ</w:t>
        </w:r>
        <w:r w:rsidRPr="00244C4C">
          <w:rPr>
            <w:rFonts w:ascii="GHEA Grapalat" w:hAnsi="GHEA Grapalat"/>
            <w:noProof/>
            <w:webHidden/>
          </w:rPr>
          <w:tab/>
          <w:t>232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18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ԱԶԴԵՑՈՒԹՅՈՒՆ</w:t>
        </w:r>
        <w:r w:rsidRPr="00244C4C">
          <w:rPr>
            <w:rFonts w:ascii="GHEA Grapalat" w:hAnsi="GHEA Grapalat"/>
            <w:noProof/>
            <w:webHidden/>
          </w:rPr>
          <w:tab/>
          <w:t>243</w:t>
        </w:r>
      </w:hyperlink>
    </w:p>
    <w:p w:rsidR="00F3536E" w:rsidRPr="00244C4C" w:rsidRDefault="00F3536E">
      <w:pPr>
        <w:pStyle w:val="TOC2"/>
        <w:tabs>
          <w:tab w:val="right" w:leader="dot" w:pos="9345"/>
        </w:tabs>
        <w:rPr>
          <w:rFonts w:ascii="GHEA Grapalat" w:hAnsi="GHEA Grapalat"/>
          <w:smallCaps w:val="0"/>
          <w:noProof/>
          <w:sz w:val="22"/>
          <w:szCs w:val="22"/>
          <w:lang w:eastAsia="en-US"/>
        </w:rPr>
      </w:pPr>
      <w:hyperlink w:anchor="_Toc361931119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ԱՌԱՋԱՐԿՎՈՂ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ԾՐԱԳՐԵՐԻ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ԱԶԴԵՑՈՒԹՅՅԱՆ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ԱՄՓՈՓ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ՎԵՐԼՈՒԾՈՒԹՅՈՒՆ</w:t>
        </w:r>
        <w:r w:rsidRPr="00244C4C">
          <w:rPr>
            <w:rFonts w:ascii="GHEA Grapalat" w:hAnsi="GHEA Grapalat"/>
            <w:noProof/>
            <w:webHidden/>
          </w:rPr>
          <w:tab/>
          <w:t>245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20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Աշխատուժ</w:t>
        </w:r>
        <w:r w:rsidRPr="00244C4C">
          <w:rPr>
            <w:rFonts w:ascii="GHEA Grapalat" w:hAnsi="GHEA Grapalat"/>
            <w:noProof/>
            <w:webHidden/>
          </w:rPr>
          <w:tab/>
          <w:t>245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21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արդյունք՝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միկրոմակարդակով</w:t>
        </w:r>
        <w:r w:rsidRPr="00244C4C">
          <w:rPr>
            <w:rFonts w:ascii="GHEA Grapalat" w:hAnsi="GHEA Grapalat"/>
            <w:noProof/>
            <w:webHidden/>
          </w:rPr>
          <w:tab/>
          <w:t>246</w:t>
        </w:r>
      </w:hyperlink>
    </w:p>
    <w:p w:rsidR="00F3536E" w:rsidRPr="00244C4C" w:rsidRDefault="00F3536E">
      <w:pPr>
        <w:pStyle w:val="TOC3"/>
        <w:tabs>
          <w:tab w:val="right" w:leader="dot" w:pos="9345"/>
        </w:tabs>
        <w:rPr>
          <w:rFonts w:ascii="GHEA Grapalat" w:hAnsi="GHEA Grapalat"/>
          <w:i w:val="0"/>
          <w:noProof/>
          <w:szCs w:val="22"/>
          <w:lang w:eastAsia="en-US"/>
        </w:rPr>
      </w:pPr>
      <w:hyperlink w:anchor="_Toc361931122" w:history="1"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Տնտեսական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արդյունք՝</w:t>
        </w:r>
        <w:r w:rsidRPr="00244C4C">
          <w:rPr>
            <w:rStyle w:val="Hyperlink"/>
            <w:rFonts w:ascii="GHEA Grapalat" w:hAnsi="GHEA Grapalat"/>
            <w:noProof/>
            <w:lang w:val="hy-AM"/>
          </w:rPr>
          <w:t xml:space="preserve"> </w:t>
        </w:r>
        <w:r w:rsidRPr="00244C4C">
          <w:rPr>
            <w:rStyle w:val="Hyperlink"/>
            <w:rFonts w:ascii="GHEA Grapalat" w:hAnsi="GHEA Grapalat" w:cs="Sylfaen"/>
            <w:noProof/>
            <w:lang w:val="hy-AM"/>
          </w:rPr>
          <w:t>մակրոմակարդակով</w:t>
        </w:r>
        <w:r w:rsidRPr="00244C4C">
          <w:rPr>
            <w:rFonts w:ascii="GHEA Grapalat" w:hAnsi="GHEA Grapalat"/>
            <w:noProof/>
            <w:webHidden/>
          </w:rPr>
          <w:tab/>
          <w:t>248</w:t>
        </w:r>
      </w:hyperlink>
    </w:p>
    <w:p w:rsidR="00F3536E" w:rsidRPr="00244C4C" w:rsidRDefault="00F3536E" w:rsidP="00BF0846">
      <w:pPr>
        <w:rPr>
          <w:rFonts w:ascii="GHEA Grapalat" w:hAnsi="GHEA Grapalat"/>
        </w:rPr>
        <w:sectPr w:rsidR="00F3536E" w:rsidRPr="00244C4C" w:rsidSect="008E2BBD">
          <w:footerReference w:type="default" r:id="rId8"/>
          <w:pgSz w:w="11906" w:h="16838"/>
          <w:pgMar w:top="1134" w:right="850" w:bottom="1134" w:left="1701" w:header="567" w:footer="567" w:gutter="0"/>
          <w:cols w:space="720"/>
          <w:docGrid w:linePitch="360"/>
        </w:sectPr>
      </w:pPr>
      <w:r w:rsidRPr="00244C4C">
        <w:rPr>
          <w:rFonts w:ascii="GHEA Grapalat" w:hAnsi="GHEA Grapalat"/>
        </w:rPr>
        <w:fldChar w:fldCharType="end"/>
      </w:r>
    </w:p>
    <w:p w:rsidR="00F3536E" w:rsidRPr="00244C4C" w:rsidRDefault="00F3536E" w:rsidP="00085C81">
      <w:pPr>
        <w:pStyle w:val="Heading1"/>
        <w:rPr>
          <w:rFonts w:ascii="GHEA Grapalat" w:hAnsi="GHEA Grapalat"/>
          <w:caps w:val="0"/>
          <w:lang w:val="hy-AM"/>
        </w:rPr>
      </w:pPr>
      <w:bookmarkStart w:id="0" w:name="_Toc345447051"/>
      <w:bookmarkStart w:id="1" w:name="_Toc361930890"/>
      <w:r w:rsidRPr="00244C4C">
        <w:rPr>
          <w:rFonts w:ascii="GHEA Grapalat" w:hAnsi="GHEA Grapalat" w:cs="Sylfaen"/>
          <w:caps w:val="0"/>
          <w:lang w:val="hy-AM"/>
        </w:rPr>
        <w:t>ՍՅՈՒՆԻՔԻ</w:t>
      </w:r>
      <w:r w:rsidRPr="00244C4C">
        <w:rPr>
          <w:rFonts w:ascii="GHEA Grapalat" w:hAnsi="GHEA Grapalat"/>
          <w:caps w:val="0"/>
          <w:lang w:val="hy-AM"/>
        </w:rPr>
        <w:t xml:space="preserve"> </w:t>
      </w:r>
      <w:r w:rsidRPr="00244C4C">
        <w:rPr>
          <w:rFonts w:ascii="GHEA Grapalat" w:hAnsi="GHEA Grapalat" w:cs="Sylfaen"/>
          <w:caps w:val="0"/>
          <w:lang w:val="hy-AM"/>
        </w:rPr>
        <w:t>ՄԱՐԶ</w:t>
      </w:r>
      <w:r w:rsidRPr="00244C4C">
        <w:rPr>
          <w:rFonts w:ascii="GHEA Grapalat" w:hAnsi="GHEA Grapalat"/>
          <w:caps w:val="0"/>
          <w:lang w:val="hy-AM"/>
        </w:rPr>
        <w:t xml:space="preserve">. </w:t>
      </w:r>
      <w:r w:rsidRPr="00244C4C">
        <w:rPr>
          <w:rFonts w:ascii="GHEA Grapalat" w:hAnsi="GHEA Grapalat" w:cs="Sylfaen"/>
          <w:caps w:val="0"/>
          <w:lang w:val="hy-AM"/>
        </w:rPr>
        <w:t>ՏՆՏԵՍԱԿԱՆ</w:t>
      </w:r>
      <w:r w:rsidRPr="00244C4C">
        <w:rPr>
          <w:rFonts w:ascii="GHEA Grapalat" w:hAnsi="GHEA Grapalat"/>
          <w:caps w:val="0"/>
          <w:lang w:val="hy-AM"/>
        </w:rPr>
        <w:t xml:space="preserve"> </w:t>
      </w:r>
      <w:r w:rsidRPr="00244C4C">
        <w:rPr>
          <w:rFonts w:ascii="GHEA Grapalat" w:hAnsi="GHEA Grapalat" w:cs="Sylfaen"/>
          <w:caps w:val="0"/>
          <w:lang w:val="hy-AM"/>
        </w:rPr>
        <w:t>ԴԻՎԵՐՍԻՖԻԿԱՑՄԱՆ</w:t>
      </w:r>
      <w:r w:rsidRPr="00244C4C">
        <w:rPr>
          <w:rFonts w:ascii="GHEA Grapalat" w:hAnsi="GHEA Grapalat"/>
          <w:caps w:val="0"/>
          <w:lang w:val="hy-AM"/>
        </w:rPr>
        <w:t xml:space="preserve"> </w:t>
      </w:r>
      <w:r w:rsidRPr="00244C4C">
        <w:rPr>
          <w:rFonts w:ascii="GHEA Grapalat" w:hAnsi="GHEA Grapalat" w:cs="Sylfaen"/>
          <w:caps w:val="0"/>
          <w:lang w:val="hy-AM"/>
        </w:rPr>
        <w:t>ԱՆՀՐԱԺԵՇՏՈՒԹՅՈՒՆՆ</w:t>
      </w:r>
      <w:r w:rsidRPr="00244C4C">
        <w:rPr>
          <w:rFonts w:ascii="GHEA Grapalat" w:hAnsi="GHEA Grapalat"/>
          <w:caps w:val="0"/>
          <w:lang w:val="hy-AM"/>
        </w:rPr>
        <w:t xml:space="preserve"> </w:t>
      </w:r>
      <w:r w:rsidRPr="00244C4C">
        <w:rPr>
          <w:rFonts w:ascii="GHEA Grapalat" w:hAnsi="GHEA Grapalat" w:cs="Sylfaen"/>
          <w:caps w:val="0"/>
          <w:lang w:val="hy-AM"/>
        </w:rPr>
        <w:t>ՈՒ</w:t>
      </w:r>
      <w:r w:rsidRPr="00244C4C">
        <w:rPr>
          <w:rFonts w:ascii="GHEA Grapalat" w:hAnsi="GHEA Grapalat"/>
          <w:caps w:val="0"/>
          <w:lang w:val="hy-AM"/>
        </w:rPr>
        <w:t xml:space="preserve"> </w:t>
      </w:r>
      <w:r w:rsidRPr="00244C4C">
        <w:rPr>
          <w:rFonts w:ascii="GHEA Grapalat" w:hAnsi="GHEA Grapalat" w:cs="Sylfaen"/>
          <w:caps w:val="0"/>
          <w:lang w:val="hy-AM"/>
        </w:rPr>
        <w:t>ՆԱԽԱԴՐՅԱԼՆԵՐԸ</w:t>
      </w:r>
      <w:bookmarkEnd w:id="0"/>
      <w:bookmarkEnd w:id="1"/>
    </w:p>
    <w:p w:rsidR="00F3536E" w:rsidRPr="00244C4C" w:rsidRDefault="00F3536E" w:rsidP="00014418">
      <w:pPr>
        <w:rPr>
          <w:rFonts w:ascii="GHEA Grapalat" w:hAnsi="GHEA Grapalat"/>
          <w:lang w:val="hy-AM"/>
        </w:rPr>
      </w:pPr>
    </w:p>
    <w:p w:rsidR="00F3536E" w:rsidRPr="00244C4C" w:rsidRDefault="00F3536E" w:rsidP="002D1F38">
      <w:pPr>
        <w:pStyle w:val="Heading2"/>
        <w:rPr>
          <w:rFonts w:ascii="GHEA Grapalat" w:hAnsi="GHEA Grapalat"/>
          <w:lang w:val="hy-AM"/>
        </w:rPr>
      </w:pPr>
      <w:bookmarkStart w:id="2" w:name="_Toc345447052"/>
      <w:bookmarkStart w:id="3" w:name="_Toc361930891"/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ամենաաղքատներից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Հայաստանում</w:t>
      </w:r>
      <w:bookmarkEnd w:id="2"/>
      <w:bookmarkEnd w:id="3"/>
    </w:p>
    <w:p w:rsidR="00F3536E" w:rsidRPr="00244C4C" w:rsidRDefault="00F3536E" w:rsidP="00BF084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BF0846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իշխանությունները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անդրադառնում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հիմնախնդիրներին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Այսօր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բարեկեցության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ուղղված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պայքարը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շարունակում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հասարակության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կարևորագույն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ամրագրված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 w:cs="ArialArmenianMT"/>
          <w:lang w:val="hy-AM"/>
        </w:rPr>
        <w:t xml:space="preserve"> 2008 </w:t>
      </w:r>
      <w:r w:rsidRPr="00244C4C">
        <w:rPr>
          <w:rFonts w:ascii="GHEA Grapalat" w:hAnsi="GHEA Grapalat" w:cs="Sylfaen"/>
          <w:lang w:val="hy-AM"/>
        </w:rPr>
        <w:t>թվականին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ընդունված</w:t>
      </w:r>
      <w:r w:rsidRPr="00244C4C">
        <w:rPr>
          <w:rFonts w:ascii="GHEA Grapalat" w:hAnsi="GHEA Grapalat" w:cs="ArialArmenianM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ծրագրում</w:t>
      </w:r>
      <w:r w:rsidRPr="00244C4C">
        <w:rPr>
          <w:rFonts w:ascii="GHEA Grapalat" w:hAnsi="GHEA Grapalat"/>
          <w:lang w:val="hy-AM"/>
        </w:rPr>
        <w:t>» (</w:t>
      </w:r>
      <w:r w:rsidRPr="00244C4C">
        <w:rPr>
          <w:rFonts w:ascii="GHEA Grapalat" w:hAnsi="GHEA Grapalat" w:cs="Sylfaen"/>
          <w:lang w:val="hy-AM"/>
        </w:rPr>
        <w:t>ԿԶԾ</w:t>
      </w:r>
      <w:r w:rsidRPr="00244C4C">
        <w:rPr>
          <w:rFonts w:ascii="GHEA Grapalat" w:hAnsi="GHEA Grapalat"/>
          <w:lang w:val="hy-AM"/>
        </w:rPr>
        <w:t>)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հաստատված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ժամկետ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ծրագրում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ԿԶԾ</w:t>
      </w:r>
      <w:r w:rsidRPr="00244C4C">
        <w:rPr>
          <w:rFonts w:ascii="GHEA Grapalat" w:hAnsi="GHEA Grapalat" w:cs="ArialArmenianM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ընդգրկված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միջոցառումների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տեղայնացում՝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 w:cs="ArialArmenianM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դրսևորման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առանձնահատկությունների</w:t>
      </w:r>
      <w:r w:rsidRPr="00244C4C">
        <w:rPr>
          <w:rFonts w:ascii="GHEA Grapalat" w:hAnsi="GHEA Grapalat" w:cs="ArialArmenianMT"/>
          <w:lang w:val="hy-AM"/>
        </w:rPr>
        <w:t>:</w:t>
      </w:r>
    </w:p>
    <w:p w:rsidR="00F3536E" w:rsidRPr="00244C4C" w:rsidRDefault="00F3536E" w:rsidP="00870383">
      <w:pPr>
        <w:rPr>
          <w:rFonts w:ascii="GHEA Grapalat" w:hAnsi="GHEA Grapalat" w:cs="ArialArmenianMT"/>
          <w:lang w:val="hy-AM"/>
        </w:rPr>
      </w:pPr>
    </w:p>
    <w:p w:rsidR="00F3536E" w:rsidRPr="00244C4C" w:rsidRDefault="00F3536E" w:rsidP="00BF0846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 w:cs="ArialArmenianM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ՄԶԾ</w:t>
      </w:r>
      <w:r w:rsidRPr="00244C4C">
        <w:rPr>
          <w:rFonts w:ascii="GHEA Grapalat" w:hAnsi="GHEA Grapalat" w:cs="ArialArmenianM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հիմնվում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ԿԶԾ</w:t>
      </w:r>
      <w:r w:rsidRPr="00244C4C">
        <w:rPr>
          <w:rFonts w:ascii="GHEA Grapalat" w:hAnsi="GHEA Grapalat" w:cs="ArialArmenianM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սկզբունքների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ՄԶԾ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է՝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բացահայտել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 w:cs="Arial Armenian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գործոնները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 w:cs="ArialArmenianM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խոչընդոտները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բացահայտումների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հաղթահարման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միջոցառումները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ԿԶԾ</w:t>
      </w:r>
      <w:r w:rsidRPr="00244C4C">
        <w:rPr>
          <w:rFonts w:ascii="GHEA Grapalat" w:hAnsi="GHEA Grapalat" w:cs="ArialArmenianM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տեղայնացումն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հրատապ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միտումներով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զգալիորեն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ցուցանիշներից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պայմանավորված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ներուժի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սահմանափակություններով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ֆիզիկական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թերզարգացած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ենթակառուցվածքներով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անբարենպաստ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ժողովրդագրական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կազմով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բնակլիմայական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խիստ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պայմաններով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գործոններով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Թվարկված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գործոններից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 w:cs="Arial Armenian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հետևանքով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սրված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 w:cs="ArialArmenianMT"/>
          <w:lang w:val="hy-AM"/>
        </w:rPr>
      </w:pPr>
    </w:p>
    <w:p w:rsidR="00F3536E" w:rsidRPr="00244C4C" w:rsidRDefault="00F3536E" w:rsidP="00BF084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դրսևորումներ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տեղին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յուրահատուկ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բարդություններով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պահանջներով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այսօրվա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արտագաղթը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հատկապես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սահմանամերձ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գյուղերից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DA4F12">
      <w:pPr>
        <w:autoSpaceDE w:val="0"/>
        <w:autoSpaceDN w:val="0"/>
        <w:adjustRightInd w:val="0"/>
        <w:spacing w:line="240" w:lineRule="auto"/>
        <w:rPr>
          <w:rFonts w:ascii="GHEA Grapalat" w:hAnsi="GHEA Grapalat" w:cs="ArialArmenianMT"/>
          <w:lang w:val="hy-AM"/>
        </w:rPr>
      </w:pPr>
    </w:p>
    <w:p w:rsidR="00F3536E" w:rsidRPr="00244C4C" w:rsidRDefault="00F3536E" w:rsidP="00BF084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Հարևան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Ադրբեջանի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382 </w:t>
      </w:r>
      <w:r w:rsidRPr="00244C4C">
        <w:rPr>
          <w:rFonts w:ascii="GHEA Grapalat" w:hAnsi="GHEA Grapalat" w:cs="Sylfaen"/>
          <w:lang w:val="hy-AM"/>
        </w:rPr>
        <w:t>կմ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լեռնային</w:t>
      </w:r>
      <w:r w:rsidRPr="00244C4C">
        <w:rPr>
          <w:rFonts w:ascii="GHEA Grapalat" w:hAnsi="GHEA Grapalat"/>
          <w:lang w:val="hy-AM"/>
        </w:rPr>
        <w:t xml:space="preserve"> 32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բարձրալեռնային</w:t>
      </w:r>
      <w:r w:rsidRPr="00244C4C">
        <w:rPr>
          <w:rFonts w:ascii="GHEA Grapalat" w:hAnsi="GHEA Grapalat"/>
          <w:lang w:val="hy-AM"/>
        </w:rPr>
        <w:t xml:space="preserve"> 12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Արտագաղթը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նվազագույնի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սահմանափակ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փոքրածավալ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ռեսուրսների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առավելապես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հարևանության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թուլացնում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պաշտպանվածությունը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BF084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Արտագաղթը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խորացմամբ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գործազրկությամբ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մանրամասն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կվերլուծվեն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BF084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պատկերը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Կապանում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Մեղրիում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գերակշռում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Գորիսում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Սիսիանում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բաշխվում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հավասարաչափ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Կապանը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գերազանցապես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BF084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ձեռնարկատիրությ</w:t>
      </w:r>
      <w:r w:rsidRPr="00860B71">
        <w:rPr>
          <w:rFonts w:ascii="GHEA Grapalat" w:hAnsi="GHEA Grapalat" w:cs="Sylfaen"/>
          <w:lang w:val="hy-AM"/>
        </w:rPr>
        <w:t>ա</w:t>
      </w:r>
      <w:r w:rsidRPr="00244C4C">
        <w:rPr>
          <w:rFonts w:ascii="GHEA Grapalat" w:hAnsi="GHEA Grapalat" w:cs="Sylfaen"/>
          <w:lang w:val="hy-AM"/>
        </w:rPr>
        <w:t>ն</w:t>
      </w:r>
      <w:r w:rsidRPr="00860B71">
        <w:rPr>
          <w:rFonts w:ascii="GHEA Grapalat" w:hAnsi="GHEA Grapalat" w:cs="Sylfaen"/>
          <w:lang w:val="hy-AM"/>
        </w:rPr>
        <w:t xml:space="preserve"> զարգացումը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/>
          <w:lang w:val="hy-AM"/>
        </w:rPr>
        <w:t xml:space="preserve"> </w:t>
      </w:r>
      <w:r w:rsidRPr="00860B71">
        <w:rPr>
          <w:rFonts w:ascii="GHEA Grapalat" w:hAnsi="GHEA Grapalat"/>
          <w:lang w:val="hy-AM"/>
        </w:rPr>
        <w:t>դանդաղ է ընթանում</w:t>
      </w:r>
      <w:r w:rsidRPr="00244C4C">
        <w:rPr>
          <w:rFonts w:ascii="GHEA Grapalat" w:hAnsi="GHEA Grapalat"/>
          <w:lang w:val="hy-AM"/>
        </w:rPr>
        <w:t xml:space="preserve">: </w:t>
      </w:r>
      <w:r w:rsidRPr="00860B71">
        <w:rPr>
          <w:rFonts w:ascii="GHEA Grapalat" w:hAnsi="GHEA Grapalat" w:cs="Sylfaen"/>
          <w:lang w:val="hy-AM"/>
        </w:rPr>
        <w:t>Ք</w:t>
      </w:r>
      <w:r w:rsidRPr="00244C4C">
        <w:rPr>
          <w:rFonts w:ascii="GHEA Grapalat" w:hAnsi="GHEA Grapalat" w:cs="Sylfaen"/>
          <w:lang w:val="hy-AM"/>
        </w:rPr>
        <w:t>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շուկաներից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բացակայում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էժան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տրանսպորտը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դժվար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հասանելի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մանր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ձեռնարկատիրության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սահմանափակումները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ընդգծված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Այսպես</w:t>
      </w:r>
      <w:r w:rsidRPr="00244C4C">
        <w:rPr>
          <w:rFonts w:ascii="GHEA Grapalat" w:hAnsi="GHEA Grapalat"/>
          <w:lang w:val="hy-AM"/>
        </w:rPr>
        <w:t xml:space="preserve">, 2008 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ՓՄՁ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ընդամենը</w:t>
      </w:r>
      <w:r w:rsidRPr="00244C4C">
        <w:rPr>
          <w:rFonts w:ascii="GHEA Grapalat" w:hAnsi="GHEA Grapalat"/>
          <w:lang w:val="hy-AM"/>
        </w:rPr>
        <w:t xml:space="preserve"> 6.3 </w:t>
      </w:r>
      <w:r w:rsidRPr="00244C4C">
        <w:rPr>
          <w:rFonts w:ascii="GHEA Grapalat" w:hAnsi="GHEA Grapalat" w:cs="Sylfaen"/>
          <w:lang w:val="hy-AM"/>
        </w:rPr>
        <w:t>տոկոս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51A98">
      <w:pPr>
        <w:spacing w:line="288" w:lineRule="auto"/>
        <w:rPr>
          <w:rFonts w:ascii="GHEA Grapalat" w:hAnsi="GHEA Grapalat"/>
          <w:lang w:val="hy-AM"/>
        </w:rPr>
      </w:pPr>
    </w:p>
    <w:p w:rsidR="00F3536E" w:rsidRPr="00244C4C" w:rsidRDefault="00F3536E" w:rsidP="00BF084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իշխանությունները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ձգտում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արդյունքները՝</w:t>
      </w:r>
    </w:p>
    <w:p w:rsidR="00F3536E" w:rsidRPr="00244C4C" w:rsidRDefault="00F3536E" w:rsidP="00BF0846">
      <w:pPr>
        <w:rPr>
          <w:rFonts w:ascii="GHEA Grapalat" w:hAnsi="GHEA Grapalat"/>
          <w:lang w:val="hy-AM"/>
        </w:rPr>
      </w:pPr>
    </w:p>
    <w:p w:rsidR="00F3536E" w:rsidRPr="00244C4C" w:rsidRDefault="00F3536E" w:rsidP="00BF0846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տեմպերի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արագացում</w:t>
      </w:r>
      <w:r w:rsidRPr="00244C4C">
        <w:rPr>
          <w:rFonts w:ascii="GHEA Grapalat" w:hAnsi="GHEA Grapalat"/>
          <w:lang w:val="hy-AM"/>
        </w:rPr>
        <w:t xml:space="preserve">,  </w:t>
      </w:r>
    </w:p>
    <w:p w:rsidR="00F3536E" w:rsidRPr="00244C4C" w:rsidRDefault="00F3536E" w:rsidP="00BF0846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կրճատում</w:t>
      </w:r>
    </w:p>
    <w:p w:rsidR="00F3536E" w:rsidRPr="00244C4C" w:rsidRDefault="00F3536E" w:rsidP="00BF0846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նվազում</w:t>
      </w:r>
    </w:p>
    <w:p w:rsidR="00F3536E" w:rsidRPr="00244C4C" w:rsidRDefault="00F3536E" w:rsidP="00BF0846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Արդյունաբերության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</w:t>
      </w:r>
    </w:p>
    <w:p w:rsidR="00F3536E" w:rsidRPr="00244C4C" w:rsidRDefault="00F3536E" w:rsidP="00BF0846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ապրանքայնության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բարձրացում</w:t>
      </w:r>
    </w:p>
    <w:p w:rsidR="00F3536E" w:rsidRPr="00244C4C" w:rsidRDefault="00F3536E" w:rsidP="00BF0846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բնապահպանական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իրավիճակի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բարելավում</w:t>
      </w:r>
    </w:p>
    <w:p w:rsidR="00F3536E" w:rsidRPr="00244C4C" w:rsidRDefault="00F3536E" w:rsidP="00BF0846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Բնակչությանը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տրամադրվող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աստիճանի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բարձրացում</w:t>
      </w:r>
    </w:p>
    <w:p w:rsidR="00F3536E" w:rsidRPr="00244C4C" w:rsidRDefault="00F3536E" w:rsidP="00BF0846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</w:t>
      </w:r>
    </w:p>
    <w:p w:rsidR="00F3536E" w:rsidRPr="00244C4C" w:rsidRDefault="00F3536E" w:rsidP="00BF0846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բարձրացում</w:t>
      </w:r>
    </w:p>
    <w:p w:rsidR="00F3536E" w:rsidRPr="00244C4C" w:rsidRDefault="00F3536E" w:rsidP="00BF0846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Մարզպետարանի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ուժեղացում</w:t>
      </w:r>
    </w:p>
    <w:p w:rsidR="00F3536E" w:rsidRPr="00244C4C" w:rsidRDefault="00F3536E" w:rsidP="00BF0846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բարձրացում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օպտիմալ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ապակենտրոնացում</w:t>
      </w:r>
    </w:p>
    <w:p w:rsidR="00F3536E" w:rsidRPr="00244C4C" w:rsidRDefault="00F3536E" w:rsidP="00BF0846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մարմինների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լիազորությունների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ընդարձակում</w:t>
      </w:r>
    </w:p>
    <w:p w:rsidR="00F3536E" w:rsidRPr="00244C4C" w:rsidRDefault="00F3536E" w:rsidP="00BF0846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Հանրային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հրապարակայնության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թափանցիկության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հաշվետվողականության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սկզբունքների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արմատավորում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BF0846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Քաղաքացիական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հասարակության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գործընթացի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ակտիվացում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գործընթացներին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իրազեկվածության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աստիճանի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բարձրացում</w:t>
      </w:r>
    </w:p>
    <w:p w:rsidR="00F3536E" w:rsidRPr="00244C4C" w:rsidRDefault="00F3536E" w:rsidP="00BF0846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Տեղեկատվության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աստիճանի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7713E0">
      <w:pPr>
        <w:spacing w:line="240" w:lineRule="auto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BF084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նախանշված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հաղթահարմանն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միջոցառումները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Համաշխարհային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ճգնաժամի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հաղթահարման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դառնում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հրատապ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բարեկեցության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պայքարը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կշարունակեն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հասարակության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առջև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կարևորագույն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հրատապ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BF084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քաղաքականություններն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առմամբ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ներառում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մասշտաբով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նախանշված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ուղղություններ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ապահովմանը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հանրային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բարեփոխումներին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մարդկային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հիմնախնդիրներին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հանրության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մոնիտորինգի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մեխանիզմների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ներդրմանը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թվարկված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վերլուծությունից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բխող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եզրահանգումների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2012 </w:t>
      </w:r>
      <w:r w:rsidRPr="00244C4C">
        <w:rPr>
          <w:rFonts w:ascii="GHEA Grapalat" w:hAnsi="GHEA Grapalat" w:cs="Sylfaen"/>
          <w:lang w:val="hy-AM"/>
        </w:rPr>
        <w:t>թվականի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նախանշվում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առաջանցիկ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կնպաստի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եկամտային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մարդկային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հաղթահարմանը</w:t>
      </w:r>
      <w:r w:rsidRPr="00244C4C">
        <w:rPr>
          <w:rFonts w:ascii="GHEA Grapalat" w:hAnsi="GHEA Grapalat"/>
          <w:lang w:val="hy-AM"/>
        </w:rPr>
        <w:t xml:space="preserve">. </w:t>
      </w:r>
    </w:p>
    <w:p w:rsidR="00F3536E" w:rsidRPr="00244C4C" w:rsidRDefault="00F3536E" w:rsidP="00BF0846">
      <w:pPr>
        <w:rPr>
          <w:rFonts w:ascii="GHEA Grapalat" w:hAnsi="GHEA Grapalat"/>
          <w:lang w:val="hy-AM"/>
        </w:rPr>
      </w:pPr>
    </w:p>
    <w:p w:rsidR="00F3536E" w:rsidRPr="00244C4C" w:rsidRDefault="00F3536E" w:rsidP="00A6168C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ՓՄՁ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A6168C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բարձրացում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A6168C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Արդյունաբերության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էներգետիկայի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A6168C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A6168C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Բնապահպանական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լուծում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A6168C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Զբոսաշրջության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A6168C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Քաղաքաշինական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իրականացում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A6168C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բարելավում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A6168C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692B53">
      <w:pPr>
        <w:pStyle w:val="ListBullet"/>
        <w:numPr>
          <w:ilvl w:val="0"/>
          <w:numId w:val="0"/>
        </w:numPr>
        <w:ind w:left="28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մեխանիզմների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կիրառում</w:t>
      </w:r>
    </w:p>
    <w:p w:rsidR="00F3536E" w:rsidRPr="00244C4C" w:rsidRDefault="00F3536E" w:rsidP="00A6168C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Արտակարգ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իրավիճակներից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պաշտպանություն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633DD1">
      <w:pPr>
        <w:pStyle w:val="CM9"/>
        <w:spacing w:line="240" w:lineRule="auto"/>
        <w:rPr>
          <w:sz w:val="22"/>
          <w:szCs w:val="22"/>
          <w:lang w:val="hy-AM"/>
        </w:rPr>
      </w:pPr>
    </w:p>
    <w:p w:rsidR="00F3536E" w:rsidRPr="00244C4C" w:rsidRDefault="00F3536E" w:rsidP="00A6168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նախանշված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ձեռնարկատիրության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կրճատման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ամենակարևոր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ուղղություններից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առումով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աշխատանքները</w:t>
      </w:r>
      <w:r w:rsidRPr="00244C4C">
        <w:rPr>
          <w:rFonts w:ascii="GHEA Grapalat" w:hAnsi="GHEA Grapalat"/>
          <w:lang w:val="hy-AM"/>
        </w:rPr>
        <w:t xml:space="preserve">. </w:t>
      </w:r>
    </w:p>
    <w:p w:rsidR="00F3536E" w:rsidRPr="00244C4C" w:rsidRDefault="00F3536E" w:rsidP="00A6168C">
      <w:pPr>
        <w:rPr>
          <w:rFonts w:ascii="GHEA Grapalat" w:hAnsi="GHEA Grapalat"/>
          <w:lang w:val="hy-AM"/>
        </w:rPr>
      </w:pPr>
    </w:p>
    <w:p w:rsidR="00F3536E" w:rsidRPr="00244C4C" w:rsidRDefault="00F3536E" w:rsidP="00A6168C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Աջակցություն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ՓՄՁ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իրականացմանը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A6168C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Սկսնակ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ձեռներեցությանն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աջակցություն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A6168C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ՓՄՁ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սուբյեկտների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թողարկվող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մատուցվող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շուկաներ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մղմանն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աջակցություն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A6168C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ՓՄՁ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սուբյեկտներին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տեղեկատվական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աջակցություն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A6168C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Ուսուցման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աջակցության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ծրագիր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A6168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ՓՄՁ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ներկայացուցչությունների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մարզպետարանի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մարմինների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անմիջական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աջակցությունն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գործընթացին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A6168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Կարևոր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ՓՄՁ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տրամադրել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տեղեկատվություն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աջակցություն՝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օրենքներում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կատարվող</w:t>
      </w:r>
      <w:r w:rsidRPr="00244C4C">
        <w:rPr>
          <w:rFonts w:ascii="GHEA Grapalat" w:hAnsi="GHEA Grapalat" w:cs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փոփոխությունների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արտաքին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հոսքագծերի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ձեռքբերման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նորարարությունների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գործընկերների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որոնման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ներգրավման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մտավոր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պաշտպանության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լիցենզավորման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ստանդարտացման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համապատասխանության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հավաստման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հաշվապահական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հաշվառման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մաքսային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ձևակերպումների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հաշվետվությունների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ներկայացման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վերաբերյալ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ակտիվությունը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գործատուների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միություն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A6168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հիդրոէներգետիկ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պոտենցիալի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օգտագործմամբ</w:t>
      </w:r>
      <w:r w:rsidRPr="00244C4C">
        <w:rPr>
          <w:rFonts w:ascii="GHEA Grapalat" w:hAnsi="GHEA Grapalat"/>
          <w:lang w:val="hy-AM"/>
        </w:rPr>
        <w:t xml:space="preserve"> 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շահագործել</w:t>
      </w:r>
      <w:r w:rsidRPr="00244C4C">
        <w:rPr>
          <w:rFonts w:ascii="GHEA Grapalat" w:hAnsi="GHEA Grapalat"/>
          <w:lang w:val="hy-AM"/>
        </w:rPr>
        <w:t xml:space="preserve"> 4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ՀԷԿ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ավարտել</w:t>
      </w:r>
      <w:r w:rsidRPr="00244C4C">
        <w:rPr>
          <w:rFonts w:ascii="GHEA Grapalat" w:hAnsi="GHEA Grapalat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ևս</w:t>
      </w:r>
      <w:r w:rsidRPr="00244C4C">
        <w:rPr>
          <w:rFonts w:ascii="GHEA Grapalat" w:hAnsi="GHEA Grapalat"/>
          <w:lang w:val="hy-AM"/>
        </w:rPr>
        <w:t xml:space="preserve"> 7 </w:t>
      </w:r>
      <w:r w:rsidRPr="00244C4C">
        <w:rPr>
          <w:rFonts w:ascii="GHEA Grapalat" w:hAnsi="GHEA Grapalat" w:cs="Sylfaen"/>
          <w:lang w:val="hy-AM"/>
        </w:rPr>
        <w:t>ՀԷԿ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շինարարական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կներդրվեն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շուրջ</w:t>
      </w:r>
      <w:r w:rsidRPr="00244C4C">
        <w:rPr>
          <w:rFonts w:ascii="GHEA Grapalat" w:hAnsi="GHEA Grapalat"/>
          <w:lang w:val="hy-AM"/>
        </w:rPr>
        <w:t xml:space="preserve"> 1.365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գումարներ</w:t>
      </w:r>
      <w:r w:rsidRPr="00244C4C">
        <w:rPr>
          <w:rFonts w:ascii="GHEA Grapalat" w:hAnsi="GHEA Grapalat"/>
          <w:lang w:val="hy-AM"/>
        </w:rPr>
        <w:t>: 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բանկերի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</w:t>
      </w:r>
      <w:r w:rsidRPr="00244C4C">
        <w:rPr>
          <w:rFonts w:ascii="GHEA Grapalat" w:hAnsi="GHEA Grapalat"/>
          <w:lang w:val="hy-AM"/>
        </w:rPr>
        <w:t xml:space="preserve"> 4,166.5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բիզնեսի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A6168C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կարևորագույն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խնդիրներից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զբաղվածությունը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այնպիսի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գործոններ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ինչպիսիք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վատթարացող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ժողովրդագրական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իրավիճակը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պատերազմի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շրջափակման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միգրացիան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թվում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փախստականների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ներգաղթը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այնուհետև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Հայաստանից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արտագաղթը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փոփոխությունները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զանգվածային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սեփականաշնորհումը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հանգեցրին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թվացյալ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արդիականացման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Սեփականաշնորհված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վերազինման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դրանց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զգալի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անգործության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մատնվեց</w:t>
      </w:r>
      <w:r w:rsidRPr="00244C4C">
        <w:rPr>
          <w:rFonts w:ascii="GHEA Grapalat" w:hAnsi="GHEA Grapalat" w:cs="ArialArmenianM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առաջացնելով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թաքնված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Շուկայական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գործատուների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գործազուրկների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իրավական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հարաբերություններում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հարցեր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կարգավորված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ներառյալ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պաշտպանության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հարցեր</w:t>
      </w:r>
      <w:r w:rsidRPr="00244C4C">
        <w:rPr>
          <w:rFonts w:ascii="GHEA Grapalat" w:hAnsi="GHEA Grapalat" w:cs="ArialArmenianMT"/>
          <w:lang w:val="hy-AM"/>
        </w:rPr>
        <w:t>:</w:t>
      </w:r>
    </w:p>
    <w:p w:rsidR="00F3536E" w:rsidRPr="00244C4C" w:rsidRDefault="00F3536E" w:rsidP="00757740">
      <w:pPr>
        <w:autoSpaceDE w:val="0"/>
        <w:autoSpaceDN w:val="0"/>
        <w:adjustRightInd w:val="0"/>
        <w:spacing w:line="240" w:lineRule="auto"/>
        <w:rPr>
          <w:rFonts w:ascii="GHEA Grapalat" w:hAnsi="GHEA Grapalat" w:cs="ArialArmenianMT"/>
          <w:lang w:val="hy-AM"/>
        </w:rPr>
      </w:pPr>
    </w:p>
    <w:p w:rsidR="00F3536E" w:rsidRPr="00244C4C" w:rsidRDefault="00F3536E" w:rsidP="00A6168C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Անցումային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փոփոխությունների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ենթարկվել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Գրանցվել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ակտիվության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գործազուրկներին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երաշխիքները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սահմանափակ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թվով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անձինք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անգործության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անցումային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կարգավիճակում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նույնիսկ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դժվարություն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առաջանում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հստակ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կերպով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իրավական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կարգավիճակը</w:t>
      </w:r>
      <w:r w:rsidRPr="00244C4C">
        <w:rPr>
          <w:rFonts w:ascii="GHEA Grapalat" w:hAnsi="GHEA Grapalat" w:cs="ArialArmenianMT"/>
          <w:lang w:val="hy-AM"/>
        </w:rPr>
        <w:t>:</w:t>
      </w:r>
    </w:p>
    <w:p w:rsidR="00F3536E" w:rsidRPr="00244C4C" w:rsidRDefault="00F3536E" w:rsidP="00A6168C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Ավելորդ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զգալի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աշխատուժի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առաջարկի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ճկունության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Դրանք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աշխատաժամանակի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վարձատրության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օրենսդրորեն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սահմանվող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նորմերին</w:t>
      </w:r>
      <w:r w:rsidRPr="00244C4C">
        <w:rPr>
          <w:rFonts w:ascii="GHEA Grapalat" w:hAnsi="GHEA Grapalat" w:cs="ArialArmenianMT"/>
          <w:lang w:val="hy-AM"/>
        </w:rPr>
        <w:t>:</w:t>
      </w:r>
    </w:p>
    <w:p w:rsidR="00F3536E" w:rsidRPr="00244C4C" w:rsidRDefault="00F3536E" w:rsidP="00757740">
      <w:pPr>
        <w:autoSpaceDE w:val="0"/>
        <w:autoSpaceDN w:val="0"/>
        <w:adjustRightInd w:val="0"/>
        <w:spacing w:line="240" w:lineRule="auto"/>
        <w:rPr>
          <w:rFonts w:ascii="GHEA Grapalat" w:hAnsi="GHEA Grapalat" w:cs="ArialArmenianMT"/>
          <w:lang w:val="hy-AM"/>
        </w:rPr>
      </w:pPr>
    </w:p>
    <w:p w:rsidR="00F3536E" w:rsidRPr="00244C4C" w:rsidRDefault="00F3536E" w:rsidP="00A6168C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Գոյություն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ակտիվ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պասիվ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Պասիվ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քաղաքականությունը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ենթադրում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նպաստների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հատկացում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ակտիվ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հավասարակշռել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աշխատաշուկայի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առաջարկը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պահանջարկը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Հայաստանում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կապիտալի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պակասի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միասնական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իրականացումն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կնպաստի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լուծման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բարձրացմանը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նվազեցմանը</w:t>
      </w:r>
      <w:r w:rsidRPr="00244C4C">
        <w:rPr>
          <w:rFonts w:ascii="GHEA Grapalat" w:hAnsi="GHEA Grapalat" w:cs="ArialArmenianMT"/>
          <w:lang w:val="hy-AM"/>
        </w:rPr>
        <w:t>:</w:t>
      </w:r>
    </w:p>
    <w:p w:rsidR="00F3536E" w:rsidRPr="00244C4C" w:rsidRDefault="00F3536E" w:rsidP="00870383">
      <w:pPr>
        <w:rPr>
          <w:rFonts w:ascii="GHEA Grapalat" w:hAnsi="GHEA Grapalat" w:cs="ArialArmenianMT"/>
          <w:lang w:val="hy-AM"/>
        </w:rPr>
      </w:pPr>
    </w:p>
    <w:p w:rsidR="00F3536E" w:rsidRPr="00244C4C" w:rsidRDefault="00F3536E" w:rsidP="00A6168C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աշխատաշուկան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վերլուծելու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Շվեդիայի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Լիտվայի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 w:cs="ArialArmenianM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տեղայնացնելով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նրանց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առաջավոր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փորձը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Համաշխարհային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բանկի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Շվեդիայի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գործակալության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շրջանակներում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շարունակական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վերապատրաստումներ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դրված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հաղթահարել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տարբերությունները</w:t>
      </w:r>
      <w:r w:rsidRPr="00244C4C">
        <w:rPr>
          <w:rFonts w:ascii="GHEA Grapalat" w:hAnsi="GHEA Grapalat" w:cs="ArialArmenianMT"/>
          <w:lang w:val="hy-AM"/>
        </w:rPr>
        <w:t>:</w:t>
      </w:r>
    </w:p>
    <w:p w:rsidR="00F3536E" w:rsidRPr="00244C4C" w:rsidRDefault="00F3536E" w:rsidP="00870383">
      <w:pPr>
        <w:rPr>
          <w:rFonts w:ascii="GHEA Grapalat" w:hAnsi="GHEA Grapalat" w:cs="Sylfaen"/>
          <w:lang w:val="hy-AM"/>
        </w:rPr>
      </w:pPr>
    </w:p>
    <w:p w:rsidR="00F3536E" w:rsidRPr="00244C4C" w:rsidRDefault="00F3536E" w:rsidP="00014418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կարգավորման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իրականացումն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պայմաններ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լրիվ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lArmenianMT"/>
          <w:lang w:val="hy-AM"/>
        </w:rPr>
        <w:t>:</w:t>
      </w:r>
    </w:p>
    <w:p w:rsidR="00F3536E" w:rsidRPr="00244C4C" w:rsidRDefault="00F3536E" w:rsidP="00870383">
      <w:pPr>
        <w:rPr>
          <w:rFonts w:ascii="GHEA Grapalat" w:hAnsi="GHEA Grapalat" w:cs="ArialArmenianMT"/>
          <w:lang w:val="hy-AM"/>
        </w:rPr>
      </w:pPr>
    </w:p>
    <w:p w:rsidR="00F3536E" w:rsidRPr="00244C4C" w:rsidRDefault="00F3536E" w:rsidP="00A6168C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պասիվ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նպաստ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անձանց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ովքեր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 w:cs="ArialArmenianMT"/>
          <w:lang w:val="hy-AM"/>
        </w:rPr>
        <w:t xml:space="preserve">. </w:t>
      </w:r>
      <w:r w:rsidRPr="00244C4C">
        <w:rPr>
          <w:rFonts w:ascii="GHEA Grapalat" w:hAnsi="GHEA Grapalat"/>
          <w:lang w:val="hy-AM"/>
        </w:rPr>
        <w:t>1)</w:t>
      </w:r>
      <w:r w:rsidRPr="00244C4C">
        <w:rPr>
          <w:rFonts w:ascii="GHEA Grapalat" w:hAnsi="GHEA Grapalat" w:cs="Sylfaen"/>
          <w:lang w:val="hy-AM"/>
        </w:rPr>
        <w:t>գործազուրկի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կարգավիճակ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TimesNewRoman"/>
          <w:lang w:val="hy-AM"/>
        </w:rPr>
        <w:t>2)</w:t>
      </w:r>
      <w:r w:rsidRPr="00244C4C">
        <w:rPr>
          <w:rFonts w:ascii="GHEA Grapalat" w:hAnsi="GHEA Grapalat" w:cs="Sylfaen"/>
          <w:lang w:val="hy-AM"/>
        </w:rPr>
        <w:t>առնվազն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</w:t>
      </w:r>
      <w:r w:rsidRPr="00244C4C">
        <w:rPr>
          <w:rFonts w:ascii="GHEA Grapalat" w:hAnsi="GHEA Grapalat" w:cs="ArialArmenianM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ապահովագրական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ստաժ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նպաստի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նվազագույն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տևողությունը</w:t>
      </w:r>
      <w:r w:rsidRPr="00244C4C">
        <w:rPr>
          <w:rFonts w:ascii="GHEA Grapalat" w:hAnsi="GHEA Grapalat" w:cs="ArialArmenianMT"/>
          <w:lang w:val="hy-AM"/>
        </w:rPr>
        <w:t xml:space="preserve"> 6 </w:t>
      </w:r>
      <w:r w:rsidRPr="00244C4C">
        <w:rPr>
          <w:rFonts w:ascii="GHEA Grapalat" w:hAnsi="GHEA Grapalat" w:cs="Sylfaen"/>
          <w:lang w:val="hy-AM"/>
        </w:rPr>
        <w:t>ամիս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առավելագույնը</w:t>
      </w:r>
      <w:r w:rsidRPr="00244C4C">
        <w:rPr>
          <w:rFonts w:ascii="GHEA Grapalat" w:hAnsi="GHEA Grapalat" w:cs="ArialArmenianMT"/>
          <w:lang w:val="hy-AM"/>
        </w:rPr>
        <w:t xml:space="preserve">` 12 </w:t>
      </w:r>
      <w:r w:rsidRPr="00244C4C">
        <w:rPr>
          <w:rFonts w:ascii="GHEA Grapalat" w:hAnsi="GHEA Grapalat" w:cs="Sylfaen"/>
          <w:lang w:val="hy-AM"/>
        </w:rPr>
        <w:t>ամիս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նպաստի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նվազագույն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 w:cs="ArialArmenianMT"/>
          <w:lang w:val="hy-AM"/>
        </w:rPr>
        <w:t xml:space="preserve"> 60 </w:t>
      </w:r>
      <w:r w:rsidRPr="00244C4C">
        <w:rPr>
          <w:rFonts w:ascii="GHEA Grapalat" w:hAnsi="GHEA Grapalat" w:cs="Sylfaen"/>
          <w:lang w:val="hy-AM"/>
        </w:rPr>
        <w:t>տոկոսի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 w:cs="ArialArmenianMT"/>
          <w:lang w:val="hy-AM"/>
        </w:rPr>
        <w:t>:</w:t>
      </w:r>
    </w:p>
    <w:p w:rsidR="00F3536E" w:rsidRPr="00244C4C" w:rsidRDefault="00F3536E" w:rsidP="00D504FE">
      <w:pPr>
        <w:autoSpaceDE w:val="0"/>
        <w:autoSpaceDN w:val="0"/>
        <w:adjustRightInd w:val="0"/>
        <w:spacing w:line="240" w:lineRule="auto"/>
        <w:rPr>
          <w:rFonts w:ascii="GHEA Grapalat" w:hAnsi="GHEA Grapalat" w:cs="Sylfaen"/>
          <w:lang w:val="hy-AM"/>
        </w:rPr>
      </w:pPr>
    </w:p>
    <w:p w:rsidR="00F3536E" w:rsidRPr="00244C4C" w:rsidRDefault="00F3536E" w:rsidP="00A6168C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վերապատրաստել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փնտրողին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աշխատաշուկայի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պահանջներին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հարցում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ձեռնարկատիրական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գործունեությամբ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զբաղվելու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հարցում</w:t>
      </w:r>
      <w:r w:rsidRPr="00244C4C">
        <w:rPr>
          <w:rFonts w:ascii="GHEA Grapalat" w:hAnsi="GHEA Grapalat" w:cs="ArialArmenianM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ընդգրկվել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հաշվառված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անձինք</w:t>
      </w:r>
      <w:r w:rsidRPr="00244C4C">
        <w:rPr>
          <w:rFonts w:ascii="GHEA Grapalat" w:hAnsi="GHEA Grapalat" w:cs="ArialArmenianMT"/>
          <w:lang w:val="hy-AM"/>
        </w:rPr>
        <w:t xml:space="preserve">. </w:t>
      </w:r>
      <w:r w:rsidRPr="00244C4C">
        <w:rPr>
          <w:rFonts w:ascii="GHEA Grapalat" w:hAnsi="GHEA Grapalat" w:cs="TimesNewRoman"/>
          <w:lang w:val="hy-AM"/>
        </w:rPr>
        <w:t xml:space="preserve">1) </w:t>
      </w:r>
      <w:r w:rsidRPr="00244C4C">
        <w:rPr>
          <w:rFonts w:ascii="GHEA Grapalat" w:hAnsi="GHEA Grapalat" w:cs="Sylfaen"/>
          <w:lang w:val="hy-AM"/>
        </w:rPr>
        <w:t>գործազուրկները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TimesNewRoman"/>
          <w:lang w:val="hy-AM"/>
        </w:rPr>
        <w:t xml:space="preserve">2) </w:t>
      </w:r>
      <w:r w:rsidRPr="00244C4C">
        <w:rPr>
          <w:rFonts w:ascii="GHEA Grapalat" w:hAnsi="GHEA Grapalat" w:cs="Sylfaen"/>
          <w:lang w:val="hy-AM"/>
        </w:rPr>
        <w:t>հաշմանդամները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TimesNewRoman"/>
          <w:lang w:val="hy-AM"/>
        </w:rPr>
        <w:t xml:space="preserve">3) </w:t>
      </w:r>
      <w:r w:rsidRPr="00244C4C">
        <w:rPr>
          <w:rFonts w:ascii="GHEA Grapalat" w:hAnsi="GHEA Grapalat" w:cs="Sylfaen"/>
          <w:lang w:val="hy-AM"/>
        </w:rPr>
        <w:t>երկարամյա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արտոնյալ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կենսաթոշակառուները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ուսուցումը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հարցերի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նախարարության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ֆինանսավորվում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բյուջեի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Գործազուրկ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հաշմանդամ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մասնակիցներին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կրթաթոշակ</w:t>
      </w:r>
      <w:r w:rsidRPr="00244C4C">
        <w:rPr>
          <w:rFonts w:ascii="GHEA Grapalat" w:hAnsi="GHEA Grapalat" w:cs="ArialArmenianM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 w:cs="ArialArmenianMT"/>
          <w:lang w:val="hy-AM"/>
        </w:rPr>
      </w:pPr>
    </w:p>
    <w:p w:rsidR="00F3536E" w:rsidRPr="00244C4C" w:rsidRDefault="00F3536E" w:rsidP="00A6168C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անմրցունակ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խմբերին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ընդունելիս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գործատուին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տրվող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փոխհատուցումը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անմրցունակ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տեղավորմանն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աջակցելու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յուրաքանչյուր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անմրցունակ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գործատուին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փոխհատուցում</w:t>
      </w:r>
      <w:r w:rsidRPr="00244C4C">
        <w:rPr>
          <w:rFonts w:ascii="GHEA Grapalat" w:hAnsi="GHEA Grapalat" w:cs="ArialArmenianM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գործատուի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 w:cs="ArialArmenianMT"/>
          <w:lang w:val="hy-AM"/>
        </w:rPr>
        <w:t xml:space="preserve"> 50%-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բայց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նվազագույն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չափը</w:t>
      </w:r>
      <w:r w:rsidRPr="00244C4C">
        <w:rPr>
          <w:rFonts w:ascii="GHEA Grapalat" w:hAnsi="GHEA Grapalat" w:cs="ArialArmenianMT"/>
          <w:lang w:val="hy-AM"/>
        </w:rPr>
        <w:t>: 1-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2-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հաշմանդամների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փոխհատուցումը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տրամադրվում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2 </w:t>
      </w:r>
      <w:r w:rsidRPr="00244C4C">
        <w:rPr>
          <w:rFonts w:ascii="GHEA Grapalat" w:hAnsi="GHEA Grapalat" w:cs="Sylfaen"/>
          <w:lang w:val="hy-AM"/>
        </w:rPr>
        <w:t>տարի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ժամկետով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անմրցունակ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 w:cs="ArialArmenianMT"/>
          <w:lang w:val="hy-AM"/>
        </w:rPr>
        <w:t xml:space="preserve">` 1 </w:t>
      </w:r>
      <w:r w:rsidRPr="00244C4C">
        <w:rPr>
          <w:rFonts w:ascii="GHEA Grapalat" w:hAnsi="GHEA Grapalat" w:cs="Sylfaen"/>
          <w:lang w:val="hy-AM"/>
        </w:rPr>
        <w:t>տարի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ժամկետով</w:t>
      </w:r>
      <w:r w:rsidRPr="00244C4C">
        <w:rPr>
          <w:rFonts w:ascii="GHEA Grapalat" w:hAnsi="GHEA Grapalat" w:cs="ArialArmenianMT"/>
          <w:lang w:val="hy-AM"/>
        </w:rPr>
        <w:t xml:space="preserve">: </w:t>
      </w:r>
    </w:p>
    <w:p w:rsidR="00F3536E" w:rsidRPr="00244C4C" w:rsidRDefault="00F3536E" w:rsidP="00A6168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Իրականացվող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շրջանակներում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գործուղման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կապակցությամբ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փոխհատուցում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ժամանակավոր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տրամադրվում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նրա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մեկնող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ընտանիքի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անդամների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փոխհատուցում՝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չափերով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A6168C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Ձեռնարկատիրական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գործունեությամբ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զբաղվելու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գրանցման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տրամադրվում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աջակցություն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Անհատ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ձեռնարկատեր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առևտրային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գրանցելու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</w:t>
      </w:r>
      <w:r w:rsidRPr="00244C4C">
        <w:rPr>
          <w:rFonts w:ascii="GHEA Grapalat" w:hAnsi="GHEA Grapalat" w:cs="ArialArmenianMT"/>
          <w:lang w:val="hy-AM"/>
        </w:rPr>
        <w:t>`</w:t>
      </w:r>
    </w:p>
    <w:p w:rsidR="00F3536E" w:rsidRPr="00244C4C" w:rsidRDefault="00F3536E" w:rsidP="00870383">
      <w:pPr>
        <w:rPr>
          <w:rFonts w:ascii="GHEA Grapalat" w:hAnsi="GHEA Grapalat" w:cs="ArialArmenianMT"/>
          <w:lang w:val="hy-AM"/>
        </w:rPr>
      </w:pPr>
    </w:p>
    <w:p w:rsidR="00F3536E" w:rsidRPr="00244C4C" w:rsidRDefault="00F3536E" w:rsidP="00A6168C">
      <w:pPr>
        <w:pStyle w:val="ListBullet"/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տուրքի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անհատ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ձեռնարկատեր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գրանցվելու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lArmenianM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բազային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տուրքի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եռապատիկի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առևտրային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գրանցվելու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lArmenianM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բազային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տուրքի</w:t>
      </w:r>
      <w:r w:rsidRPr="00244C4C">
        <w:rPr>
          <w:rFonts w:ascii="GHEA Grapalat" w:hAnsi="GHEA Grapalat" w:cs="ArialArmenianMT"/>
          <w:lang w:val="hy-AM"/>
        </w:rPr>
        <w:t xml:space="preserve"> 12-</w:t>
      </w:r>
      <w:r w:rsidRPr="00244C4C">
        <w:rPr>
          <w:rFonts w:ascii="GHEA Grapalat" w:hAnsi="GHEA Grapalat" w:cs="Sylfaen"/>
          <w:lang w:val="hy-AM"/>
        </w:rPr>
        <w:t>ապատիկի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</w:p>
    <w:p w:rsidR="00F3536E" w:rsidRPr="00244C4C" w:rsidRDefault="00F3536E" w:rsidP="00A6168C">
      <w:pPr>
        <w:pStyle w:val="ListBullet"/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ֆիրմային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անվանումը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գրանցելու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տուրքի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lArmenianM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բազային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տուրքի</w:t>
      </w:r>
      <w:r w:rsidRPr="00244C4C">
        <w:rPr>
          <w:rFonts w:ascii="GHEA Grapalat" w:hAnsi="GHEA Grapalat" w:cs="ArialArmenianMT"/>
          <w:lang w:val="hy-AM"/>
        </w:rPr>
        <w:t xml:space="preserve"> 6-</w:t>
      </w:r>
      <w:r w:rsidRPr="00244C4C">
        <w:rPr>
          <w:rFonts w:ascii="GHEA Grapalat" w:hAnsi="GHEA Grapalat" w:cs="Sylfaen"/>
          <w:lang w:val="hy-AM"/>
        </w:rPr>
        <w:t>ապատիկի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</w:p>
    <w:p w:rsidR="00F3536E" w:rsidRPr="00244C4C" w:rsidRDefault="00F3536E" w:rsidP="00A6168C">
      <w:pPr>
        <w:pStyle w:val="ListBullet"/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կնիք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բերելու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lArmenianM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կնիք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պատրաստող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սահմանված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սանդղակի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նվազագույն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 w:cs="ArialArmenianMT"/>
          <w:lang w:val="hy-AM"/>
        </w:rPr>
        <w:t>:</w:t>
      </w:r>
    </w:p>
    <w:p w:rsidR="00F3536E" w:rsidRPr="00244C4C" w:rsidRDefault="00F3536E" w:rsidP="00A6168C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շրջանակներում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վարձատրվող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հասարակական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որակավորում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չպահանջող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ուղղվածություն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ժամանակավոր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ընդգրկվել</w:t>
      </w:r>
      <w:r w:rsidRPr="00244C4C">
        <w:rPr>
          <w:rFonts w:ascii="GHEA Grapalat" w:hAnsi="GHEA Grapalat" w:cs="ArialArmenianMT"/>
          <w:lang w:val="hy-AM"/>
        </w:rPr>
        <w:t xml:space="preserve">. </w:t>
      </w:r>
      <w:r w:rsidRPr="00244C4C">
        <w:rPr>
          <w:rFonts w:ascii="GHEA Grapalat" w:hAnsi="GHEA Grapalat" w:cs="TimesNewRoman"/>
          <w:lang w:val="hy-AM"/>
        </w:rPr>
        <w:t>1)</w:t>
      </w:r>
      <w:r w:rsidRPr="00244C4C">
        <w:rPr>
          <w:rFonts w:ascii="GHEA Grapalat" w:hAnsi="GHEA Grapalat" w:cs="Sylfaen"/>
          <w:lang w:val="hy-AM"/>
        </w:rPr>
        <w:t>գործազուրկները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TimesNewRoman"/>
          <w:lang w:val="hy-AM"/>
        </w:rPr>
        <w:t>2)</w:t>
      </w:r>
      <w:r w:rsidRPr="00244C4C">
        <w:rPr>
          <w:rFonts w:ascii="GHEA Grapalat" w:hAnsi="GHEA Grapalat" w:cs="Sylfaen"/>
          <w:lang w:val="hy-AM"/>
        </w:rPr>
        <w:t>ընտանիքների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անապահովության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ընդգրկված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ընտանիքների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փնտրող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անդամները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TimesNewRoman"/>
          <w:lang w:val="hy-AM"/>
        </w:rPr>
        <w:t>3)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փնտրող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անձինք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տևողությունը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 w:cs="ArialArmenianMT"/>
          <w:lang w:val="hy-AM"/>
        </w:rPr>
        <w:t xml:space="preserve"> 3 </w:t>
      </w:r>
      <w:r w:rsidRPr="00244C4C">
        <w:rPr>
          <w:rFonts w:ascii="GHEA Grapalat" w:hAnsi="GHEA Grapalat" w:cs="Sylfaen"/>
          <w:lang w:val="hy-AM"/>
        </w:rPr>
        <w:t>ամիս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Վարձատրության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նվազագույն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 w:cs="ArialArmenianMT"/>
          <w:lang w:val="hy-AM"/>
        </w:rPr>
        <w:t xml:space="preserve"> 8%-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 w:cs="ArialArmenianMT"/>
          <w:lang w:val="hy-AM"/>
        </w:rPr>
        <w:t xml:space="preserve">:  </w:t>
      </w:r>
    </w:p>
    <w:p w:rsidR="00F3536E" w:rsidRPr="00244C4C" w:rsidRDefault="00F3536E" w:rsidP="00A6168C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համաշխարհային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ճգնաժամը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ավանդաբար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համարվող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խմբերի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այլև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աշխատունակ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զանգվածի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ձեռնարկություններում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Գործազուրկների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փնտրողների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հարաբերակցությունը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իրավիճակը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>.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A6168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>, 2008-2011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A6168C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69"/>
        <w:gridCol w:w="1445"/>
        <w:gridCol w:w="1445"/>
        <w:gridCol w:w="1369"/>
        <w:gridCol w:w="1363"/>
      </w:tblGrid>
      <w:tr w:rsidR="00F3536E" w:rsidRPr="00244C4C" w:rsidTr="00D8520A">
        <w:tc>
          <w:tcPr>
            <w:tcW w:w="203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Arian AMU"/>
                <w:b/>
                <w:sz w:val="22"/>
              </w:rPr>
              <w:t>2008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Arian AMU"/>
                <w:b/>
                <w:sz w:val="22"/>
              </w:rPr>
              <w:t>2009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Arian AMU"/>
                <w:b/>
                <w:sz w:val="22"/>
              </w:rPr>
              <w:t>2010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Arian AMU"/>
                <w:b/>
                <w:sz w:val="22"/>
              </w:rPr>
              <w:t>2011</w:t>
            </w:r>
          </w:p>
        </w:tc>
      </w:tr>
      <w:tr w:rsidR="00F3536E" w:rsidRPr="00244C4C" w:rsidTr="00D8520A"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ռեսուրսներ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1,000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մարդ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103.3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95.8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97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.</w:t>
            </w:r>
            <w:r w:rsidRPr="00244C4C">
              <w:rPr>
                <w:rFonts w:ascii="GHEA Grapalat" w:hAnsi="GHEA Grapalat" w:cs="Arian AMU"/>
                <w:sz w:val="22"/>
              </w:rPr>
              <w:t>1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96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.</w:t>
            </w:r>
            <w:r w:rsidRPr="00244C4C">
              <w:rPr>
                <w:rFonts w:ascii="GHEA Grapalat" w:hAnsi="GHEA Grapalat" w:cs="Arian AMU"/>
                <w:sz w:val="22"/>
              </w:rPr>
              <w:t>6</w:t>
            </w:r>
          </w:p>
        </w:tc>
      </w:tr>
      <w:tr w:rsidR="00F3536E" w:rsidRPr="00244C4C" w:rsidTr="00D8520A"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ակտիվության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մակարդակ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1,000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մարդ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68.4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71.3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75.2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74.4</w:t>
            </w:r>
          </w:p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</w:p>
        </w:tc>
      </w:tr>
      <w:tr w:rsidR="00F3536E" w:rsidRPr="00244C4C" w:rsidTr="000F4F89">
        <w:trPr>
          <w:trHeight w:val="373"/>
        </w:trPr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Տնտեսապես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ոչ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ակտիվ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բնակչություն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1,000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մարդ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32.6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27.5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24.1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24.8</w:t>
            </w:r>
          </w:p>
        </w:tc>
      </w:tr>
      <w:tr w:rsidR="00F3536E" w:rsidRPr="00244C4C" w:rsidTr="00D8520A"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  <w:i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2"/>
                <w:lang w:val="hy-AM"/>
              </w:rPr>
              <w:t>որից՝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</w:p>
        </w:tc>
      </w:tr>
      <w:tr w:rsidR="00F3536E" w:rsidRPr="00244C4C" w:rsidTr="00D8520A"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Սովորող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ուսանող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8.9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6.4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5.6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6.3</w:t>
            </w:r>
          </w:p>
        </w:tc>
      </w:tr>
      <w:tr w:rsidR="00F3536E" w:rsidRPr="00244C4C" w:rsidTr="00D8520A"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Տնային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տնտեսությունը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վարող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6.1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4.8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6.8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6.4</w:t>
            </w:r>
          </w:p>
        </w:tc>
      </w:tr>
      <w:tr w:rsidR="00F3536E" w:rsidRPr="00244C4C" w:rsidTr="00D8520A"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Կենսաթոշակառու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հաշմանդամ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9.0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11.2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7.4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9.1</w:t>
            </w:r>
          </w:p>
        </w:tc>
      </w:tr>
      <w:tr w:rsidR="00F3536E" w:rsidRPr="00244C4C" w:rsidTr="00D8520A"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չունեցող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այլ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անձինք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8.7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5.1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4.4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3.0</w:t>
            </w:r>
          </w:p>
        </w:tc>
      </w:tr>
      <w:tr w:rsidR="00F3536E" w:rsidRPr="00244C4C" w:rsidTr="00D8520A"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Զբաղվածներ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1,000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մարդ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62.7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59.8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64.1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62.0</w:t>
            </w:r>
          </w:p>
        </w:tc>
      </w:tr>
      <w:tr w:rsidR="00F3536E" w:rsidRPr="00244C4C" w:rsidTr="00D8520A"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Գործազուրկներ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1,000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մարդ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8.0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8.5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8.9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9.8</w:t>
            </w:r>
          </w:p>
        </w:tc>
      </w:tr>
      <w:tr w:rsidR="00F3536E" w:rsidRPr="00244C4C" w:rsidTr="00D8520A"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Պաշտոնապես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գրանցված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գործազուրկներ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1,000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մարդ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6.9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6.7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5.4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4.6</w:t>
            </w:r>
          </w:p>
        </w:tc>
      </w:tr>
      <w:tr w:rsidR="00F3536E" w:rsidRPr="00244C4C" w:rsidTr="00D8520A"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Գործազրկության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մակարդակը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b/>
                <w:sz w:val="22"/>
              </w:rPr>
              <w:t>%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Arian AMU"/>
                <w:b/>
                <w:sz w:val="22"/>
              </w:rPr>
              <w:t>11.3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Arian AMU"/>
                <w:b/>
                <w:sz w:val="22"/>
              </w:rPr>
              <w:t>12.5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Arian AMU"/>
                <w:b/>
                <w:sz w:val="22"/>
              </w:rPr>
              <w:t>12.2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Arian AMU"/>
                <w:b/>
                <w:sz w:val="22"/>
              </w:rPr>
              <w:t>13.6</w:t>
            </w:r>
          </w:p>
        </w:tc>
      </w:tr>
      <w:tr w:rsidR="00F3536E" w:rsidRPr="00244C4C" w:rsidTr="00D8520A"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Տղամարդկանց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գործազրկությունը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2"/>
              </w:rPr>
              <w:t>%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6.1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5.6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5.9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8.6</w:t>
            </w:r>
          </w:p>
        </w:tc>
      </w:tr>
      <w:tr w:rsidR="00F3536E" w:rsidRPr="00244C4C" w:rsidTr="00D8520A"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Կանանց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գործազրկությունը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2"/>
              </w:rPr>
              <w:t>%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17.1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19.6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19.4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19.1</w:t>
            </w:r>
          </w:p>
        </w:tc>
      </w:tr>
      <w:tr w:rsidR="00F3536E" w:rsidRPr="00244C4C" w:rsidTr="00D8520A"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Գործազրկությունը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քաղաքային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վայրերում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2"/>
              </w:rPr>
              <w:t>%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16.3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16.1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17.5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18.6</w:t>
            </w:r>
          </w:p>
        </w:tc>
      </w:tr>
      <w:tr w:rsidR="00F3536E" w:rsidRPr="00244C4C" w:rsidTr="00D8520A"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Գործազրկությունը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գյուղական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վայրերում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2"/>
              </w:rPr>
              <w:t>%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3.4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5.9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1.8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4.4</w:t>
            </w:r>
          </w:p>
        </w:tc>
      </w:tr>
      <w:tr w:rsidR="00F3536E" w:rsidRPr="00244C4C" w:rsidTr="00D8520A"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փնտրողներ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1,000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մարդ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.1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.6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.2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.2</w:t>
            </w:r>
          </w:p>
        </w:tc>
      </w:tr>
      <w:tr w:rsidR="00F3536E" w:rsidRPr="00244C4C" w:rsidTr="00D8520A">
        <w:tc>
          <w:tcPr>
            <w:tcW w:w="2039" w:type="pct"/>
            <w:vAlign w:val="center"/>
          </w:tcPr>
          <w:p w:rsidR="00F3536E" w:rsidRPr="00244C4C" w:rsidRDefault="00F3536E" w:rsidP="00D8520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Աշխատանքով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ապահովվածներ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1,000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մարդ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0,5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0,7</w:t>
            </w:r>
          </w:p>
        </w:tc>
        <w:tc>
          <w:tcPr>
            <w:tcW w:w="721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0,8</w:t>
            </w:r>
          </w:p>
        </w:tc>
        <w:tc>
          <w:tcPr>
            <w:tcW w:w="718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0,7</w:t>
            </w:r>
          </w:p>
        </w:tc>
      </w:tr>
    </w:tbl>
    <w:p w:rsidR="00F3536E" w:rsidRPr="00244C4C" w:rsidRDefault="00F3536E" w:rsidP="0087038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ռեսուրսները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Դա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հավանաբար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աճող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միգրացիայի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  <w:sectPr w:rsidR="00F3536E" w:rsidRPr="00244C4C" w:rsidSect="008E2BBD">
          <w:headerReference w:type="default" r:id="rId9"/>
          <w:pgSz w:w="11906" w:h="16838"/>
          <w:pgMar w:top="1134" w:right="850" w:bottom="1134" w:left="1701" w:header="567" w:footer="567" w:gutter="0"/>
          <w:cols w:space="720"/>
          <w:docGrid w:linePitch="360"/>
        </w:sectPr>
      </w:pPr>
    </w:p>
    <w:p w:rsidR="00F3536E" w:rsidRPr="00244C4C" w:rsidRDefault="00F3536E" w:rsidP="000F4F8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Միգրացիա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ընդամենը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</w:t>
      </w:r>
      <w:r w:rsidRPr="00244C4C">
        <w:rPr>
          <w:rFonts w:ascii="GHEA Grapalat" w:hAnsi="GHEA Grapalat"/>
          <w:lang w:val="hy-AM"/>
        </w:rPr>
        <w:t>, 2009-2011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0F4F89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1403"/>
        <w:gridCol w:w="835"/>
        <w:gridCol w:w="835"/>
        <w:gridCol w:w="979"/>
        <w:gridCol w:w="978"/>
        <w:gridCol w:w="978"/>
        <w:gridCol w:w="978"/>
        <w:gridCol w:w="835"/>
        <w:gridCol w:w="835"/>
        <w:gridCol w:w="835"/>
      </w:tblGrid>
      <w:tr w:rsidR="00F3536E" w:rsidRPr="00244C4C" w:rsidTr="000E353A">
        <w:tc>
          <w:tcPr>
            <w:tcW w:w="73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0E353A">
            <w:pPr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1396" w:type="pct"/>
            <w:gridSpan w:val="3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Եկողների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մարդ</w:t>
            </w:r>
          </w:p>
        </w:tc>
        <w:tc>
          <w:tcPr>
            <w:tcW w:w="1544" w:type="pct"/>
            <w:gridSpan w:val="3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Մեկնողների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մարդ</w:t>
            </w:r>
          </w:p>
        </w:tc>
        <w:tc>
          <w:tcPr>
            <w:tcW w:w="1321" w:type="pct"/>
            <w:gridSpan w:val="3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Միգրացիայի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մնացորդ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(+, -)</w:t>
            </w:r>
          </w:p>
        </w:tc>
      </w:tr>
      <w:tr w:rsidR="00F3536E" w:rsidRPr="00244C4C" w:rsidTr="000E353A">
        <w:tc>
          <w:tcPr>
            <w:tcW w:w="739" w:type="pct"/>
            <w:vAlign w:val="center"/>
          </w:tcPr>
          <w:p w:rsidR="00F3536E" w:rsidRPr="00244C4C" w:rsidRDefault="00F3536E" w:rsidP="000E353A">
            <w:pPr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2009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2010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2011</w:t>
            </w:r>
            <w:r w:rsidRPr="00244C4C">
              <w:rPr>
                <w:rStyle w:val="FootnoteReference"/>
                <w:rFonts w:ascii="GHEA Grapalat" w:hAnsi="GHEA Grapalat" w:cs="Arian AMU"/>
                <w:b/>
                <w:sz w:val="22"/>
                <w:lang w:val="hy-AM"/>
              </w:rPr>
              <w:footnoteReference w:id="2"/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2009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2010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2011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2009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2010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2011</w:t>
            </w:r>
          </w:p>
        </w:tc>
      </w:tr>
      <w:tr w:rsidR="00F3536E" w:rsidRPr="00244C4C" w:rsidTr="000E353A">
        <w:tc>
          <w:tcPr>
            <w:tcW w:w="739" w:type="pct"/>
            <w:vAlign w:val="center"/>
          </w:tcPr>
          <w:p w:rsidR="00F3536E" w:rsidRPr="00244C4C" w:rsidRDefault="00F3536E" w:rsidP="000E353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7,961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7,920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26,639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12,374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10,069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30,380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-4,413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-2,149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-3,741</w:t>
            </w:r>
          </w:p>
        </w:tc>
      </w:tr>
      <w:tr w:rsidR="00F3536E" w:rsidRPr="00244C4C" w:rsidTr="000E353A">
        <w:tc>
          <w:tcPr>
            <w:tcW w:w="739" w:type="pct"/>
            <w:vAlign w:val="center"/>
          </w:tcPr>
          <w:p w:rsidR="00F3536E" w:rsidRPr="00244C4C" w:rsidRDefault="00F3536E" w:rsidP="000E353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Երևան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1,622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1,517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2,834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2,186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1,728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3,993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-564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-211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-1,159</w:t>
            </w:r>
          </w:p>
        </w:tc>
      </w:tr>
      <w:tr w:rsidR="00F3536E" w:rsidRPr="00244C4C" w:rsidTr="000E353A">
        <w:tc>
          <w:tcPr>
            <w:tcW w:w="739" w:type="pct"/>
            <w:vAlign w:val="center"/>
          </w:tcPr>
          <w:p w:rsidR="00F3536E" w:rsidRPr="00244C4C" w:rsidRDefault="00F3536E" w:rsidP="00550D21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առանց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Սյունիքի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678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679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2,517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1049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847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2,774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-371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-168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-257</w:t>
            </w:r>
          </w:p>
        </w:tc>
      </w:tr>
      <w:tr w:rsidR="00F3536E" w:rsidRPr="00244C4C" w:rsidTr="000E353A">
        <w:tc>
          <w:tcPr>
            <w:tcW w:w="739" w:type="pct"/>
            <w:vAlign w:val="center"/>
          </w:tcPr>
          <w:p w:rsidR="00F3536E" w:rsidRPr="00244C4C" w:rsidRDefault="00F3536E" w:rsidP="00550D21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ներառյալ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634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640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2,381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1,019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834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2,639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-385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-194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-258</w:t>
            </w:r>
          </w:p>
        </w:tc>
      </w:tr>
      <w:tr w:rsidR="00F3536E" w:rsidRPr="00244C4C" w:rsidTr="000E353A">
        <w:tc>
          <w:tcPr>
            <w:tcW w:w="739" w:type="pct"/>
            <w:vAlign w:val="center"/>
          </w:tcPr>
          <w:p w:rsidR="00F3536E" w:rsidRPr="00244C4C" w:rsidRDefault="00F3536E" w:rsidP="000E353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234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289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1,151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744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719</w:t>
            </w:r>
          </w:p>
        </w:tc>
        <w:tc>
          <w:tcPr>
            <w:tcW w:w="515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1,418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-510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-430</w:t>
            </w:r>
          </w:p>
        </w:tc>
        <w:tc>
          <w:tcPr>
            <w:tcW w:w="440" w:type="pct"/>
            <w:vAlign w:val="center"/>
          </w:tcPr>
          <w:p w:rsidR="00F3536E" w:rsidRPr="00244C4C" w:rsidRDefault="00F3536E" w:rsidP="000F4F89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-267</w:t>
            </w:r>
          </w:p>
        </w:tc>
      </w:tr>
    </w:tbl>
    <w:p w:rsidR="00F3536E" w:rsidRPr="00244C4C" w:rsidRDefault="00F3536E" w:rsidP="001B3211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0F4F8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բնակչությունն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տվյալների</w:t>
      </w:r>
      <w:r w:rsidRPr="00244C4C">
        <w:rPr>
          <w:rFonts w:ascii="GHEA Grapalat" w:hAnsi="GHEA Grapalat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153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մարդ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Ռիսկային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խոցելի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խմբերը</w:t>
      </w:r>
      <w:r w:rsidRPr="00244C4C">
        <w:rPr>
          <w:rFonts w:ascii="GHEA Grapalat" w:hAnsi="GHEA Grapalat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23%-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Խոցելի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ակտիվ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թվում՝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սովորողներ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ուսանողներ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անձինք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կենսաթոշակառուներ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հաշմանդամներ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չունեցող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անձինք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գործազուրկներ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0F4F8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նկատել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2008-2011 </w:t>
      </w:r>
      <w:r w:rsidRPr="00244C4C">
        <w:rPr>
          <w:rFonts w:ascii="GHEA Grapalat" w:hAnsi="GHEA Grapalat" w:cs="Sylfaen"/>
          <w:lang w:val="hy-AM"/>
        </w:rPr>
        <w:t>թվականների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2.3 </w:t>
      </w:r>
      <w:r w:rsidRPr="00244C4C">
        <w:rPr>
          <w:rFonts w:ascii="GHEA Grapalat" w:hAnsi="GHEA Grapalat" w:cs="Sylfaen"/>
          <w:lang w:val="hy-AM"/>
        </w:rPr>
        <w:t>տոկոսային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կետով՝</w:t>
      </w:r>
      <w:r w:rsidRPr="00244C4C">
        <w:rPr>
          <w:rFonts w:ascii="GHEA Grapalat" w:hAnsi="GHEA Grapalat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հասնելով</w:t>
      </w:r>
      <w:r w:rsidRPr="00244C4C">
        <w:rPr>
          <w:rFonts w:ascii="GHEA Grapalat" w:hAnsi="GHEA Grapalat"/>
          <w:lang w:val="hy-AM"/>
        </w:rPr>
        <w:t xml:space="preserve"> 13.6%-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0F4F8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Կանանց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2 </w:t>
      </w:r>
      <w:r w:rsidRPr="00244C4C">
        <w:rPr>
          <w:rFonts w:ascii="GHEA Grapalat" w:hAnsi="GHEA Grapalat" w:cs="Sylfaen"/>
          <w:lang w:val="hy-AM"/>
        </w:rPr>
        <w:t>անգամ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տղամարդկանց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փնտրողների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ապահովվածների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փոփոխության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ենթարկվել</w:t>
      </w:r>
      <w:r w:rsidRPr="00244C4C">
        <w:rPr>
          <w:rFonts w:ascii="GHEA Grapalat" w:hAnsi="GHEA Grapalat"/>
          <w:lang w:val="hy-AM"/>
        </w:rPr>
        <w:t>: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փնտրողների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նախորդ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ժամանակահատվածի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1000 </w:t>
      </w:r>
      <w:r w:rsidRPr="00244C4C">
        <w:rPr>
          <w:rFonts w:ascii="GHEA Grapalat" w:hAnsi="GHEA Grapalat" w:cs="Sylfaen"/>
          <w:lang w:val="hy-AM"/>
        </w:rPr>
        <w:t>մարդով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հանրապետությունում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Երևան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ներառյալ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0F4F8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ընդամենը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</w:t>
      </w:r>
      <w:r w:rsidRPr="00244C4C">
        <w:rPr>
          <w:rFonts w:ascii="GHEA Grapalat" w:hAnsi="GHEA Grapalat"/>
          <w:lang w:val="hy-AM"/>
        </w:rPr>
        <w:t>, 2008-2011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  <w:sectPr w:rsidR="00F3536E" w:rsidRPr="00244C4C" w:rsidSect="008E2BBD">
          <w:pgSz w:w="11906" w:h="16838"/>
          <w:pgMar w:top="1134" w:right="850" w:bottom="1134" w:left="1701" w:header="567" w:footer="567" w:gutter="0"/>
          <w:cols w:space="720"/>
          <w:docGrid w:linePitch="360"/>
        </w:sect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454"/>
        <w:gridCol w:w="1758"/>
        <w:gridCol w:w="1758"/>
        <w:gridCol w:w="1758"/>
        <w:gridCol w:w="1763"/>
      </w:tblGrid>
      <w:tr w:rsidR="00F3536E" w:rsidRPr="00244C4C" w:rsidTr="001816AA">
        <w:tc>
          <w:tcPr>
            <w:tcW w:w="129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2B48C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3707" w:type="pct"/>
            <w:gridSpan w:val="4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b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b/>
              </w:rPr>
              <w:t>%</w:t>
            </w:r>
          </w:p>
        </w:tc>
      </w:tr>
      <w:tr w:rsidR="00F3536E" w:rsidRPr="00244C4C" w:rsidTr="001816AA">
        <w:tc>
          <w:tcPr>
            <w:tcW w:w="1293" w:type="pct"/>
            <w:vAlign w:val="center"/>
          </w:tcPr>
          <w:p w:rsidR="00F3536E" w:rsidRPr="00244C4C" w:rsidRDefault="00F3536E" w:rsidP="002B48C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lang w:val="hy-AM"/>
              </w:rPr>
              <w:t>2008</w:t>
            </w: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lang w:val="hy-AM"/>
              </w:rPr>
              <w:t>2009</w:t>
            </w: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lang w:val="hy-AM"/>
              </w:rPr>
              <w:t>2010</w:t>
            </w:r>
          </w:p>
        </w:tc>
        <w:tc>
          <w:tcPr>
            <w:tcW w:w="928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lang w:val="hy-AM"/>
              </w:rPr>
              <w:t>2011</w:t>
            </w:r>
          </w:p>
        </w:tc>
      </w:tr>
      <w:tr w:rsidR="00F3536E" w:rsidRPr="00244C4C" w:rsidTr="001816AA">
        <w:tc>
          <w:tcPr>
            <w:tcW w:w="1293" w:type="pct"/>
            <w:vAlign w:val="center"/>
          </w:tcPr>
          <w:p w:rsidR="00F3536E" w:rsidRPr="00244C4C" w:rsidRDefault="00F3536E" w:rsidP="002B48C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ՀՀ</w:t>
            </w: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16.4</w:t>
            </w: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18.7</w:t>
            </w: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19.0</w:t>
            </w:r>
          </w:p>
        </w:tc>
        <w:tc>
          <w:tcPr>
            <w:tcW w:w="928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18.4</w:t>
            </w:r>
          </w:p>
        </w:tc>
      </w:tr>
      <w:tr w:rsidR="00F3536E" w:rsidRPr="00244C4C" w:rsidTr="001816AA">
        <w:tc>
          <w:tcPr>
            <w:tcW w:w="1293" w:type="pct"/>
            <w:vAlign w:val="center"/>
          </w:tcPr>
          <w:p w:rsidR="00F3536E" w:rsidRPr="00244C4C" w:rsidRDefault="00F3536E" w:rsidP="002B48C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Երևան</w:t>
            </w: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23.7</w:t>
            </w: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29.7</w:t>
            </w: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29.9</w:t>
            </w:r>
          </w:p>
        </w:tc>
        <w:tc>
          <w:tcPr>
            <w:tcW w:w="928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30.2</w:t>
            </w:r>
          </w:p>
        </w:tc>
      </w:tr>
      <w:tr w:rsidR="00F3536E" w:rsidRPr="00244C4C" w:rsidTr="001816AA">
        <w:tc>
          <w:tcPr>
            <w:tcW w:w="1293" w:type="pct"/>
            <w:vAlign w:val="center"/>
          </w:tcPr>
          <w:p w:rsidR="00F3536E" w:rsidRPr="00244C4C" w:rsidRDefault="00F3536E" w:rsidP="00D66DE6">
            <w:pPr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b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b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b/>
                <w:lang w:val="hy-AM"/>
              </w:rPr>
              <w:t>առանց</w:t>
            </w:r>
            <w:r w:rsidRPr="00244C4C">
              <w:rPr>
                <w:rFonts w:ascii="GHEA Grapalat" w:hAnsi="GHEA Grapalat" w:cs="Arian AMU"/>
                <w:b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lang w:val="hy-AM"/>
              </w:rPr>
              <w:t>Սյունիքի</w:t>
            </w: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lang w:val="hy-AM"/>
              </w:rPr>
              <w:t>13.4</w:t>
            </w: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lang w:val="hy-AM"/>
              </w:rPr>
              <w:t>13.3</w:t>
            </w: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lang w:val="hy-AM"/>
              </w:rPr>
              <w:t>13.3</w:t>
            </w:r>
          </w:p>
        </w:tc>
        <w:tc>
          <w:tcPr>
            <w:tcW w:w="928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lang w:val="hy-AM"/>
              </w:rPr>
              <w:t>12.1</w:t>
            </w:r>
          </w:p>
        </w:tc>
      </w:tr>
      <w:tr w:rsidR="00F3536E" w:rsidRPr="00244C4C" w:rsidTr="001816AA">
        <w:tc>
          <w:tcPr>
            <w:tcW w:w="1293" w:type="pct"/>
            <w:vAlign w:val="center"/>
          </w:tcPr>
          <w:p w:rsidR="00F3536E" w:rsidRPr="00244C4C" w:rsidRDefault="00F3536E" w:rsidP="00D66DE6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միջին՝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Սյունիքը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ներառյալ</w:t>
            </w: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13.2</w:t>
            </w: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13.2</w:t>
            </w: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13.2</w:t>
            </w:r>
          </w:p>
        </w:tc>
        <w:tc>
          <w:tcPr>
            <w:tcW w:w="928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12.2</w:t>
            </w:r>
          </w:p>
        </w:tc>
      </w:tr>
      <w:tr w:rsidR="00F3536E" w:rsidRPr="00244C4C" w:rsidTr="001816AA">
        <w:tc>
          <w:tcPr>
            <w:tcW w:w="1293" w:type="pct"/>
            <w:vAlign w:val="center"/>
          </w:tcPr>
          <w:p w:rsidR="00F3536E" w:rsidRPr="00244C4C" w:rsidRDefault="00F3536E" w:rsidP="002B48C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lang w:val="hy-AM"/>
              </w:rPr>
              <w:t>Սյունիք</w:t>
            </w: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lang w:val="hy-AM"/>
              </w:rPr>
              <w:t>11.3</w:t>
            </w: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lang w:val="hy-AM"/>
              </w:rPr>
              <w:t>12.5</w:t>
            </w:r>
          </w:p>
        </w:tc>
        <w:tc>
          <w:tcPr>
            <w:tcW w:w="926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lang w:val="hy-AM"/>
              </w:rPr>
              <w:t>12.2</w:t>
            </w:r>
          </w:p>
        </w:tc>
        <w:tc>
          <w:tcPr>
            <w:tcW w:w="928" w:type="pct"/>
            <w:vAlign w:val="center"/>
          </w:tcPr>
          <w:p w:rsidR="00F3536E" w:rsidRPr="00244C4C" w:rsidRDefault="00F3536E" w:rsidP="000E353A">
            <w:pPr>
              <w:spacing w:line="240" w:lineRule="auto"/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lang w:val="hy-AM"/>
              </w:rPr>
              <w:t>13.6</w:t>
            </w:r>
          </w:p>
        </w:tc>
      </w:tr>
    </w:tbl>
    <w:p w:rsidR="00F3536E" w:rsidRPr="00244C4C" w:rsidRDefault="00F3536E" w:rsidP="008E4960">
      <w:pPr>
        <w:rPr>
          <w:rFonts w:ascii="GHEA Grapalat" w:hAnsi="GHEA Grapalat"/>
          <w:lang w:val="hy-AM"/>
        </w:rPr>
      </w:pPr>
    </w:p>
    <w:p w:rsidR="00F3536E" w:rsidRPr="00244C4C" w:rsidRDefault="00F3536E" w:rsidP="000F4F8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մյուս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Ընդ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համեմատաբար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անկախ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նրանից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ներառյալ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:  </w:t>
      </w:r>
    </w:p>
    <w:p w:rsidR="00F3536E" w:rsidRPr="00244C4C" w:rsidRDefault="00F3536E" w:rsidP="00436EF3">
      <w:pPr>
        <w:rPr>
          <w:rFonts w:ascii="GHEA Grapalat" w:hAnsi="GHEA Grapalat"/>
          <w:lang w:val="hy-AM"/>
        </w:rPr>
      </w:pPr>
    </w:p>
    <w:p w:rsidR="00F3536E" w:rsidRPr="00244C4C" w:rsidRDefault="00F3536E" w:rsidP="000F4F8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Հետաքրքրաշարժ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տրամադրված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Տնային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կենսամակարդակի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կենսապայմանների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ամբողջացված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հետազոտության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տվյալներով</w:t>
      </w:r>
      <w:r w:rsidRPr="00244C4C">
        <w:rPr>
          <w:rFonts w:ascii="GHEA Grapalat" w:hAnsi="GHEA Grapalat"/>
          <w:lang w:val="hy-AM"/>
        </w:rPr>
        <w:t>.</w:t>
      </w:r>
      <w:r w:rsidRPr="00860B71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ֆորմալ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աղյուսակները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DF6BBB">
      <w:pPr>
        <w:rPr>
          <w:rFonts w:ascii="GHEA Grapalat" w:hAnsi="GHEA Grapalat"/>
          <w:highlight w:val="yellow"/>
          <w:lang w:val="hy-AM"/>
        </w:rPr>
      </w:pPr>
    </w:p>
    <w:p w:rsidR="00F3536E" w:rsidRPr="00244C4C" w:rsidRDefault="00F3536E" w:rsidP="00DF6BBB">
      <w:pPr>
        <w:rPr>
          <w:rFonts w:ascii="GHEA Grapalat" w:hAnsi="GHEA Grapalat"/>
          <w:highlight w:val="yellow"/>
          <w:lang w:val="hy-AM"/>
        </w:rPr>
      </w:pPr>
    </w:p>
    <w:p w:rsidR="00F3536E" w:rsidRPr="00244C4C" w:rsidRDefault="00F3536E" w:rsidP="00DF6BBB">
      <w:pPr>
        <w:rPr>
          <w:rFonts w:ascii="GHEA Grapalat" w:hAnsi="GHEA Grapalat"/>
          <w:lang w:val="hy-AM"/>
        </w:rPr>
      </w:pPr>
    </w:p>
    <w:p w:rsidR="00F3536E" w:rsidRPr="00244C4C" w:rsidRDefault="00F3536E" w:rsidP="00DF6BBB">
      <w:pPr>
        <w:rPr>
          <w:rFonts w:ascii="GHEA Grapalat" w:hAnsi="GHEA Grapalat"/>
          <w:lang w:val="hy-AM"/>
        </w:rPr>
        <w:sectPr w:rsidR="00F3536E" w:rsidRPr="00244C4C" w:rsidSect="008E2BBD">
          <w:pgSz w:w="11906" w:h="16838"/>
          <w:pgMar w:top="1134" w:right="850" w:bottom="1134" w:left="1701" w:header="567" w:footer="567" w:gutter="0"/>
          <w:cols w:space="720"/>
          <w:docGrid w:linePitch="360"/>
        </w:sectPr>
      </w:pPr>
    </w:p>
    <w:p w:rsidR="00F3536E" w:rsidRPr="00244C4C" w:rsidRDefault="00F3536E" w:rsidP="000F4F8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ֆորմալ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զբաղվածությունն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ոլորտների</w:t>
      </w:r>
      <w:r w:rsidRPr="00244C4C">
        <w:rPr>
          <w:rFonts w:ascii="GHEA Grapalat" w:hAnsi="GHEA Grapalat"/>
          <w:lang w:val="hy-AM"/>
        </w:rPr>
        <w:t>, 2008-2011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/>
          <w:lang w:val="hy-AM"/>
        </w:rPr>
        <w:t>.</w:t>
      </w:r>
    </w:p>
    <w:tbl>
      <w:tblPr>
        <w:tblW w:w="5229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261"/>
        <w:gridCol w:w="806"/>
        <w:gridCol w:w="806"/>
        <w:gridCol w:w="1252"/>
        <w:gridCol w:w="1252"/>
        <w:gridCol w:w="1286"/>
        <w:gridCol w:w="1218"/>
        <w:gridCol w:w="744"/>
        <w:gridCol w:w="744"/>
        <w:gridCol w:w="1240"/>
        <w:gridCol w:w="1264"/>
        <w:gridCol w:w="1190"/>
        <w:gridCol w:w="1317"/>
      </w:tblGrid>
      <w:tr w:rsidR="00F3536E" w:rsidRPr="00244C4C" w:rsidTr="00F84D5A">
        <w:trPr>
          <w:trHeight w:val="420"/>
        </w:trPr>
        <w:tc>
          <w:tcPr>
            <w:tcW w:w="735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615153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2152" w:type="pct"/>
            <w:gridSpan w:val="6"/>
            <w:vAlign w:val="center"/>
          </w:tcPr>
          <w:p w:rsidR="00F3536E" w:rsidRPr="00244C4C" w:rsidRDefault="00F3536E" w:rsidP="00615153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1,000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աշխատատեղ</w:t>
            </w:r>
          </w:p>
        </w:tc>
        <w:tc>
          <w:tcPr>
            <w:tcW w:w="2113" w:type="pct"/>
            <w:gridSpan w:val="6"/>
            <w:vAlign w:val="center"/>
          </w:tcPr>
          <w:p w:rsidR="00F3536E" w:rsidRPr="00244C4C" w:rsidRDefault="00F3536E" w:rsidP="00615153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զբաղվածության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նկատմամբ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b/>
                <w:sz w:val="22"/>
              </w:rPr>
              <w:t>%</w:t>
            </w:r>
          </w:p>
        </w:tc>
      </w:tr>
      <w:tr w:rsidR="00F3536E" w:rsidRPr="00244C4C" w:rsidTr="005157E2">
        <w:trPr>
          <w:trHeight w:val="420"/>
        </w:trPr>
        <w:tc>
          <w:tcPr>
            <w:tcW w:w="735" w:type="pct"/>
            <w:vAlign w:val="center"/>
          </w:tcPr>
          <w:p w:rsidR="00F3536E" w:rsidRPr="00244C4C" w:rsidRDefault="00F3536E" w:rsidP="00615153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524" w:type="pct"/>
            <w:gridSpan w:val="2"/>
            <w:vAlign w:val="center"/>
          </w:tcPr>
          <w:p w:rsidR="00F3536E" w:rsidRPr="00244C4C" w:rsidRDefault="00F3536E" w:rsidP="00615153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ընդամենը</w:t>
            </w:r>
          </w:p>
        </w:tc>
        <w:tc>
          <w:tcPr>
            <w:tcW w:w="814" w:type="pct"/>
            <w:gridSpan w:val="2"/>
            <w:vAlign w:val="center"/>
          </w:tcPr>
          <w:p w:rsidR="00F3536E" w:rsidRPr="00244C4C" w:rsidRDefault="00F3536E" w:rsidP="00615153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գյուղատնտեսական</w:t>
            </w:r>
          </w:p>
        </w:tc>
        <w:tc>
          <w:tcPr>
            <w:tcW w:w="814" w:type="pct"/>
            <w:gridSpan w:val="2"/>
            <w:vAlign w:val="center"/>
          </w:tcPr>
          <w:p w:rsidR="00F3536E" w:rsidRPr="00244C4C" w:rsidRDefault="00F3536E" w:rsidP="00615153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ոչ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գյուղատնտեսական</w:t>
            </w:r>
          </w:p>
        </w:tc>
        <w:tc>
          <w:tcPr>
            <w:tcW w:w="484" w:type="pct"/>
            <w:gridSpan w:val="2"/>
            <w:vAlign w:val="center"/>
          </w:tcPr>
          <w:p w:rsidR="00F3536E" w:rsidRPr="00244C4C" w:rsidRDefault="00F3536E" w:rsidP="00615153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ընդամենը</w:t>
            </w:r>
          </w:p>
        </w:tc>
        <w:tc>
          <w:tcPr>
            <w:tcW w:w="814" w:type="pct"/>
            <w:gridSpan w:val="2"/>
            <w:vAlign w:val="center"/>
          </w:tcPr>
          <w:p w:rsidR="00F3536E" w:rsidRPr="00244C4C" w:rsidRDefault="00F3536E" w:rsidP="00615153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գյուղատնտեսական</w:t>
            </w:r>
          </w:p>
        </w:tc>
        <w:tc>
          <w:tcPr>
            <w:tcW w:w="815" w:type="pct"/>
            <w:gridSpan w:val="2"/>
            <w:vAlign w:val="center"/>
          </w:tcPr>
          <w:p w:rsidR="00F3536E" w:rsidRPr="00244C4C" w:rsidRDefault="00F3536E" w:rsidP="00615153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ոչ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գյուղատնտեսական</w:t>
            </w:r>
          </w:p>
        </w:tc>
      </w:tr>
      <w:tr w:rsidR="00F3536E" w:rsidRPr="00244C4C" w:rsidTr="005157E2">
        <w:trPr>
          <w:trHeight w:val="420"/>
        </w:trPr>
        <w:tc>
          <w:tcPr>
            <w:tcW w:w="735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2008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2009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2008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2009</w:t>
            </w:r>
          </w:p>
        </w:tc>
        <w:tc>
          <w:tcPr>
            <w:tcW w:w="41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2008</w:t>
            </w:r>
          </w:p>
        </w:tc>
        <w:tc>
          <w:tcPr>
            <w:tcW w:w="396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2009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2008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2009</w:t>
            </w:r>
          </w:p>
        </w:tc>
        <w:tc>
          <w:tcPr>
            <w:tcW w:w="403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2008</w:t>
            </w:r>
          </w:p>
        </w:tc>
        <w:tc>
          <w:tcPr>
            <w:tcW w:w="411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2009</w:t>
            </w:r>
          </w:p>
        </w:tc>
        <w:tc>
          <w:tcPr>
            <w:tcW w:w="38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2008</w:t>
            </w:r>
          </w:p>
        </w:tc>
        <w:tc>
          <w:tcPr>
            <w:tcW w:w="42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2009</w:t>
            </w:r>
          </w:p>
        </w:tc>
      </w:tr>
      <w:tr w:rsidR="00F3536E" w:rsidRPr="00244C4C" w:rsidTr="005157E2">
        <w:trPr>
          <w:trHeight w:val="420"/>
        </w:trPr>
        <w:tc>
          <w:tcPr>
            <w:tcW w:w="735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629.4 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621.7 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464.8 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480.9 </w:t>
            </w:r>
          </w:p>
        </w:tc>
        <w:tc>
          <w:tcPr>
            <w:tcW w:w="41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164.6 </w:t>
            </w:r>
          </w:p>
        </w:tc>
        <w:tc>
          <w:tcPr>
            <w:tcW w:w="396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140.8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50.7 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52.1 </w:t>
            </w:r>
          </w:p>
        </w:tc>
        <w:tc>
          <w:tcPr>
            <w:tcW w:w="403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94.1 </w:t>
            </w:r>
          </w:p>
        </w:tc>
        <w:tc>
          <w:tcPr>
            <w:tcW w:w="411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98.6 </w:t>
            </w:r>
          </w:p>
        </w:tc>
        <w:tc>
          <w:tcPr>
            <w:tcW w:w="38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22.0 </w:t>
            </w:r>
          </w:p>
        </w:tc>
        <w:tc>
          <w:tcPr>
            <w:tcW w:w="42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20.0</w:t>
            </w:r>
          </w:p>
        </w:tc>
      </w:tr>
      <w:tr w:rsidR="00F3536E" w:rsidRPr="00244C4C" w:rsidTr="005157E2">
        <w:trPr>
          <w:trHeight w:val="432"/>
        </w:trPr>
        <w:tc>
          <w:tcPr>
            <w:tcW w:w="735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Երևան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74.2 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65.5 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5.7 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5.7 </w:t>
            </w:r>
          </w:p>
        </w:tc>
        <w:tc>
          <w:tcPr>
            <w:tcW w:w="41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68.5 </w:t>
            </w:r>
          </w:p>
        </w:tc>
        <w:tc>
          <w:tcPr>
            <w:tcW w:w="396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59.8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21.0 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19.3 </w:t>
            </w:r>
          </w:p>
        </w:tc>
        <w:tc>
          <w:tcPr>
            <w:tcW w:w="403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67.8 </w:t>
            </w:r>
          </w:p>
        </w:tc>
        <w:tc>
          <w:tcPr>
            <w:tcW w:w="411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83.4 </w:t>
            </w:r>
          </w:p>
        </w:tc>
        <w:tc>
          <w:tcPr>
            <w:tcW w:w="38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19.9 </w:t>
            </w:r>
          </w:p>
        </w:tc>
        <w:tc>
          <w:tcPr>
            <w:tcW w:w="42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18.0</w:t>
            </w:r>
          </w:p>
        </w:tc>
      </w:tr>
      <w:tr w:rsidR="00F3536E" w:rsidRPr="00244C4C" w:rsidTr="005157E2">
        <w:trPr>
          <w:trHeight w:val="420"/>
        </w:trPr>
        <w:tc>
          <w:tcPr>
            <w:tcW w:w="735" w:type="pct"/>
            <w:vAlign w:val="center"/>
          </w:tcPr>
          <w:p w:rsidR="00F3536E" w:rsidRPr="00244C4C" w:rsidRDefault="00F3536E" w:rsidP="00860ECC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առանց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Սյունիքի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257EF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57.7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257EF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58.0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257EF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48.0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257EF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49.6</w:t>
            </w:r>
          </w:p>
        </w:tc>
        <w:tc>
          <w:tcPr>
            <w:tcW w:w="418" w:type="pct"/>
            <w:vAlign w:val="center"/>
          </w:tcPr>
          <w:p w:rsidR="00F3536E" w:rsidRPr="00244C4C" w:rsidRDefault="00F3536E" w:rsidP="00257EF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9.7</w:t>
            </w:r>
          </w:p>
        </w:tc>
        <w:tc>
          <w:tcPr>
            <w:tcW w:w="396" w:type="pct"/>
            <w:vAlign w:val="center"/>
          </w:tcPr>
          <w:p w:rsidR="00F3536E" w:rsidRPr="00244C4C" w:rsidRDefault="00F3536E" w:rsidP="00257EF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8.5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257EF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63.2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257EF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66.1</w:t>
            </w:r>
          </w:p>
        </w:tc>
        <w:tc>
          <w:tcPr>
            <w:tcW w:w="403" w:type="pct"/>
            <w:vAlign w:val="center"/>
          </w:tcPr>
          <w:p w:rsidR="00F3536E" w:rsidRPr="00244C4C" w:rsidRDefault="00F3536E" w:rsidP="00257EF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95.4</w:t>
            </w:r>
          </w:p>
        </w:tc>
        <w:tc>
          <w:tcPr>
            <w:tcW w:w="411" w:type="pct"/>
            <w:vAlign w:val="center"/>
          </w:tcPr>
          <w:p w:rsidR="00F3536E" w:rsidRPr="00244C4C" w:rsidRDefault="00F3536E" w:rsidP="00257EF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98.6</w:t>
            </w:r>
          </w:p>
        </w:tc>
        <w:tc>
          <w:tcPr>
            <w:tcW w:w="387" w:type="pct"/>
            <w:vAlign w:val="center"/>
          </w:tcPr>
          <w:p w:rsidR="00F3536E" w:rsidRPr="00244C4C" w:rsidRDefault="00F3536E" w:rsidP="00257EF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23.8</w:t>
            </w:r>
          </w:p>
        </w:tc>
        <w:tc>
          <w:tcPr>
            <w:tcW w:w="42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22.1</w:t>
            </w:r>
          </w:p>
        </w:tc>
      </w:tr>
      <w:tr w:rsidR="00F3536E" w:rsidRPr="00244C4C" w:rsidTr="005157E2">
        <w:trPr>
          <w:trHeight w:val="420"/>
        </w:trPr>
        <w:tc>
          <w:tcPr>
            <w:tcW w:w="735" w:type="pct"/>
            <w:vAlign w:val="center"/>
          </w:tcPr>
          <w:p w:rsidR="00F3536E" w:rsidRPr="00244C4C" w:rsidRDefault="00F3536E" w:rsidP="00860ECC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ներառյալ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55.5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55.6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45.9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47.5</w:t>
            </w:r>
          </w:p>
        </w:tc>
        <w:tc>
          <w:tcPr>
            <w:tcW w:w="41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9.6</w:t>
            </w:r>
          </w:p>
        </w:tc>
        <w:tc>
          <w:tcPr>
            <w:tcW w:w="396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8.1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61.9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64.5</w:t>
            </w:r>
          </w:p>
        </w:tc>
        <w:tc>
          <w:tcPr>
            <w:tcW w:w="403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94.1</w:t>
            </w:r>
          </w:p>
        </w:tc>
        <w:tc>
          <w:tcPr>
            <w:tcW w:w="411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98.6</w:t>
            </w:r>
          </w:p>
        </w:tc>
        <w:tc>
          <w:tcPr>
            <w:tcW w:w="38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23.7</w:t>
            </w:r>
          </w:p>
        </w:tc>
        <w:tc>
          <w:tcPr>
            <w:tcW w:w="42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21.2</w:t>
            </w:r>
          </w:p>
        </w:tc>
      </w:tr>
      <w:tr w:rsidR="00F3536E" w:rsidRPr="00244C4C" w:rsidTr="005157E2">
        <w:trPr>
          <w:trHeight w:val="420"/>
        </w:trPr>
        <w:tc>
          <w:tcPr>
            <w:tcW w:w="735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35.8 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33.7 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27.3 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28.8 </w:t>
            </w:r>
          </w:p>
        </w:tc>
        <w:tc>
          <w:tcPr>
            <w:tcW w:w="41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8.5 </w:t>
            </w:r>
          </w:p>
        </w:tc>
        <w:tc>
          <w:tcPr>
            <w:tcW w:w="396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5.0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50.2  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49.9 </w:t>
            </w:r>
          </w:p>
        </w:tc>
        <w:tc>
          <w:tcPr>
            <w:tcW w:w="403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82.5 </w:t>
            </w:r>
          </w:p>
        </w:tc>
        <w:tc>
          <w:tcPr>
            <w:tcW w:w="411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99.3 </w:t>
            </w:r>
          </w:p>
        </w:tc>
        <w:tc>
          <w:tcPr>
            <w:tcW w:w="38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22.3 </w:t>
            </w:r>
          </w:p>
        </w:tc>
        <w:tc>
          <w:tcPr>
            <w:tcW w:w="42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12.8</w:t>
            </w:r>
          </w:p>
        </w:tc>
      </w:tr>
      <w:tr w:rsidR="00F3536E" w:rsidRPr="00244C4C" w:rsidTr="00F84D5A">
        <w:trPr>
          <w:trHeight w:val="313"/>
        </w:trPr>
        <w:tc>
          <w:tcPr>
            <w:tcW w:w="5000" w:type="pct"/>
            <w:gridSpan w:val="13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</w:p>
        </w:tc>
      </w:tr>
      <w:tr w:rsidR="00F3536E" w:rsidRPr="00244C4C" w:rsidTr="00F84D5A">
        <w:trPr>
          <w:trHeight w:val="420"/>
        </w:trPr>
        <w:tc>
          <w:tcPr>
            <w:tcW w:w="735" w:type="pct"/>
            <w:vAlign w:val="center"/>
          </w:tcPr>
          <w:p w:rsidR="00F3536E" w:rsidRPr="00244C4C" w:rsidRDefault="00F3536E" w:rsidP="009C3929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2152" w:type="pct"/>
            <w:gridSpan w:val="6"/>
            <w:vAlign w:val="center"/>
          </w:tcPr>
          <w:p w:rsidR="00F3536E" w:rsidRPr="00244C4C" w:rsidRDefault="00F3536E" w:rsidP="009C3929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1,000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աշխատատեղ</w:t>
            </w:r>
          </w:p>
        </w:tc>
        <w:tc>
          <w:tcPr>
            <w:tcW w:w="2113" w:type="pct"/>
            <w:gridSpan w:val="6"/>
            <w:vAlign w:val="center"/>
          </w:tcPr>
          <w:p w:rsidR="00F3536E" w:rsidRPr="00244C4C" w:rsidRDefault="00F3536E" w:rsidP="009C3929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զբաղվածության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նկատմամբ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b/>
                <w:sz w:val="22"/>
              </w:rPr>
              <w:t>%</w:t>
            </w:r>
          </w:p>
        </w:tc>
      </w:tr>
      <w:tr w:rsidR="00F3536E" w:rsidRPr="00244C4C" w:rsidTr="005157E2">
        <w:trPr>
          <w:trHeight w:val="420"/>
        </w:trPr>
        <w:tc>
          <w:tcPr>
            <w:tcW w:w="735" w:type="pct"/>
            <w:vAlign w:val="center"/>
          </w:tcPr>
          <w:p w:rsidR="00F3536E" w:rsidRPr="00244C4C" w:rsidRDefault="00F3536E" w:rsidP="009C3929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524" w:type="pct"/>
            <w:gridSpan w:val="2"/>
            <w:vAlign w:val="center"/>
          </w:tcPr>
          <w:p w:rsidR="00F3536E" w:rsidRPr="00244C4C" w:rsidRDefault="00F3536E" w:rsidP="009C3929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ընդամենը</w:t>
            </w:r>
          </w:p>
        </w:tc>
        <w:tc>
          <w:tcPr>
            <w:tcW w:w="814" w:type="pct"/>
            <w:gridSpan w:val="2"/>
            <w:vAlign w:val="center"/>
          </w:tcPr>
          <w:p w:rsidR="00F3536E" w:rsidRPr="00244C4C" w:rsidRDefault="00F3536E" w:rsidP="009C3929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գյուղատնտեսական</w:t>
            </w:r>
          </w:p>
        </w:tc>
        <w:tc>
          <w:tcPr>
            <w:tcW w:w="814" w:type="pct"/>
            <w:gridSpan w:val="2"/>
            <w:vAlign w:val="center"/>
          </w:tcPr>
          <w:p w:rsidR="00F3536E" w:rsidRPr="00244C4C" w:rsidRDefault="00F3536E" w:rsidP="009C3929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ոչ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գյուղատնտեսական</w:t>
            </w:r>
          </w:p>
        </w:tc>
        <w:tc>
          <w:tcPr>
            <w:tcW w:w="484" w:type="pct"/>
            <w:gridSpan w:val="2"/>
            <w:vAlign w:val="center"/>
          </w:tcPr>
          <w:p w:rsidR="00F3536E" w:rsidRPr="00244C4C" w:rsidRDefault="00F3536E" w:rsidP="009C3929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ընդամենը</w:t>
            </w:r>
          </w:p>
        </w:tc>
        <w:tc>
          <w:tcPr>
            <w:tcW w:w="814" w:type="pct"/>
            <w:gridSpan w:val="2"/>
            <w:vAlign w:val="center"/>
          </w:tcPr>
          <w:p w:rsidR="00F3536E" w:rsidRPr="00244C4C" w:rsidRDefault="00F3536E" w:rsidP="009C3929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գյուղատնտեսական</w:t>
            </w:r>
          </w:p>
        </w:tc>
        <w:tc>
          <w:tcPr>
            <w:tcW w:w="815" w:type="pct"/>
            <w:gridSpan w:val="2"/>
            <w:vAlign w:val="center"/>
          </w:tcPr>
          <w:p w:rsidR="00F3536E" w:rsidRPr="00244C4C" w:rsidRDefault="00F3536E" w:rsidP="009C3929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ոչ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գյուղատնտեսական</w:t>
            </w:r>
          </w:p>
        </w:tc>
      </w:tr>
      <w:tr w:rsidR="00F3536E" w:rsidRPr="00244C4C" w:rsidTr="005157E2">
        <w:trPr>
          <w:trHeight w:val="432"/>
        </w:trPr>
        <w:tc>
          <w:tcPr>
            <w:tcW w:w="735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2010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2011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2010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2011</w:t>
            </w:r>
          </w:p>
        </w:tc>
        <w:tc>
          <w:tcPr>
            <w:tcW w:w="41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2010</w:t>
            </w:r>
          </w:p>
        </w:tc>
        <w:tc>
          <w:tcPr>
            <w:tcW w:w="396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2011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2010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2011</w:t>
            </w:r>
          </w:p>
        </w:tc>
        <w:tc>
          <w:tcPr>
            <w:tcW w:w="403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2010</w:t>
            </w:r>
          </w:p>
        </w:tc>
        <w:tc>
          <w:tcPr>
            <w:tcW w:w="411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2011</w:t>
            </w:r>
          </w:p>
        </w:tc>
        <w:tc>
          <w:tcPr>
            <w:tcW w:w="38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2010</w:t>
            </w:r>
          </w:p>
        </w:tc>
        <w:tc>
          <w:tcPr>
            <w:tcW w:w="42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2011</w:t>
            </w:r>
          </w:p>
        </w:tc>
      </w:tr>
      <w:tr w:rsidR="00F3536E" w:rsidRPr="00244C4C" w:rsidTr="005157E2">
        <w:trPr>
          <w:trHeight w:val="420"/>
        </w:trPr>
        <w:tc>
          <w:tcPr>
            <w:tcW w:w="735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623.8 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610.4 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494.5 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453.1 </w:t>
            </w:r>
          </w:p>
        </w:tc>
        <w:tc>
          <w:tcPr>
            <w:tcW w:w="41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129.4 </w:t>
            </w:r>
          </w:p>
        </w:tc>
        <w:tc>
          <w:tcPr>
            <w:tcW w:w="396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157.3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50.4 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50.4 </w:t>
            </w:r>
          </w:p>
        </w:tc>
        <w:tc>
          <w:tcPr>
            <w:tcW w:w="403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97.8 </w:t>
            </w:r>
          </w:p>
        </w:tc>
        <w:tc>
          <w:tcPr>
            <w:tcW w:w="411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98.5 </w:t>
            </w:r>
          </w:p>
        </w:tc>
        <w:tc>
          <w:tcPr>
            <w:tcW w:w="38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17.7 </w:t>
            </w:r>
          </w:p>
        </w:tc>
        <w:tc>
          <w:tcPr>
            <w:tcW w:w="42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20.9</w:t>
            </w:r>
          </w:p>
        </w:tc>
      </w:tr>
      <w:tr w:rsidR="00F3536E" w:rsidRPr="00244C4C" w:rsidTr="005157E2">
        <w:trPr>
          <w:trHeight w:val="420"/>
        </w:trPr>
        <w:tc>
          <w:tcPr>
            <w:tcW w:w="735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Երևան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56.2 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48.8 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8.4 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1.7 </w:t>
            </w:r>
          </w:p>
        </w:tc>
        <w:tc>
          <w:tcPr>
            <w:tcW w:w="41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47.8 </w:t>
            </w:r>
          </w:p>
        </w:tc>
        <w:tc>
          <w:tcPr>
            <w:tcW w:w="396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47.0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16.3 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14.5 </w:t>
            </w:r>
          </w:p>
        </w:tc>
        <w:tc>
          <w:tcPr>
            <w:tcW w:w="403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79.4 </w:t>
            </w:r>
          </w:p>
        </w:tc>
        <w:tc>
          <w:tcPr>
            <w:tcW w:w="411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61.4 </w:t>
            </w:r>
          </w:p>
        </w:tc>
        <w:tc>
          <w:tcPr>
            <w:tcW w:w="38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14.3 </w:t>
            </w:r>
          </w:p>
        </w:tc>
        <w:tc>
          <w:tcPr>
            <w:tcW w:w="42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14.1</w:t>
            </w:r>
          </w:p>
        </w:tc>
      </w:tr>
      <w:tr w:rsidR="00F3536E" w:rsidRPr="00244C4C" w:rsidTr="005157E2">
        <w:trPr>
          <w:trHeight w:val="420"/>
        </w:trPr>
        <w:tc>
          <w:tcPr>
            <w:tcW w:w="735" w:type="pct"/>
            <w:vAlign w:val="center"/>
          </w:tcPr>
          <w:p w:rsidR="00F3536E" w:rsidRPr="00244C4C" w:rsidRDefault="00F3536E" w:rsidP="00860ECC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առանց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Սյունիքի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59.6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59.2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51.0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47.8</w:t>
            </w:r>
          </w:p>
        </w:tc>
        <w:tc>
          <w:tcPr>
            <w:tcW w:w="418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8.6</w:t>
            </w:r>
          </w:p>
        </w:tc>
        <w:tc>
          <w:tcPr>
            <w:tcW w:w="396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11.4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65.1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66.0</w:t>
            </w:r>
          </w:p>
        </w:tc>
        <w:tc>
          <w:tcPr>
            <w:tcW w:w="403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98.2</w:t>
            </w:r>
          </w:p>
        </w:tc>
        <w:tc>
          <w:tcPr>
            <w:tcW w:w="411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98.7</w:t>
            </w:r>
          </w:p>
        </w:tc>
        <w:tc>
          <w:tcPr>
            <w:tcW w:w="387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20.4</w:t>
            </w:r>
          </w:p>
        </w:tc>
        <w:tc>
          <w:tcPr>
            <w:tcW w:w="42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27.7</w:t>
            </w:r>
          </w:p>
        </w:tc>
      </w:tr>
      <w:tr w:rsidR="00F3536E" w:rsidRPr="00244C4C" w:rsidTr="005157E2">
        <w:trPr>
          <w:trHeight w:val="420"/>
        </w:trPr>
        <w:tc>
          <w:tcPr>
            <w:tcW w:w="735" w:type="pct"/>
            <w:vAlign w:val="center"/>
          </w:tcPr>
          <w:p w:rsidR="00F3536E" w:rsidRPr="00244C4C" w:rsidRDefault="00F3536E" w:rsidP="00860ECC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ներառյալ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56.8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56.2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48.6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45.1</w:t>
            </w:r>
          </w:p>
        </w:tc>
        <w:tc>
          <w:tcPr>
            <w:tcW w:w="418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8.2</w:t>
            </w:r>
          </w:p>
        </w:tc>
        <w:tc>
          <w:tcPr>
            <w:tcW w:w="396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11.1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63.0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63.7</w:t>
            </w:r>
          </w:p>
        </w:tc>
        <w:tc>
          <w:tcPr>
            <w:tcW w:w="403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98.0</w:t>
            </w:r>
          </w:p>
        </w:tc>
        <w:tc>
          <w:tcPr>
            <w:tcW w:w="411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98.6</w:t>
            </w:r>
          </w:p>
        </w:tc>
        <w:tc>
          <w:tcPr>
            <w:tcW w:w="387" w:type="pct"/>
            <w:vAlign w:val="center"/>
          </w:tcPr>
          <w:p w:rsidR="00F3536E" w:rsidRPr="00244C4C" w:rsidRDefault="00F3536E" w:rsidP="001C565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19.4</w:t>
            </w:r>
          </w:p>
        </w:tc>
        <w:tc>
          <w:tcPr>
            <w:tcW w:w="42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26.6</w:t>
            </w:r>
          </w:p>
        </w:tc>
      </w:tr>
      <w:tr w:rsidR="00F3536E" w:rsidRPr="00244C4C" w:rsidTr="005157E2">
        <w:trPr>
          <w:trHeight w:val="420"/>
        </w:trPr>
        <w:tc>
          <w:tcPr>
            <w:tcW w:w="735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31.6 </w:t>
            </w:r>
          </w:p>
        </w:tc>
        <w:tc>
          <w:tcPr>
            <w:tcW w:w="26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28.7 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27.1 </w:t>
            </w:r>
          </w:p>
        </w:tc>
        <w:tc>
          <w:tcPr>
            <w:tcW w:w="40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21.1 </w:t>
            </w:r>
          </w:p>
        </w:tc>
        <w:tc>
          <w:tcPr>
            <w:tcW w:w="41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4.5 </w:t>
            </w:r>
          </w:p>
        </w:tc>
        <w:tc>
          <w:tcPr>
            <w:tcW w:w="396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7.6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44.7 </w:t>
            </w:r>
          </w:p>
        </w:tc>
        <w:tc>
          <w:tcPr>
            <w:tcW w:w="242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43.4 </w:t>
            </w:r>
          </w:p>
        </w:tc>
        <w:tc>
          <w:tcPr>
            <w:tcW w:w="403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96.0 </w:t>
            </w:r>
          </w:p>
        </w:tc>
        <w:tc>
          <w:tcPr>
            <w:tcW w:w="411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97.5 </w:t>
            </w:r>
          </w:p>
        </w:tc>
        <w:tc>
          <w:tcPr>
            <w:tcW w:w="387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10.7 </w:t>
            </w:r>
          </w:p>
        </w:tc>
        <w:tc>
          <w:tcPr>
            <w:tcW w:w="428" w:type="pct"/>
            <w:vAlign w:val="center"/>
          </w:tcPr>
          <w:p w:rsidR="00F3536E" w:rsidRPr="00244C4C" w:rsidRDefault="00F3536E" w:rsidP="006151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17.1</w:t>
            </w:r>
          </w:p>
        </w:tc>
      </w:tr>
    </w:tbl>
    <w:p w:rsidR="00F3536E" w:rsidRPr="00244C4C" w:rsidRDefault="00F3536E" w:rsidP="008E4960">
      <w:pPr>
        <w:rPr>
          <w:rFonts w:ascii="GHEA Grapalat" w:hAnsi="GHEA Grapalat"/>
          <w:lang w:val="hy-AM"/>
        </w:rPr>
        <w:sectPr w:rsidR="00F3536E" w:rsidRPr="00244C4C" w:rsidSect="000E353A">
          <w:headerReference w:type="default" r:id="rId10"/>
          <w:pgSz w:w="16838" w:h="11906" w:orient="landscape"/>
          <w:pgMar w:top="851" w:right="1134" w:bottom="851" w:left="1134" w:header="567" w:footer="567" w:gutter="0"/>
          <w:cols w:space="720"/>
          <w:docGrid w:linePitch="360"/>
        </w:sectPr>
      </w:pPr>
    </w:p>
    <w:p w:rsidR="00F3536E" w:rsidRPr="00244C4C" w:rsidRDefault="00F3536E" w:rsidP="000F4F8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Աղյուսակում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վերլուծությունը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ֆորմալ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ֆորմալ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ոլորտում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0F4F8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մյուս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այստեղ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քիչ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մարդիկ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թեկուզև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ֆորմալ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աղբյուր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E4960">
      <w:pPr>
        <w:rPr>
          <w:rFonts w:ascii="GHEA Grapalat" w:hAnsi="GHEA Grapalat"/>
          <w:lang w:val="hy-AM"/>
        </w:rPr>
      </w:pPr>
    </w:p>
    <w:p w:rsidR="00F3536E" w:rsidRPr="00244C4C" w:rsidRDefault="00F3536E" w:rsidP="008E4960">
      <w:pPr>
        <w:rPr>
          <w:rFonts w:ascii="GHEA Grapalat" w:hAnsi="GHEA Grapalat"/>
          <w:lang w:val="hy-AM"/>
        </w:rPr>
        <w:sectPr w:rsidR="00F3536E" w:rsidRPr="00244C4C" w:rsidSect="008E2BBD">
          <w:headerReference w:type="default" r:id="rId11"/>
          <w:pgSz w:w="11906" w:h="16838"/>
          <w:pgMar w:top="1134" w:right="850" w:bottom="1134" w:left="1701" w:header="567" w:footer="567" w:gutter="0"/>
          <w:cols w:space="720"/>
          <w:docGrid w:linePitch="360"/>
        </w:sectPr>
      </w:pPr>
    </w:p>
    <w:p w:rsidR="00F3536E" w:rsidRPr="00244C4C" w:rsidRDefault="00F3536E" w:rsidP="000F4F8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ակտիվությունը</w:t>
      </w:r>
      <w:r w:rsidRPr="00244C4C">
        <w:rPr>
          <w:rFonts w:ascii="GHEA Grapalat" w:hAnsi="GHEA Grapalat"/>
          <w:lang w:val="hy-AM"/>
        </w:rPr>
        <w:t xml:space="preserve"> 2010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/>
          <w:lang w:val="hy-AM"/>
        </w:rPr>
        <w:t xml:space="preserve">.,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Երևան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</w:t>
      </w:r>
    </w:p>
    <w:p w:rsidR="00F3536E" w:rsidRPr="00244C4C" w:rsidRDefault="00F3536E" w:rsidP="000F4F89">
      <w:pPr>
        <w:rPr>
          <w:rFonts w:ascii="GHEA Grapalat" w:hAnsi="GHEA Grapalat"/>
          <w:lang w:val="hy-AM"/>
        </w:rPr>
      </w:pPr>
    </w:p>
    <w:p w:rsidR="00F3536E" w:rsidRPr="00244C4C" w:rsidRDefault="00F3536E" w:rsidP="008E4960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413"/>
        <w:gridCol w:w="980"/>
        <w:gridCol w:w="980"/>
        <w:gridCol w:w="980"/>
        <w:gridCol w:w="979"/>
        <w:gridCol w:w="979"/>
        <w:gridCol w:w="979"/>
        <w:gridCol w:w="979"/>
        <w:gridCol w:w="979"/>
        <w:gridCol w:w="1088"/>
        <w:gridCol w:w="1088"/>
        <w:gridCol w:w="1141"/>
        <w:gridCol w:w="1141"/>
      </w:tblGrid>
      <w:tr w:rsidR="00F3536E" w:rsidRPr="00244C4C" w:rsidTr="00494E4F">
        <w:trPr>
          <w:trHeight w:val="519"/>
        </w:trPr>
        <w:tc>
          <w:tcPr>
            <w:tcW w:w="820" w:type="pct"/>
            <w:vMerge w:val="restar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494E4F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666" w:type="pct"/>
            <w:gridSpan w:val="2"/>
            <w:vMerge w:val="restar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Տնտեսապես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ակտիվ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բնակչություն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, 1,000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մարդ</w:t>
            </w:r>
          </w:p>
        </w:tc>
        <w:tc>
          <w:tcPr>
            <w:tcW w:w="1332" w:type="pct"/>
            <w:gridSpan w:val="4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i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i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b/>
                <w:i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i/>
                <w:sz w:val="22"/>
                <w:lang w:val="hy-AM"/>
              </w:rPr>
              <w:t>թվում՝</w:t>
            </w:r>
          </w:p>
        </w:tc>
        <w:tc>
          <w:tcPr>
            <w:tcW w:w="666" w:type="pct"/>
            <w:gridSpan w:val="2"/>
            <w:vMerge w:val="restar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ակտիվության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մակարդակը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b/>
                <w:sz w:val="22"/>
              </w:rPr>
              <w:t>%</w:t>
            </w:r>
          </w:p>
        </w:tc>
        <w:tc>
          <w:tcPr>
            <w:tcW w:w="740" w:type="pct"/>
            <w:gridSpan w:val="2"/>
            <w:vMerge w:val="restar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Զբաղվածության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մակարդակը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b/>
                <w:sz w:val="22"/>
              </w:rPr>
              <w:t>%</w:t>
            </w:r>
          </w:p>
        </w:tc>
        <w:tc>
          <w:tcPr>
            <w:tcW w:w="776" w:type="pct"/>
            <w:gridSpan w:val="2"/>
            <w:vMerge w:val="restar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Գործազրկության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մակարդակը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b/>
                <w:sz w:val="22"/>
              </w:rPr>
              <w:t>%</w:t>
            </w:r>
          </w:p>
        </w:tc>
      </w:tr>
      <w:tr w:rsidR="00F3536E" w:rsidRPr="00244C4C" w:rsidTr="00494E4F">
        <w:trPr>
          <w:trHeight w:val="979"/>
        </w:trPr>
        <w:tc>
          <w:tcPr>
            <w:tcW w:w="820" w:type="pct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494E4F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666" w:type="pct"/>
            <w:gridSpan w:val="2"/>
            <w:vMerge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666" w:type="pct"/>
            <w:gridSpan w:val="2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Զբաղված</w:t>
            </w:r>
          </w:p>
        </w:tc>
        <w:tc>
          <w:tcPr>
            <w:tcW w:w="666" w:type="pct"/>
            <w:gridSpan w:val="2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գործազուրկ</w:t>
            </w:r>
          </w:p>
        </w:tc>
        <w:tc>
          <w:tcPr>
            <w:tcW w:w="666" w:type="pct"/>
            <w:gridSpan w:val="2"/>
            <w:vMerge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740" w:type="pct"/>
            <w:gridSpan w:val="2"/>
            <w:vMerge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776" w:type="pct"/>
            <w:gridSpan w:val="2"/>
            <w:vMerge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</w:tr>
      <w:tr w:rsidR="00F3536E" w:rsidRPr="00244C4C" w:rsidTr="00494E4F">
        <w:trPr>
          <w:trHeight w:val="519"/>
        </w:trPr>
        <w:tc>
          <w:tcPr>
            <w:tcW w:w="820" w:type="pct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494E4F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2010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2011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2010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2011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2010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2011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2010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2011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2010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2011</w:t>
            </w:r>
          </w:p>
        </w:tc>
        <w:tc>
          <w:tcPr>
            <w:tcW w:w="388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2010</w:t>
            </w:r>
          </w:p>
        </w:tc>
        <w:tc>
          <w:tcPr>
            <w:tcW w:w="388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2011</w:t>
            </w:r>
          </w:p>
        </w:tc>
      </w:tr>
      <w:tr w:rsidR="00F3536E" w:rsidRPr="00244C4C" w:rsidTr="00494E4F">
        <w:trPr>
          <w:trHeight w:val="519"/>
        </w:trPr>
        <w:tc>
          <w:tcPr>
            <w:tcW w:w="820" w:type="pct"/>
            <w:vAlign w:val="center"/>
          </w:tcPr>
          <w:p w:rsidR="00F3536E" w:rsidRPr="00244C4C" w:rsidRDefault="00F3536E" w:rsidP="00333E9C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1463.3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1440.9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1185.2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1175.1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278.2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265.7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61.2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63.0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49.6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51.4</w:t>
            </w:r>
          </w:p>
        </w:tc>
        <w:tc>
          <w:tcPr>
            <w:tcW w:w="388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19.0</w:t>
            </w:r>
          </w:p>
        </w:tc>
        <w:tc>
          <w:tcPr>
            <w:tcW w:w="388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18.4</w:t>
            </w:r>
          </w:p>
        </w:tc>
      </w:tr>
      <w:tr w:rsidR="00F3536E" w:rsidRPr="00244C4C" w:rsidTr="00494E4F">
        <w:trPr>
          <w:trHeight w:val="534"/>
        </w:trPr>
        <w:tc>
          <w:tcPr>
            <w:tcW w:w="820" w:type="pct"/>
            <w:vAlign w:val="center"/>
          </w:tcPr>
          <w:p w:rsidR="00F3536E" w:rsidRPr="00244C4C" w:rsidRDefault="00F3536E" w:rsidP="00333E9C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Երևան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485.5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477.2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340.2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333.3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145.3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143.9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58.4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60.0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40.9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41.9</w:t>
            </w:r>
          </w:p>
        </w:tc>
        <w:tc>
          <w:tcPr>
            <w:tcW w:w="388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29.9</w:t>
            </w:r>
          </w:p>
        </w:tc>
        <w:tc>
          <w:tcPr>
            <w:tcW w:w="388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30.2</w:t>
            </w:r>
          </w:p>
        </w:tc>
      </w:tr>
      <w:tr w:rsidR="00F3536E" w:rsidRPr="00244C4C" w:rsidTr="00494E4F">
        <w:trPr>
          <w:trHeight w:val="519"/>
        </w:trPr>
        <w:tc>
          <w:tcPr>
            <w:tcW w:w="820" w:type="pct"/>
            <w:vAlign w:val="center"/>
          </w:tcPr>
          <w:p w:rsidR="00F3536E" w:rsidRPr="00244C4C" w:rsidRDefault="00F3536E" w:rsidP="00D46F1C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առանց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Սյունիքի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100.5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99.1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86.8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86.6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13.8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12.4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64.6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66.8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56.4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59.0</w:t>
            </w:r>
          </w:p>
        </w:tc>
        <w:tc>
          <w:tcPr>
            <w:tcW w:w="388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13.3</w:t>
            </w:r>
          </w:p>
        </w:tc>
        <w:tc>
          <w:tcPr>
            <w:tcW w:w="388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12.1</w:t>
            </w:r>
          </w:p>
        </w:tc>
      </w:tr>
      <w:tr w:rsidR="00F3536E" w:rsidRPr="00244C4C" w:rsidTr="00494E4F">
        <w:trPr>
          <w:trHeight w:val="519"/>
        </w:trPr>
        <w:tc>
          <w:tcPr>
            <w:tcW w:w="820" w:type="pct"/>
            <w:vAlign w:val="center"/>
          </w:tcPr>
          <w:p w:rsidR="00F3536E" w:rsidRPr="00244C4C" w:rsidRDefault="00F3536E" w:rsidP="00D46F1C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ներառյալ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97.8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96.4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84.5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84.2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13.3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12.2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65.6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67.5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57.4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59.6</w:t>
            </w:r>
          </w:p>
        </w:tc>
        <w:tc>
          <w:tcPr>
            <w:tcW w:w="388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13.2</w:t>
            </w:r>
          </w:p>
        </w:tc>
        <w:tc>
          <w:tcPr>
            <w:tcW w:w="388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12.2</w:t>
            </w:r>
          </w:p>
        </w:tc>
      </w:tr>
      <w:tr w:rsidR="00F3536E" w:rsidRPr="00244C4C" w:rsidTr="00494E4F">
        <w:trPr>
          <w:trHeight w:val="519"/>
        </w:trPr>
        <w:tc>
          <w:tcPr>
            <w:tcW w:w="820" w:type="pct"/>
            <w:vAlign w:val="center"/>
          </w:tcPr>
          <w:p w:rsidR="00F3536E" w:rsidRPr="00244C4C" w:rsidRDefault="00F3536E" w:rsidP="00333E9C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73.0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71.8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64.1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62.0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8.9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9.8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75.1</w:t>
            </w:r>
          </w:p>
        </w:tc>
        <w:tc>
          <w:tcPr>
            <w:tcW w:w="333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74.4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66.0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64.2</w:t>
            </w:r>
          </w:p>
        </w:tc>
        <w:tc>
          <w:tcPr>
            <w:tcW w:w="388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12.2</w:t>
            </w:r>
          </w:p>
        </w:tc>
        <w:tc>
          <w:tcPr>
            <w:tcW w:w="388" w:type="pct"/>
            <w:vAlign w:val="center"/>
          </w:tcPr>
          <w:p w:rsidR="00F3536E" w:rsidRPr="00244C4C" w:rsidRDefault="00F3536E" w:rsidP="000E353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13.6</w:t>
            </w:r>
          </w:p>
        </w:tc>
      </w:tr>
    </w:tbl>
    <w:p w:rsidR="00F3536E" w:rsidRPr="00244C4C" w:rsidRDefault="00F3536E" w:rsidP="008E4960">
      <w:pPr>
        <w:rPr>
          <w:rFonts w:ascii="GHEA Grapalat" w:hAnsi="GHEA Grapalat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վերլուծությունից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չնայած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բայց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ակտիվության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առաջատարն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մյուս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  (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ակտիվությունն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համապատասխանաբար</w:t>
      </w:r>
      <w:r w:rsidRPr="00244C4C">
        <w:rPr>
          <w:rFonts w:ascii="GHEA Grapalat" w:hAnsi="GHEA Grapalat"/>
          <w:lang w:val="hy-AM"/>
        </w:rPr>
        <w:t xml:space="preserve">, 0.7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1.8 </w:t>
      </w:r>
      <w:r w:rsidRPr="00244C4C">
        <w:rPr>
          <w:rFonts w:ascii="GHEA Grapalat" w:hAnsi="GHEA Grapalat" w:cs="Sylfaen"/>
          <w:lang w:val="hy-AM"/>
        </w:rPr>
        <w:t>տոկոսային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կետերով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դիտարկենք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թե՛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ներառյալ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թե՛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ակտիվությունն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7F53C7">
      <w:pPr>
        <w:rPr>
          <w:rFonts w:ascii="GHEA Grapalat" w:hAnsi="GHEA Grapalat"/>
          <w:lang w:val="hy-AM"/>
        </w:rPr>
        <w:sectPr w:rsidR="00F3536E" w:rsidRPr="00244C4C" w:rsidSect="001816AA">
          <w:headerReference w:type="default" r:id="rId12"/>
          <w:pgSz w:w="16838" w:h="11906" w:orient="landscape"/>
          <w:pgMar w:top="1134" w:right="1134" w:bottom="851" w:left="1134" w:header="567" w:footer="567" w:gutter="0"/>
          <w:cols w:space="720"/>
          <w:docGrid w:linePitch="360"/>
        </w:sect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Աղյուսակ</w:t>
      </w:r>
      <w:r w:rsidRPr="00244C4C">
        <w:rPr>
          <w:rFonts w:ascii="GHEA Grapalat" w:hAnsi="GHEA Grapalat"/>
          <w:lang w:val="hy-AM"/>
        </w:rPr>
        <w:t>.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>, 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</w:p>
    <w:tbl>
      <w:tblPr>
        <w:tblW w:w="509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598"/>
        <w:gridCol w:w="1573"/>
        <w:gridCol w:w="1535"/>
        <w:gridCol w:w="1956"/>
      </w:tblGrid>
      <w:tr w:rsidR="00F3536E" w:rsidRPr="00244C4C" w:rsidTr="00EC687A">
        <w:trPr>
          <w:trHeight w:val="540"/>
        </w:trPr>
        <w:tc>
          <w:tcPr>
            <w:tcW w:w="2434" w:type="pct"/>
            <w:vMerge w:val="restart"/>
            <w:shd w:val="clear" w:color="000000" w:fill="FFFFFF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 </w:t>
            </w:r>
          </w:p>
        </w:tc>
        <w:tc>
          <w:tcPr>
            <w:tcW w:w="868" w:type="pct"/>
            <w:vMerge w:val="restart"/>
            <w:shd w:val="clear" w:color="000000" w:fill="FFFFFF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  <w:r w:rsidRPr="00244C4C">
              <w:rPr>
                <w:rFonts w:ascii="GHEA Grapalat" w:hAnsi="GHEA Grapalat" w:cs="Arian AMU"/>
              </w:rPr>
              <w:t xml:space="preserve"> (</w:t>
            </w:r>
            <w:r w:rsidRPr="00244C4C">
              <w:rPr>
                <w:rFonts w:ascii="GHEA Grapalat" w:hAnsi="GHEA Grapalat" w:cs="Sylfaen"/>
              </w:rPr>
              <w:t>մարդ</w:t>
            </w:r>
            <w:r w:rsidRPr="00244C4C">
              <w:rPr>
                <w:rFonts w:ascii="GHEA Grapalat" w:hAnsi="GHEA Grapalat" w:cs="Arian AMU"/>
              </w:rPr>
              <w:t>)</w:t>
            </w:r>
          </w:p>
        </w:tc>
        <w:tc>
          <w:tcPr>
            <w:tcW w:w="1699" w:type="pct"/>
            <w:gridSpan w:val="2"/>
            <w:vMerge w:val="restar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նրանցից</w:t>
            </w:r>
          </w:p>
        </w:tc>
      </w:tr>
      <w:tr w:rsidR="00F3536E" w:rsidRPr="00244C4C" w:rsidTr="00EC687A">
        <w:trPr>
          <w:trHeight w:val="540"/>
        </w:trPr>
        <w:tc>
          <w:tcPr>
            <w:tcW w:w="2434" w:type="pct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</w:p>
        </w:tc>
        <w:tc>
          <w:tcPr>
            <w:tcW w:w="868" w:type="pct"/>
            <w:vMerge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</w:p>
        </w:tc>
        <w:tc>
          <w:tcPr>
            <w:tcW w:w="1699" w:type="pct"/>
            <w:gridSpan w:val="2"/>
            <w:vMerge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</w:p>
        </w:tc>
      </w:tr>
      <w:tr w:rsidR="00F3536E" w:rsidRPr="00244C4C" w:rsidTr="00EC687A">
        <w:trPr>
          <w:trHeight w:val="511"/>
        </w:trPr>
        <w:tc>
          <w:tcPr>
            <w:tcW w:w="2434" w:type="pct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</w:p>
        </w:tc>
        <w:tc>
          <w:tcPr>
            <w:tcW w:w="868" w:type="pct"/>
            <w:vMerge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կանայք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գյուղաբնակներ</w:t>
            </w:r>
          </w:p>
        </w:tc>
      </w:tr>
      <w:tr w:rsidR="00F3536E" w:rsidRPr="00244C4C" w:rsidTr="00EC687A">
        <w:trPr>
          <w:trHeight w:val="541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Sylfaen"/>
                <w:b/>
              </w:rPr>
              <w:t>Գործազուրկների</w:t>
            </w:r>
            <w:r w:rsidRPr="00244C4C">
              <w:rPr>
                <w:rFonts w:ascii="GHEA Grapalat" w:hAnsi="GHEA Grapalat" w:cs="Arian AMU"/>
                <w:b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</w:rPr>
              <w:t>թվաքանակը</w:t>
            </w:r>
            <w:r w:rsidRPr="00244C4C">
              <w:rPr>
                <w:rFonts w:ascii="GHEA Grapalat" w:hAnsi="GHEA Grapalat" w:cs="Arian AMU"/>
                <w:b/>
              </w:rPr>
              <w:t xml:space="preserve">, </w:t>
            </w:r>
            <w:r w:rsidRPr="00244C4C">
              <w:rPr>
                <w:rFonts w:ascii="GHEA Grapalat" w:hAnsi="GHEA Grapalat" w:cs="Sylfaen"/>
                <w:b/>
              </w:rPr>
              <w:t>ընդամենը</w:t>
            </w:r>
            <w:r w:rsidRPr="00244C4C">
              <w:rPr>
                <w:rFonts w:ascii="GHEA Grapalat" w:hAnsi="GHEA Grapalat" w:cs="Arian AMU"/>
                <w:b/>
              </w:rPr>
              <w:t xml:space="preserve"> 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</w:rPr>
              <w:t>100%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Arian AMU"/>
                <w:b/>
              </w:rPr>
              <w:t>71%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Arian AMU"/>
                <w:b/>
              </w:rPr>
              <w:t>0%</w:t>
            </w:r>
          </w:p>
        </w:tc>
      </w:tr>
      <w:tr w:rsidR="00F3536E" w:rsidRPr="00244C4C" w:rsidTr="00EC687A">
        <w:trPr>
          <w:trHeight w:val="461"/>
        </w:trPr>
        <w:tc>
          <w:tcPr>
            <w:tcW w:w="5000" w:type="pct"/>
            <w:gridSpan w:val="4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  <w:b/>
                <w:i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i/>
              </w:rPr>
              <w:t>Ըստ</w:t>
            </w:r>
            <w:r w:rsidRPr="00244C4C">
              <w:rPr>
                <w:rFonts w:ascii="GHEA Grapalat" w:hAnsi="GHEA Grapalat" w:cs="Arian AMU"/>
                <w:b/>
                <w:i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i/>
              </w:rPr>
              <w:t>կրթությա</w:t>
            </w:r>
            <w:r w:rsidRPr="00244C4C">
              <w:rPr>
                <w:rFonts w:ascii="GHEA Grapalat" w:hAnsi="GHEA Grapalat" w:cs="Sylfaen"/>
                <w:b/>
                <w:i/>
                <w:lang w:val="hy-AM"/>
              </w:rPr>
              <w:t>ն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հետբուհական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0%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0%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0%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բարձրագույն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12%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12%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7%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թերի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բարձրագույն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0%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0%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0%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միջին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մասնագիտական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30%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33%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25%</w:t>
            </w:r>
          </w:p>
        </w:tc>
      </w:tr>
      <w:tr w:rsidR="00F3536E" w:rsidRPr="00244C4C" w:rsidTr="00EC687A">
        <w:trPr>
          <w:trHeight w:val="541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նախնական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մասնագիտական</w:t>
            </w:r>
            <w:r w:rsidRPr="00244C4C">
              <w:rPr>
                <w:rFonts w:ascii="GHEA Grapalat" w:hAnsi="GHEA Grapalat" w:cs="Arian AMU"/>
              </w:rPr>
              <w:t xml:space="preserve"> (</w:t>
            </w:r>
            <w:r w:rsidRPr="00244C4C">
              <w:rPr>
                <w:rFonts w:ascii="GHEA Grapalat" w:hAnsi="GHEA Grapalat" w:cs="Sylfaen"/>
              </w:rPr>
              <w:t>արհեստագործական</w:t>
            </w:r>
            <w:r w:rsidRPr="00244C4C">
              <w:rPr>
                <w:rFonts w:ascii="GHEA Grapalat" w:hAnsi="GHEA Grapalat" w:cs="Arian AMU"/>
              </w:rPr>
              <w:t>)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6%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7%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ընդհանուր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միջնակարգ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45%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42%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58%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791A83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հատուկ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ընդհանուր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791A83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հիմնական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ընդհանուր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5%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4%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5%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տարրական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0%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0%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0%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  <w:b/>
                <w:i/>
              </w:rPr>
            </w:pPr>
            <w:r w:rsidRPr="00244C4C">
              <w:rPr>
                <w:rFonts w:ascii="GHEA Grapalat" w:hAnsi="GHEA Grapalat" w:cs="Sylfaen"/>
                <w:b/>
                <w:i/>
              </w:rPr>
              <w:t>Ընդամենը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  <w:b/>
                <w:i/>
              </w:rPr>
            </w:pPr>
            <w:r w:rsidRPr="00244C4C">
              <w:rPr>
                <w:rFonts w:ascii="GHEA Grapalat" w:hAnsi="GHEA Grapalat" w:cs="Arian AMU"/>
                <w:b/>
                <w:i/>
              </w:rPr>
              <w:t>100%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  <w:b/>
                <w:i/>
              </w:rPr>
            </w:pPr>
            <w:r w:rsidRPr="00244C4C">
              <w:rPr>
                <w:rFonts w:ascii="GHEA Grapalat" w:hAnsi="GHEA Grapalat" w:cs="Arian AMU"/>
                <w:b/>
                <w:i/>
              </w:rPr>
              <w:t>100%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  <w:b/>
                <w:i/>
              </w:rPr>
            </w:pPr>
            <w:r w:rsidRPr="00244C4C">
              <w:rPr>
                <w:rFonts w:ascii="GHEA Grapalat" w:hAnsi="GHEA Grapalat" w:cs="Arian AMU"/>
                <w:b/>
                <w:i/>
              </w:rPr>
              <w:t>100%</w:t>
            </w:r>
          </w:p>
        </w:tc>
      </w:tr>
      <w:tr w:rsidR="00F3536E" w:rsidRPr="00244C4C" w:rsidTr="00EC687A">
        <w:trPr>
          <w:trHeight w:val="300"/>
        </w:trPr>
        <w:tc>
          <w:tcPr>
            <w:tcW w:w="5000" w:type="pct"/>
            <w:gridSpan w:val="4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  <w:b/>
                <w:i/>
              </w:rPr>
            </w:pPr>
            <w:r w:rsidRPr="00244C4C">
              <w:rPr>
                <w:rFonts w:ascii="GHEA Grapalat" w:hAnsi="GHEA Grapalat" w:cs="Sylfaen"/>
                <w:b/>
                <w:i/>
              </w:rPr>
              <w:t>Ըստ</w:t>
            </w:r>
            <w:r w:rsidRPr="00244C4C">
              <w:rPr>
                <w:rFonts w:ascii="GHEA Grapalat" w:hAnsi="GHEA Grapalat" w:cs="Arian AMU"/>
                <w:b/>
                <w:i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i/>
              </w:rPr>
              <w:t>տարիքի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16- 18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0%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0%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0%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19-24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7%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7%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 xml:space="preserve">25-30 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14%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15%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12%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31-34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13%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12%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13%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35-45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28%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29%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32%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46-54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23%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23%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21%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 xml:space="preserve">55 </w:t>
            </w:r>
            <w:r w:rsidRPr="00244C4C">
              <w:rPr>
                <w:rFonts w:ascii="GHEA Grapalat" w:hAnsi="GHEA Grapalat" w:cs="Sylfaen"/>
              </w:rPr>
              <w:t>և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բարձր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15%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14%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12%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  <w:b/>
                <w:i/>
              </w:rPr>
            </w:pPr>
            <w:r w:rsidRPr="00244C4C">
              <w:rPr>
                <w:rFonts w:ascii="GHEA Grapalat" w:hAnsi="GHEA Grapalat" w:cs="Sylfaen"/>
                <w:b/>
                <w:i/>
              </w:rPr>
              <w:t>Ընդամենը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  <w:b/>
                <w:i/>
              </w:rPr>
            </w:pPr>
            <w:r w:rsidRPr="00244C4C">
              <w:rPr>
                <w:rFonts w:ascii="GHEA Grapalat" w:hAnsi="GHEA Grapalat" w:cs="Arian AMU"/>
                <w:b/>
                <w:i/>
              </w:rPr>
              <w:t>100%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  <w:b/>
                <w:i/>
              </w:rPr>
            </w:pPr>
            <w:r w:rsidRPr="00244C4C">
              <w:rPr>
                <w:rFonts w:ascii="GHEA Grapalat" w:hAnsi="GHEA Grapalat" w:cs="Arian AMU"/>
                <w:b/>
                <w:i/>
              </w:rPr>
              <w:t>100%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  <w:b/>
                <w:i/>
              </w:rPr>
            </w:pPr>
            <w:r w:rsidRPr="00244C4C">
              <w:rPr>
                <w:rFonts w:ascii="GHEA Grapalat" w:hAnsi="GHEA Grapalat" w:cs="Arian AMU"/>
                <w:b/>
                <w:i/>
              </w:rPr>
              <w:t>100%</w:t>
            </w:r>
          </w:p>
        </w:tc>
      </w:tr>
      <w:tr w:rsidR="00F3536E" w:rsidRPr="00244C4C" w:rsidTr="00EC687A">
        <w:trPr>
          <w:trHeight w:val="300"/>
        </w:trPr>
        <w:tc>
          <w:tcPr>
            <w:tcW w:w="5000" w:type="pct"/>
            <w:gridSpan w:val="4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  <w:b/>
                <w:i/>
              </w:rPr>
            </w:pPr>
            <w:r w:rsidRPr="00244C4C">
              <w:rPr>
                <w:rFonts w:ascii="GHEA Grapalat" w:hAnsi="GHEA Grapalat" w:cs="Sylfaen"/>
                <w:b/>
                <w:i/>
              </w:rPr>
              <w:t>Ըստ</w:t>
            </w:r>
            <w:r w:rsidRPr="00244C4C">
              <w:rPr>
                <w:rFonts w:ascii="GHEA Grapalat" w:hAnsi="GHEA Grapalat" w:cs="Arian AMU"/>
                <w:b/>
                <w:i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i/>
              </w:rPr>
              <w:t>գործազրկության</w:t>
            </w:r>
            <w:r w:rsidRPr="00244C4C">
              <w:rPr>
                <w:rFonts w:ascii="GHEA Grapalat" w:hAnsi="GHEA Grapalat" w:cs="Arian AMU"/>
                <w:b/>
                <w:i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i/>
              </w:rPr>
              <w:t>տևողության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791A83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Մինչ</w:t>
            </w:r>
            <w:r w:rsidRPr="00244C4C">
              <w:rPr>
                <w:rFonts w:ascii="GHEA Grapalat" w:hAnsi="GHEA Grapalat" w:cs="Sylfaen"/>
                <w:lang w:val="hy-AM"/>
              </w:rPr>
              <w:t>և</w:t>
            </w:r>
            <w:r w:rsidRPr="00244C4C">
              <w:rPr>
                <w:rFonts w:ascii="GHEA Grapalat" w:hAnsi="GHEA Grapalat" w:cs="Arian AMU"/>
              </w:rPr>
              <w:t xml:space="preserve"> 1 </w:t>
            </w:r>
            <w:r w:rsidRPr="00244C4C">
              <w:rPr>
                <w:rFonts w:ascii="GHEA Grapalat" w:hAnsi="GHEA Grapalat" w:cs="Sylfaen"/>
              </w:rPr>
              <w:t>ամիս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1-3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4%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4%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4%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3-6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9%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9%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10%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6-12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13%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12%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11%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 xml:space="preserve">1-3 </w:t>
            </w:r>
            <w:r w:rsidRPr="00244C4C">
              <w:rPr>
                <w:rFonts w:ascii="GHEA Grapalat" w:hAnsi="GHEA Grapalat" w:cs="Sylfaen"/>
              </w:rPr>
              <w:t>տարի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30%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29%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31%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B564A5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 xml:space="preserve">3 </w:t>
            </w:r>
            <w:r w:rsidRPr="00244C4C">
              <w:rPr>
                <w:rFonts w:ascii="GHEA Grapalat" w:hAnsi="GHEA Grapalat" w:cs="Sylfaen"/>
              </w:rPr>
              <w:t>տարի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և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ավելի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43%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45%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43%</w:t>
            </w:r>
          </w:p>
        </w:tc>
      </w:tr>
      <w:tr w:rsidR="00F3536E" w:rsidRPr="00244C4C" w:rsidTr="00EC687A">
        <w:trPr>
          <w:trHeight w:val="300"/>
        </w:trPr>
        <w:tc>
          <w:tcPr>
            <w:tcW w:w="2434" w:type="pct"/>
            <w:vAlign w:val="center"/>
          </w:tcPr>
          <w:p w:rsidR="00F3536E" w:rsidRPr="00244C4C" w:rsidRDefault="00F3536E" w:rsidP="002C4784">
            <w:pPr>
              <w:rPr>
                <w:rFonts w:ascii="GHEA Grapalat" w:hAnsi="GHEA Grapalat" w:cs="Arian AMU"/>
                <w:b/>
                <w:i/>
              </w:rPr>
            </w:pPr>
            <w:r w:rsidRPr="00244C4C">
              <w:rPr>
                <w:rFonts w:ascii="GHEA Grapalat" w:hAnsi="GHEA Grapalat" w:cs="Sylfaen"/>
                <w:b/>
                <w:i/>
              </w:rPr>
              <w:t>Ընդամենը</w:t>
            </w:r>
          </w:p>
        </w:tc>
        <w:tc>
          <w:tcPr>
            <w:tcW w:w="86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  <w:b/>
                <w:i/>
              </w:rPr>
            </w:pPr>
            <w:r w:rsidRPr="00244C4C">
              <w:rPr>
                <w:rFonts w:ascii="GHEA Grapalat" w:hAnsi="GHEA Grapalat" w:cs="Arian AMU"/>
                <w:b/>
                <w:i/>
              </w:rPr>
              <w:t>100%</w:t>
            </w:r>
          </w:p>
        </w:tc>
        <w:tc>
          <w:tcPr>
            <w:tcW w:w="848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  <w:b/>
                <w:i/>
              </w:rPr>
            </w:pPr>
            <w:r w:rsidRPr="00244C4C">
              <w:rPr>
                <w:rFonts w:ascii="GHEA Grapalat" w:hAnsi="GHEA Grapalat" w:cs="Arian AMU"/>
                <w:b/>
                <w:i/>
              </w:rPr>
              <w:t>100%</w:t>
            </w:r>
          </w:p>
        </w:tc>
        <w:tc>
          <w:tcPr>
            <w:tcW w:w="851" w:type="pct"/>
            <w:vAlign w:val="center"/>
          </w:tcPr>
          <w:p w:rsidR="00F3536E" w:rsidRPr="00244C4C" w:rsidRDefault="00F3536E" w:rsidP="00382390">
            <w:pPr>
              <w:jc w:val="center"/>
              <w:rPr>
                <w:rFonts w:ascii="GHEA Grapalat" w:hAnsi="GHEA Grapalat" w:cs="Arian AMU"/>
                <w:b/>
                <w:i/>
              </w:rPr>
            </w:pPr>
            <w:r w:rsidRPr="00244C4C">
              <w:rPr>
                <w:rFonts w:ascii="GHEA Grapalat" w:hAnsi="GHEA Grapalat" w:cs="Arian AMU"/>
                <w:b/>
                <w:i/>
              </w:rPr>
              <w:t>100%</w:t>
            </w:r>
          </w:p>
        </w:tc>
      </w:tr>
    </w:tbl>
    <w:p w:rsidR="00F3536E" w:rsidRPr="00244C4C" w:rsidRDefault="00F3536E" w:rsidP="008E4960">
      <w:pPr>
        <w:rPr>
          <w:rFonts w:ascii="GHEA Grapalat" w:hAnsi="GHEA Grapalat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Աղյուսակի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վերլուծությունը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վկայում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. </w:t>
      </w:r>
    </w:p>
    <w:p w:rsidR="00F3536E" w:rsidRPr="00244C4C" w:rsidRDefault="00F3536E" w:rsidP="0038239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կրթական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ցենզի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մեծամասնություն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տեղում՝</w:t>
      </w:r>
      <w:r w:rsidRPr="00244C4C">
        <w:rPr>
          <w:rFonts w:ascii="GHEA Grapalat" w:hAnsi="GHEA Grapalat" w:cs="ArialArmenianMT"/>
          <w:lang w:val="hy-AM"/>
        </w:rPr>
        <w:t xml:space="preserve"> 45%-</w:t>
      </w:r>
      <w:r w:rsidRPr="00244C4C">
        <w:rPr>
          <w:rFonts w:ascii="GHEA Grapalat" w:hAnsi="GHEA Grapalat" w:cs="Sylfaen"/>
          <w:lang w:val="hy-AM"/>
        </w:rPr>
        <w:t>ով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միջնակարգ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կրթությունը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կրթությունը</w:t>
      </w:r>
      <w:r w:rsidRPr="00244C4C">
        <w:rPr>
          <w:rFonts w:ascii="GHEA Grapalat" w:hAnsi="GHEA Grapalat"/>
          <w:lang w:val="hy-AM"/>
        </w:rPr>
        <w:t xml:space="preserve"> 30%-</w:t>
      </w:r>
      <w:r w:rsidRPr="00244C4C">
        <w:rPr>
          <w:rFonts w:ascii="GHEA Grapalat" w:hAnsi="GHEA Grapalat" w:cs="Sylfaen"/>
          <w:lang w:val="hy-AM"/>
        </w:rPr>
        <w:t>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382390">
      <w:pPr>
        <w:pStyle w:val="ListBullet"/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չափանիշի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մասնաբաժինը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կանանց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ArialArmenianMT"/>
          <w:lang w:val="hy-AM"/>
        </w:rPr>
        <w:t>60-65%:</w:t>
      </w:r>
    </w:p>
    <w:p w:rsidR="00F3536E" w:rsidRPr="00244C4C" w:rsidRDefault="00F3536E" w:rsidP="00382390">
      <w:pPr>
        <w:pStyle w:val="ListBullet"/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տևողության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գերակշռող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մասը՝</w:t>
      </w:r>
      <w:r w:rsidRPr="00244C4C">
        <w:rPr>
          <w:rFonts w:ascii="GHEA Grapalat" w:hAnsi="GHEA Grapalat"/>
          <w:lang w:val="hy-AM"/>
        </w:rPr>
        <w:t xml:space="preserve"> 43%,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երեք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կարգավիճակում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գտնվողները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Կանայք</w:t>
      </w:r>
      <w:r w:rsidRPr="00244C4C">
        <w:rPr>
          <w:rFonts w:ascii="GHEA Grapalat" w:hAnsi="GHEA Grapalat"/>
          <w:lang w:val="hy-AM"/>
        </w:rPr>
        <w:t xml:space="preserve"> 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գործազուրկների</w:t>
      </w:r>
      <w:r w:rsidRPr="00244C4C">
        <w:rPr>
          <w:rFonts w:ascii="GHEA Grapalat" w:hAnsi="GHEA Grapalat"/>
          <w:lang w:val="hy-AM"/>
        </w:rPr>
        <w:t xml:space="preserve"> 71%-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տեղավորվել</w:t>
      </w:r>
      <w:r w:rsidRPr="00244C4C">
        <w:rPr>
          <w:rFonts w:ascii="GHEA Grapalat" w:hAnsi="GHEA Grapalat"/>
          <w:lang w:val="hy-AM"/>
        </w:rPr>
        <w:t xml:space="preserve"> 525 </w:t>
      </w:r>
      <w:r w:rsidRPr="00244C4C">
        <w:rPr>
          <w:rFonts w:ascii="GHEA Grapalat" w:hAnsi="GHEA Grapalat" w:cs="Sylfaen"/>
          <w:lang w:val="hy-AM"/>
        </w:rPr>
        <w:t>մարդ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աղյուսակներից</w:t>
      </w:r>
      <w:r w:rsidRPr="00244C4C">
        <w:rPr>
          <w:rFonts w:ascii="GHEA Grapalat" w:hAnsi="GHEA Grapalat"/>
          <w:lang w:val="hy-AM"/>
        </w:rPr>
        <w:t>, գ</w:t>
      </w:r>
      <w:r w:rsidRPr="00244C4C">
        <w:rPr>
          <w:rFonts w:ascii="GHEA Grapalat" w:hAnsi="GHEA Grapalat" w:cs="Sylfaen"/>
          <w:lang w:val="hy-AM"/>
        </w:rPr>
        <w:t>ործազուրկների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աստիճանաբար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Չնայած</w:t>
      </w:r>
      <w:r w:rsidRPr="00244C4C">
        <w:rPr>
          <w:rFonts w:ascii="GHEA Grapalat" w:hAnsi="GHEA Grapalat"/>
          <w:lang w:val="hy-AM"/>
        </w:rPr>
        <w:t xml:space="preserve"> 2006-2008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/>
          <w:lang w:val="hy-AM"/>
        </w:rPr>
        <w:t xml:space="preserve">.,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ճգնաժամը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աստիճանաբար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կրճատվել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նշվեց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գործազրկությունն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սկսեց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ճգնաժամից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Վերլուծելով</w:t>
      </w:r>
      <w:r w:rsidRPr="00244C4C">
        <w:rPr>
          <w:rFonts w:ascii="GHEA Grapalat" w:hAnsi="GHEA Grapalat"/>
          <w:lang w:val="hy-AM"/>
        </w:rPr>
        <w:t xml:space="preserve"> 2009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փոփոխությունները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նկատում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լեռնահանքային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կրճատման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միտում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Նրանց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իջեցվող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պատվերների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աստիճանական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շարունակաբար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կրճատվում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աշխատատեղերը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գործազրկությունը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Կրճատելով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վերոհիշյալ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կբարձրացնեն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աշխատաշուկայում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լարվածությունը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Ավելին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դիտարկենք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երեք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դինամիկան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2012-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նշված</w:t>
      </w:r>
      <w:r w:rsidRPr="00244C4C">
        <w:rPr>
          <w:rFonts w:ascii="GHEA Grapalat" w:hAnsi="GHEA Grapalat"/>
          <w:lang w:val="hy-AM"/>
        </w:rPr>
        <w:t xml:space="preserve"> 525 </w:t>
      </w:r>
      <w:r w:rsidRPr="00244C4C">
        <w:rPr>
          <w:rFonts w:ascii="GHEA Grapalat" w:hAnsi="GHEA Grapalat" w:cs="Sylfaen"/>
          <w:lang w:val="hy-AM"/>
        </w:rPr>
        <w:t>մարդկանցից</w:t>
      </w:r>
      <w:r w:rsidRPr="00244C4C">
        <w:rPr>
          <w:rFonts w:ascii="GHEA Grapalat" w:hAnsi="GHEA Grapalat"/>
          <w:lang w:val="hy-AM"/>
        </w:rPr>
        <w:t xml:space="preserve"> 9%-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տեղավորվել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ոլորտում</w:t>
      </w:r>
      <w:r w:rsidRPr="00244C4C">
        <w:rPr>
          <w:rFonts w:ascii="GHEA Grapalat" w:hAnsi="GHEA Grapalat"/>
          <w:lang w:val="hy-AM"/>
        </w:rPr>
        <w:t>, 2011-</w:t>
      </w:r>
      <w:r w:rsidRPr="00244C4C">
        <w:rPr>
          <w:rFonts w:ascii="GHEA Grapalat" w:hAnsi="GHEA Grapalat" w:cs="Sylfaen"/>
          <w:lang w:val="hy-AM"/>
        </w:rPr>
        <w:t>ին՝</w:t>
      </w:r>
      <w:r w:rsidRPr="00244C4C">
        <w:rPr>
          <w:rFonts w:ascii="GHEA Grapalat" w:hAnsi="GHEA Grapalat"/>
          <w:lang w:val="hy-AM"/>
        </w:rPr>
        <w:t xml:space="preserve"> 748 </w:t>
      </w:r>
      <w:r w:rsidRPr="00244C4C">
        <w:rPr>
          <w:rFonts w:ascii="GHEA Grapalat" w:hAnsi="GHEA Grapalat" w:cs="Sylfaen"/>
          <w:lang w:val="hy-AM"/>
        </w:rPr>
        <w:t>տեղավորվածներից</w:t>
      </w:r>
      <w:r w:rsidRPr="00244C4C">
        <w:rPr>
          <w:rFonts w:ascii="GHEA Grapalat" w:hAnsi="GHEA Grapalat"/>
          <w:lang w:val="hy-AM"/>
        </w:rPr>
        <w:t xml:space="preserve"> 11%-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2010-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12%: </w:t>
      </w:r>
      <w:r w:rsidRPr="00244C4C">
        <w:rPr>
          <w:rFonts w:ascii="GHEA Grapalat" w:hAnsi="GHEA Grapalat" w:cs="Sylfaen"/>
          <w:lang w:val="hy-AM"/>
        </w:rPr>
        <w:t>Այսինքն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հանքագործական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կրճատում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տրամադրվող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գործունեությունից</w:t>
      </w:r>
      <w:r w:rsidRPr="00244C4C">
        <w:rPr>
          <w:rFonts w:ascii="GHEA Grapalat" w:hAnsi="GHEA Grapalat"/>
          <w:lang w:val="hy-AM"/>
        </w:rPr>
        <w:t xml:space="preserve">:   </w:t>
      </w:r>
    </w:p>
    <w:p w:rsidR="00F3536E" w:rsidRPr="00244C4C" w:rsidRDefault="00F3536E" w:rsidP="00E84D5C">
      <w:pPr>
        <w:autoSpaceDE w:val="0"/>
        <w:autoSpaceDN w:val="0"/>
        <w:adjustRightInd w:val="0"/>
        <w:spacing w:line="240" w:lineRule="auto"/>
        <w:rPr>
          <w:rFonts w:ascii="GHEA Grapalat" w:hAnsi="GHEA Grapalat" w:cs="Sylfaen"/>
          <w:lang w:val="hy-AM"/>
        </w:rPr>
      </w:pPr>
    </w:p>
    <w:p w:rsidR="00F3536E" w:rsidRPr="00244C4C" w:rsidRDefault="00F3536E" w:rsidP="00382390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հետևանքներից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բացի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գործազրկությունն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հետևանքներ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հատկապես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խոսքը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երկարատև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մասին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Այսպես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մեկից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դադարեցումը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հանգեցնում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հմտությունների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կորստի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եկամուտների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բացակայության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հասարակության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դիրքի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հանգեցնել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ինքնագնահատականի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մեկուսացման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Բացի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փնտրելու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անհաջող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փորձերը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սթրեսների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վարքագծի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շեղումների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դրսևորման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դառնում</w:t>
      </w:r>
      <w:r w:rsidRPr="00244C4C">
        <w:rPr>
          <w:rFonts w:ascii="GHEA Grapalat" w:hAnsi="GHEA Grapalat" w:cs="ArialArmenianMT"/>
          <w:lang w:val="hy-AM"/>
        </w:rPr>
        <w:t>:</w:t>
      </w:r>
    </w:p>
    <w:p w:rsidR="00F3536E" w:rsidRPr="00244C4C" w:rsidRDefault="00F3536E" w:rsidP="00870383">
      <w:pPr>
        <w:rPr>
          <w:rFonts w:ascii="GHEA Grapalat" w:hAnsi="GHEA Grapalat" w:cs="ArialArmenianMT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ենթատեքստում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երեք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կարգավիճակում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գտնվողների</w:t>
      </w:r>
      <w:r w:rsidRPr="00244C4C">
        <w:rPr>
          <w:rFonts w:ascii="GHEA Grapalat" w:hAnsi="GHEA Grapalat"/>
          <w:lang w:val="hy-AM"/>
        </w:rPr>
        <w:t xml:space="preserve"> 43% </w:t>
      </w:r>
      <w:r w:rsidRPr="00244C4C">
        <w:rPr>
          <w:rFonts w:ascii="GHEA Grapalat" w:hAnsi="GHEA Grapalat" w:cs="Sylfaen"/>
          <w:lang w:val="hy-AM"/>
        </w:rPr>
        <w:t>ցուցանիշը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լարվածության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խոշոր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Փաստորեն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զուգորդվում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երկարատևությամբ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82390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ցույց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հետազոտությունները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երեք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գործազուրկներից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երկուսը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ռիսկի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Հետևաբար</w:t>
      </w:r>
      <w:r w:rsidRPr="00244C4C">
        <w:rPr>
          <w:rFonts w:ascii="GHEA Grapalat" w:hAnsi="GHEA Grapalat"/>
          <w:lang w:val="hy-AM"/>
        </w:rPr>
        <w:t>,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մրցակցությունը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բարձրացնելու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 w:cs="ArialArmenianM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քանակը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lArmenianMT"/>
          <w:lang w:val="hy-AM"/>
        </w:rPr>
        <w:t>, 2006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lArmenianM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հունվարի</w:t>
      </w:r>
      <w:r w:rsidRPr="00244C4C">
        <w:rPr>
          <w:rFonts w:ascii="GHEA Grapalat" w:hAnsi="GHEA Grapalat" w:cs="ArialArmenianMT"/>
          <w:lang w:val="hy-AM"/>
        </w:rPr>
        <w:t xml:space="preserve"> 1-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ուժի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մտած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ArialArmenianMT"/>
          <w:lang w:val="hy-AM"/>
        </w:rPr>
        <w:t>«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պաշտպանության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մասին</w:t>
      </w:r>
      <w:r w:rsidRPr="00244C4C">
        <w:rPr>
          <w:rFonts w:ascii="GHEA Grapalat" w:hAnsi="GHEA Grapalat"/>
          <w:lang w:val="hy-AM"/>
        </w:rPr>
        <w:t>»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օրենքով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կարգավիճակ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</w:t>
      </w:r>
      <w:r w:rsidRPr="00244C4C">
        <w:rPr>
          <w:rFonts w:ascii="GHEA Grapalat" w:hAnsi="GHEA Grapalat"/>
          <w:lang w:val="hy-AM"/>
        </w:rPr>
        <w:t>.</w:t>
      </w:r>
      <w:r w:rsidRPr="00244C4C">
        <w:rPr>
          <w:rFonts w:ascii="GHEA Grapalat" w:hAnsi="GHEA Grapalat" w:cs="Sylfaen"/>
          <w:lang w:val="hy-AM"/>
        </w:rPr>
        <w:t>ապահովագրական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ստաժ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չունեցողները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նրանց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վերապատրաստման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Գործազուրկներից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շատերը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չունեն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որակավորում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նրանց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բնութագրել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կրթության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որակավորման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մակարդակով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Հետևաբար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նրանք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բախվել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բազմաթիվ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խոչընդոտների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նրանց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աշխատունակության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Երկարատև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պայքարելու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ցույց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այնպիսի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իրականացումը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կհամադրի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հնարավորությունները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ակտիվ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խորհրդատվությամբ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վերաբերյալ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տեղեկատվությամբ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առնվեն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յուրաքանչյուր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առանձնահատկությունները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անցումային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ցույց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միջոցառումները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հաճախ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անբավարար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Երկարատև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գործազուրկներին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տրամադրվի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ժամանակավոր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զբաղվածություն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վերապատրաստում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տեղավորման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աջակցություն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Երկարատև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հայտնվելուց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խուսափելու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աշխատունակությունը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պահպանելու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հատկապես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երիտասարդ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գործազուրկներին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տրամադրվեն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որոնման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աջակցություն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ակտիվ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միջոցառումներ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Երիտասարդ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օգտվեն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 w:cs="ArialArmenianMT"/>
          <w:lang w:val="hy-AM"/>
        </w:rPr>
        <w:t xml:space="preserve"> 6 </w:t>
      </w:r>
      <w:r w:rsidRPr="00244C4C">
        <w:rPr>
          <w:rFonts w:ascii="GHEA Grapalat" w:hAnsi="GHEA Grapalat" w:cs="Sylfaen"/>
          <w:lang w:val="hy-AM"/>
        </w:rPr>
        <w:t>ամիսների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տարեցները՝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12 </w:t>
      </w:r>
      <w:r w:rsidRPr="00244C4C">
        <w:rPr>
          <w:rFonts w:ascii="GHEA Grapalat" w:hAnsi="GHEA Grapalat" w:cs="Sylfaen"/>
          <w:lang w:val="hy-AM"/>
        </w:rPr>
        <w:t>ամիսների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 w:cs="ArialArmenianMT"/>
          <w:lang w:val="hy-AM"/>
        </w:rPr>
        <w:t xml:space="preserve">: </w:t>
      </w:r>
    </w:p>
    <w:p w:rsidR="00F3536E" w:rsidRPr="00244C4C" w:rsidRDefault="00F3536E" w:rsidP="00382390">
      <w:pPr>
        <w:rPr>
          <w:rFonts w:ascii="GHEA Grapalat" w:hAnsi="GHEA Grapalat" w:cs="ArialArmenianMT"/>
          <w:lang w:val="hy-AM"/>
        </w:rPr>
      </w:pPr>
    </w:p>
    <w:p w:rsidR="00F3536E" w:rsidRPr="00244C4C" w:rsidRDefault="00F3536E" w:rsidP="00382390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Նման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դեպքերում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կիրառելի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փնտրողների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հետազոտությունը</w:t>
      </w:r>
      <w:r w:rsidRPr="00244C4C">
        <w:rPr>
          <w:rFonts w:ascii="GHEA Grapalat" w:hAnsi="GHEA Grapalat" w:cs="ArialArmenianM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երկարատև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նկատմամբ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նրանց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խոցելիության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աստիճանը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պարզելու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lArmenianMT"/>
          <w:lang w:val="hy-AM"/>
        </w:rPr>
        <w:t>:</w:t>
      </w:r>
    </w:p>
    <w:p w:rsidR="00F3536E" w:rsidRPr="00244C4C" w:rsidRDefault="00F3536E" w:rsidP="00870383">
      <w:pPr>
        <w:rPr>
          <w:rFonts w:ascii="GHEA Grapalat" w:hAnsi="GHEA Grapalat" w:cs="ArialArmenianMT"/>
          <w:lang w:val="hy-AM"/>
        </w:rPr>
      </w:pPr>
    </w:p>
    <w:p w:rsidR="00F3536E" w:rsidRPr="00244C4C" w:rsidRDefault="00F3536E" w:rsidP="00382390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ուսուցումը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համապատասխանեցվում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կարիքներին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շուկային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կենտրոնացվում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գլխավոր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ուղղությամբ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շահագրգիռ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մասնակցությունը</w:t>
      </w:r>
      <w:r w:rsidRPr="00244C4C">
        <w:rPr>
          <w:rFonts w:ascii="GHEA Grapalat" w:hAnsi="GHEA Grapalat"/>
          <w:lang w:val="hy-AM"/>
        </w:rPr>
        <w:t xml:space="preserve">:  </w:t>
      </w:r>
    </w:p>
    <w:p w:rsidR="00F3536E" w:rsidRPr="00244C4C" w:rsidRDefault="00F3536E" w:rsidP="00F353B5">
      <w:pPr>
        <w:autoSpaceDE w:val="0"/>
        <w:autoSpaceDN w:val="0"/>
        <w:adjustRightInd w:val="0"/>
        <w:spacing w:line="240" w:lineRule="auto"/>
        <w:rPr>
          <w:rFonts w:ascii="GHEA Grapalat" w:hAnsi="GHEA Grapalat" w:cs="ArialArmenianMT"/>
          <w:lang w:val="hy-AM"/>
        </w:rPr>
      </w:pPr>
    </w:p>
    <w:p w:rsidR="00F3536E" w:rsidRPr="00244C4C" w:rsidRDefault="00F3536E" w:rsidP="00382390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Չնայած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մակարդակին՝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աշխատուժի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աշխարհագրական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շարժունակությունը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Մարդիկ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նախընտրում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չտեղափոխվել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շարունակում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նախկին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վայրում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շատերը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հնուց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հողակտոր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ժամանակներում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կառուցած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ամառանոց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ծնողներից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ժառանգած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անշարժ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գույք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հանգամանքը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գտնելու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հնարավորությունները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խիստ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սահմանափակ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շատերի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դեռևս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միգրացիայի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դիմելու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քաղաքականություն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մշակելիս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սովորույթները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ապրելակերպը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առանձնահատկությունները</w:t>
      </w:r>
      <w:r w:rsidRPr="00244C4C">
        <w:rPr>
          <w:rFonts w:ascii="GHEA Grapalat" w:hAnsi="GHEA Grapalat" w:cs="ArialArmenianMT"/>
          <w:lang w:val="hy-AM"/>
        </w:rPr>
        <w:t>: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Հետազոտությունները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վկայում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երիտասարդների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գործազրկությունը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լուրջ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Հատկապես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մտահոգիչ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երիտասարդների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երկար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տևողությունը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նշեցինք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հետևանքներով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Իրավիճակն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բարդանում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փնտրող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երիտասարդների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կրթության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հմտությունների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Տեղեկատվական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թույլ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խորքային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վերլուծություն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որպեսզի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գնահատվի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ուսումնասիրվի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համակարգը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նրանց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գոյություն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կապերը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կանխատեսելով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պահանջվող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հմտությունները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կարիքները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ճշմարիտ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կրթությունը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ուսուցումը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միշտ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երաշխիք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միջոցառումներին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զուգահեռ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ուսուցումը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համապատասխանեցնել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առհասարակ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պահանջներին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Դեռևս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հստակեցվել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թե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կարիքներ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հարկավոր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ինչպիսի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հմտություններ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բերվեն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որպեսզի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պատշաճ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կերպով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հասցեագրվեն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կարիքները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առավելագույնի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հասցվեն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ԲՈՒՀ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հաստատությունների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շրջանավարտների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հարցում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82390">
      <w:pPr>
        <w:rPr>
          <w:rFonts w:ascii="GHEA Grapalat" w:hAnsi="GHEA Grapalat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ԱՍՀՆ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</w:t>
      </w:r>
      <w:r w:rsidRPr="00244C4C">
        <w:rPr>
          <w:rFonts w:ascii="GHEA Grapalat" w:hAnsi="GHEA Grapalat"/>
          <w:lang w:val="hy-AM"/>
        </w:rPr>
        <w:t xml:space="preserve">»  </w:t>
      </w:r>
      <w:r w:rsidRPr="00244C4C">
        <w:rPr>
          <w:rFonts w:ascii="GHEA Grapalat" w:hAnsi="GHEA Grapalat" w:cs="Sylfaen"/>
          <w:lang w:val="hy-AM"/>
        </w:rPr>
        <w:t>գործակալության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նախաձեռնությամբ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տոնավաճառ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մասնակիցների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ակնկալվող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1500-2000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փնտրող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Մասնակցության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Գորիսի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Կապանի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Սիսիանի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Մեղրիի</w:t>
      </w:r>
      <w:r w:rsidRPr="00244C4C">
        <w:rPr>
          <w:rFonts w:ascii="GHEA Grapalat" w:hAnsi="GHEA Grapalat"/>
          <w:lang w:val="hy-AM"/>
        </w:rPr>
        <w:t xml:space="preserve"> 31 </w:t>
      </w:r>
      <w:r w:rsidRPr="00244C4C">
        <w:rPr>
          <w:rFonts w:ascii="GHEA Grapalat" w:hAnsi="GHEA Grapalat" w:cs="Sylfaen"/>
          <w:lang w:val="hy-AM"/>
        </w:rPr>
        <w:t>գործատուներ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մյուս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տոնավաճառների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մարդիկ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գտել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նոյեմբերի</w:t>
      </w:r>
      <w:r w:rsidRPr="00244C4C">
        <w:rPr>
          <w:rFonts w:ascii="GHEA Grapalat" w:hAnsi="GHEA Grapalat"/>
          <w:lang w:val="hy-AM"/>
        </w:rPr>
        <w:t xml:space="preserve"> 1-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փնտրողների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շուրջ</w:t>
      </w:r>
      <w:r w:rsidRPr="00244C4C">
        <w:rPr>
          <w:rFonts w:ascii="GHEA Grapalat" w:hAnsi="GHEA Grapalat"/>
          <w:lang w:val="hy-AM"/>
        </w:rPr>
        <w:t xml:space="preserve"> 5.2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ժամանակահատվածի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23.1 %-</w:t>
      </w:r>
      <w:r w:rsidRPr="00244C4C">
        <w:rPr>
          <w:rFonts w:ascii="GHEA Grapalat" w:hAnsi="GHEA Grapalat" w:cs="Sylfaen"/>
          <w:lang w:val="hy-AM"/>
        </w:rPr>
        <w:t>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փնտրողների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երիտասարդների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23.4%: </w:t>
      </w:r>
      <w:r w:rsidRPr="00244C4C">
        <w:rPr>
          <w:rFonts w:ascii="GHEA Grapalat" w:hAnsi="GHEA Grapalat" w:cs="Sylfaen"/>
          <w:lang w:val="hy-AM"/>
        </w:rPr>
        <w:t>Գործազուրկների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թվաքանակը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փնտրողների</w:t>
      </w:r>
      <w:r w:rsidRPr="00244C4C">
        <w:rPr>
          <w:rFonts w:ascii="GHEA Grapalat" w:hAnsi="GHEA Grapalat"/>
          <w:lang w:val="hy-AM"/>
        </w:rPr>
        <w:t xml:space="preserve"> 82.7%-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4.3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պաշտոնապես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գրանցված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Գործազուրկների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կշիռը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ենք՝</w:t>
      </w:r>
      <w:r w:rsidRPr="00244C4C">
        <w:rPr>
          <w:rFonts w:ascii="GHEA Grapalat" w:hAnsi="GHEA Grapalat"/>
          <w:lang w:val="hy-AM"/>
        </w:rPr>
        <w:t xml:space="preserve"> 71%: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 2012 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. </w:t>
      </w:r>
    </w:p>
    <w:p w:rsidR="00F3536E" w:rsidRPr="00244C4C" w:rsidRDefault="00F3536E" w:rsidP="0038239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«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կազմակերպում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ծրագրում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ընդգրկվել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109 </w:t>
      </w:r>
      <w:r w:rsidRPr="00244C4C">
        <w:rPr>
          <w:rFonts w:ascii="GHEA Grapalat" w:hAnsi="GHEA Grapalat" w:cs="Sylfaen"/>
          <w:lang w:val="hy-AM"/>
        </w:rPr>
        <w:t>գործազուրկ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սեփականատեր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հանդիսացող</w:t>
      </w:r>
      <w:r w:rsidRPr="00244C4C">
        <w:rPr>
          <w:rFonts w:ascii="GHEA Grapalat" w:hAnsi="GHEA Grapalat"/>
          <w:lang w:val="hy-AM"/>
        </w:rPr>
        <w:t xml:space="preserve"> 17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փնտրող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9-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հաշմանդամ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38239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«</w:t>
      </w:r>
      <w:r w:rsidRPr="00244C4C">
        <w:rPr>
          <w:rFonts w:ascii="GHEA Grapalat" w:hAnsi="GHEA Grapalat" w:cs="Sylfaen"/>
          <w:lang w:val="hy-AM"/>
        </w:rPr>
        <w:t>Ձեռնարկատիրական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գրանցման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հաշմանդամներին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տրամադրվող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աջակցություն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ծրագրում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ընդգրկվել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 9-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հաշմանդամ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8239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«</w:t>
      </w:r>
      <w:r w:rsidRPr="00244C4C">
        <w:rPr>
          <w:rFonts w:ascii="GHEA Grapalat" w:hAnsi="GHEA Grapalat" w:cs="Sylfaen"/>
          <w:lang w:val="hy-AM"/>
        </w:rPr>
        <w:t>Աշխատաշուկայում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անմրցունակ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ընդունելու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փոխհատուցում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գործատուին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ծրագրում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ընդգրկվել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25  </w:t>
      </w:r>
      <w:r w:rsidRPr="00244C4C">
        <w:rPr>
          <w:rFonts w:ascii="GHEA Grapalat" w:hAnsi="GHEA Grapalat" w:cs="Sylfaen"/>
          <w:lang w:val="hy-AM"/>
        </w:rPr>
        <w:t>անմրցունակ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8239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«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գործուղվող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նյութական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հատուցում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ծրագրում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ընդգրկվել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6-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գործազուրկ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հաշմանդամ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8239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«</w:t>
      </w:r>
      <w:r w:rsidRPr="00244C4C">
        <w:rPr>
          <w:rFonts w:ascii="GHEA Grapalat" w:hAnsi="GHEA Grapalat" w:cs="Sylfaen"/>
          <w:lang w:val="hy-AM"/>
        </w:rPr>
        <w:t>Մասնագիտություն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չունեցող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գործազուրկների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փնտրող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չզբաղված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հաշմանդամների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պրակտիկայի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գործատուի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ծրագրում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ընդգրկվել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19-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երիտասարդ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8239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«</w:t>
      </w:r>
      <w:r w:rsidRPr="00244C4C">
        <w:rPr>
          <w:rFonts w:ascii="GHEA Grapalat" w:hAnsi="GHEA Grapalat" w:cs="Sylfaen"/>
          <w:lang w:val="hy-AM"/>
        </w:rPr>
        <w:t>Հաշմանդամների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աշխատատեղերի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հարմարեցում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ծրագրում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ընդգրկվել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4 </w:t>
      </w:r>
      <w:r w:rsidRPr="00244C4C">
        <w:rPr>
          <w:rFonts w:ascii="GHEA Grapalat" w:hAnsi="GHEA Grapalat" w:cs="Sylfaen"/>
          <w:lang w:val="hy-AM"/>
        </w:rPr>
        <w:t>հաշմանդամ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6F5D3B">
      <w:pPr>
        <w:spacing w:line="240" w:lineRule="auto"/>
        <w:rPr>
          <w:rFonts w:ascii="GHEA Grapalat" w:hAnsi="GHEA Grapalat" w:cs="Sylfaen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ներկայումս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հիմնախնդիրները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38239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պաշտոնապես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գրանցված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տարբերություն</w:t>
      </w:r>
      <w:r w:rsidRPr="00244C4C">
        <w:rPr>
          <w:rFonts w:ascii="GHEA Grapalat" w:hAnsi="GHEA Grapalat"/>
          <w:lang w:val="hy-AM"/>
        </w:rPr>
        <w:t xml:space="preserve">, </w:t>
      </w:r>
    </w:p>
    <w:p w:rsidR="00F3536E" w:rsidRPr="00244C4C" w:rsidRDefault="00F3536E" w:rsidP="0038239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անհամաչափություն</w:t>
      </w:r>
      <w:r w:rsidRPr="00244C4C">
        <w:rPr>
          <w:rFonts w:ascii="GHEA Grapalat" w:hAnsi="GHEA Grapalat"/>
          <w:lang w:val="hy-AM"/>
        </w:rPr>
        <w:t>,</w:t>
      </w:r>
    </w:p>
    <w:p w:rsidR="00F3536E" w:rsidRPr="00244C4C" w:rsidRDefault="00F3536E" w:rsidP="0038239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միգրացիայի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</w:t>
      </w:r>
      <w:r w:rsidRPr="00244C4C">
        <w:rPr>
          <w:rFonts w:ascii="GHEA Grapalat" w:hAnsi="GHEA Grapalat"/>
          <w:lang w:val="hy-AM"/>
        </w:rPr>
        <w:t>,</w:t>
      </w:r>
    </w:p>
    <w:p w:rsidR="00F3536E" w:rsidRPr="00244C4C" w:rsidRDefault="00F3536E" w:rsidP="0038239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թաքնված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զբաղվածություն</w:t>
      </w:r>
      <w:r w:rsidRPr="00244C4C">
        <w:rPr>
          <w:rFonts w:ascii="GHEA Grapalat" w:hAnsi="GHEA Grapalat"/>
          <w:lang w:val="hy-AM"/>
        </w:rPr>
        <w:t>,</w:t>
      </w:r>
    </w:p>
    <w:p w:rsidR="00F3536E" w:rsidRPr="00244C4C" w:rsidRDefault="00F3536E" w:rsidP="0038239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աշխատաշուկայում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առաջարկի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պահանջարկի</w:t>
      </w:r>
      <w:r w:rsidRPr="00244C4C">
        <w:rPr>
          <w:rFonts w:ascii="GHEA Grapalat" w:hAnsi="GHEA Grapalat"/>
          <w:lang w:val="hy-AM"/>
        </w:rPr>
        <w:t xml:space="preserve">   </w:t>
      </w:r>
      <w:r w:rsidRPr="00244C4C">
        <w:rPr>
          <w:rFonts w:ascii="GHEA Grapalat" w:hAnsi="GHEA Grapalat" w:cs="Sylfaen"/>
          <w:lang w:val="hy-AM"/>
        </w:rPr>
        <w:t>անհամապատասխանության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</w:t>
      </w:r>
      <w:r w:rsidRPr="00244C4C">
        <w:rPr>
          <w:rFonts w:ascii="GHEA Grapalat" w:hAnsi="GHEA Grapalat"/>
          <w:lang w:val="hy-AM"/>
        </w:rPr>
        <w:t>,</w:t>
      </w:r>
    </w:p>
    <w:p w:rsidR="00F3536E" w:rsidRPr="00244C4C" w:rsidRDefault="00F3536E" w:rsidP="0038239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կանանց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գյուղաբնակ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անձանց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հատկապես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երիտասարդների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գնահատումը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վկայում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երևույթի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յուրովի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պատկերի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մասին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պայմանավորող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բաժանել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երեք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խմբերի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1) </w:t>
      </w:r>
      <w:r w:rsidRPr="00244C4C">
        <w:rPr>
          <w:rFonts w:ascii="GHEA Grapalat" w:hAnsi="GHEA Grapalat" w:cs="Sylfaen"/>
          <w:lang w:val="hy-AM"/>
        </w:rPr>
        <w:t>երկրի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առանձնահատկություններից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բխող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գործոններ</w:t>
      </w: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2)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առանձնահատկություններից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բխող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գործոններ</w:t>
      </w: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3)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առանձնահատկություններից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բխող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գործոններ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82390">
      <w:pPr>
        <w:rPr>
          <w:rFonts w:ascii="GHEA Grapalat" w:hAnsi="GHEA Grapalat"/>
          <w:lang w:val="hy-AM"/>
        </w:rPr>
      </w:pPr>
    </w:p>
    <w:p w:rsidR="00F3536E" w:rsidRPr="00244C4C" w:rsidRDefault="00F3536E" w:rsidP="00382390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առանձնահատկություններից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ելնելով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բնակչությունն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դանդաղ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տեմպերով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հաղթահարում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աղքատությունը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քաղաքայինը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Անհավասարության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աստիճանը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նկատելիորեն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հերթին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լուրջ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աղքատածին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>:</w:t>
      </w:r>
    </w:p>
    <w:p w:rsidR="00F3536E" w:rsidRPr="00244C4C" w:rsidRDefault="00F3536E" w:rsidP="00AC729E">
      <w:pPr>
        <w:autoSpaceDE w:val="0"/>
        <w:autoSpaceDN w:val="0"/>
        <w:adjustRightInd w:val="0"/>
        <w:spacing w:line="240" w:lineRule="auto"/>
        <w:rPr>
          <w:rFonts w:ascii="GHEA Grapalat" w:hAnsi="GHEA Grapalat" w:cs="Sylfaen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 w:cs="ArialArmenianMT"/>
          <w:lang w:val="hy-AM"/>
        </w:rPr>
        <w:t xml:space="preserve"> 67.8%-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կենտրոնացած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քաղաքներում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տարբերություն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Կապանի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Մեղրու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տարածաշրջանների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քաղաքաբնակները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համապատասխանաբար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 w:cs="ArialArmenianMT"/>
          <w:lang w:val="hy-AM"/>
        </w:rPr>
        <w:t xml:space="preserve"> 86.7%-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78.7%-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 w:cs="ArialArmenianMT"/>
          <w:lang w:val="hy-AM"/>
        </w:rPr>
        <w:t>, (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պայմանավորված</w:t>
      </w:r>
      <w:r w:rsidRPr="00244C4C">
        <w:rPr>
          <w:rFonts w:ascii="GHEA Grapalat" w:hAnsi="GHEA Grapalat" w:cs="ArialArmenianM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Գորիսի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Սիսիանի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տարածաշրջաններում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հարաբերակցությունը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համարյա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հավասար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քաղաքաբնակներ</w:t>
      </w:r>
      <w:r w:rsidRPr="00244C4C">
        <w:rPr>
          <w:rFonts w:ascii="GHEA Grapalat" w:hAnsi="GHEA Grapalat" w:cs="ArialArmenianM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գյուղաբնակներ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հարաբերակցությունը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համապատասխանաբար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>` 51.5% - 48.5%-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50.4% -49.6%-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տարածաշրջաններում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քիչ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արդյունաբերական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ձեռնարկությունները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բնակչությունը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գյուղատնտեսությամբ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AC729E">
      <w:pPr>
        <w:autoSpaceDE w:val="0"/>
        <w:autoSpaceDN w:val="0"/>
        <w:adjustRightInd w:val="0"/>
        <w:spacing w:line="240" w:lineRule="auto"/>
        <w:rPr>
          <w:rFonts w:ascii="GHEA Grapalat" w:hAnsi="GHEA Grapalat" w:cs="Sylfaen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Հայաստանում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աղետի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սահմանամերձ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գոտիներում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</w:t>
      </w:r>
      <w:r w:rsidRPr="00244C4C">
        <w:rPr>
          <w:rFonts w:ascii="GHEA Grapalat" w:hAnsi="GHEA Grapalat"/>
          <w:lang w:val="hy-AM"/>
        </w:rPr>
        <w:t xml:space="preserve"> 135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որոնցից</w:t>
      </w:r>
      <w:r w:rsidRPr="00244C4C">
        <w:rPr>
          <w:rFonts w:ascii="GHEA Grapalat" w:hAnsi="GHEA Grapalat" w:cs="ArialArmenianMT"/>
          <w:lang w:val="hy-AM"/>
        </w:rPr>
        <w:t xml:space="preserve"> 105-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սահմանամերձ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լեռնային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միմյանցից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հեռավորությունների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Հետևաբար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աղքատությունը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չքավորությունը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սուր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ընդգծված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ազդում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չափը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Որքան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թվով</w:t>
      </w:r>
      <w:r w:rsidRPr="00244C4C">
        <w:rPr>
          <w:rFonts w:ascii="GHEA Grapalat" w:hAnsi="GHEA Grapalat" w:cs="ArialArmenianM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այնքան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հակվածությունը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աներևույթ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հեռանկարները</w:t>
      </w:r>
      <w:r w:rsidRPr="00244C4C">
        <w:rPr>
          <w:rFonts w:ascii="GHEA Grapalat" w:hAnsi="GHEA Grapalat" w:cs="ArialArmenianM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համայնքներից</w:t>
      </w:r>
      <w:r w:rsidRPr="00244C4C">
        <w:rPr>
          <w:rFonts w:ascii="GHEA Grapalat" w:hAnsi="GHEA Grapalat"/>
          <w:lang w:val="hy-AM"/>
        </w:rPr>
        <w:t xml:space="preserve"> 71.6%</w:t>
      </w:r>
      <w:r w:rsidRPr="00244C4C">
        <w:rPr>
          <w:rFonts w:ascii="GHEA Grapalat" w:hAnsi="GHEA Grapalat" w:cs="ArialArmenianM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500 </w:t>
      </w:r>
      <w:r w:rsidRPr="00244C4C">
        <w:rPr>
          <w:rFonts w:ascii="GHEA Grapalat" w:hAnsi="GHEA Grapalat" w:cs="Sylfaen"/>
          <w:lang w:val="hy-AM"/>
        </w:rPr>
        <w:t>բնակիչ</w:t>
      </w:r>
      <w:r w:rsidRPr="00244C4C">
        <w:rPr>
          <w:rFonts w:ascii="GHEA Grapalat" w:hAnsi="GHEA Grapalat"/>
          <w:lang w:val="hy-AM"/>
        </w:rPr>
        <w:t>, 13.8%</w:t>
      </w:r>
      <w:r w:rsidRPr="00244C4C">
        <w:rPr>
          <w:rFonts w:ascii="GHEA Grapalat" w:hAnsi="GHEA Grapalat" w:cs="ArialArmenianM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 w:cs="ArialArmenianMT"/>
          <w:lang w:val="hy-AM"/>
        </w:rPr>
        <w:t xml:space="preserve">` 501-1,000 </w:t>
      </w:r>
      <w:r w:rsidRPr="00244C4C">
        <w:rPr>
          <w:rFonts w:ascii="GHEA Grapalat" w:hAnsi="GHEA Grapalat" w:cs="Sylfaen"/>
          <w:lang w:val="hy-AM"/>
        </w:rPr>
        <w:t>բնակիչ</w:t>
      </w:r>
      <w:r w:rsidRPr="00244C4C">
        <w:rPr>
          <w:rFonts w:ascii="GHEA Grapalat" w:hAnsi="GHEA Grapalat" w:cs="ArialArmenianMT"/>
          <w:lang w:val="hy-AM"/>
        </w:rPr>
        <w:t>, 14.6%-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1,000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բնակիչ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/>
          <w:lang w:val="hy-AM"/>
        </w:rPr>
        <w:t xml:space="preserve"> 2/3-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հարցում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ակնհայտորեն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օբյեկտիվ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խոչընդոտներ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Ուսումնասիրությունները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ցույց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խոցելի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կշռով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ներկայացվածությամբ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տարեցները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բազմազավակ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ընտանիքները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հաշմանդամները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ծնողազուրկ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երեխաները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նպաստառուները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խոցելի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23%-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Խոցելի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հետազոտության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հավանականությամբ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կարողանա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հաղթահարելու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առումով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ուսումնասիրել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գործոնները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դարձնել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խոցելի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ցույց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խոցելի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շարքում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առաջատարներից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ՄԱԶԾ</w:t>
      </w:r>
      <w:r w:rsidRPr="00244C4C">
        <w:rPr>
          <w:rFonts w:ascii="GHEA Grapalat" w:hAnsi="GHEA Grapalat"/>
          <w:lang w:val="hy-AM"/>
        </w:rPr>
        <w:t>, 2005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4-</w:t>
      </w:r>
      <w:r w:rsidRPr="00244C4C">
        <w:rPr>
          <w:rFonts w:ascii="GHEA Grapalat" w:hAnsi="GHEA Grapalat" w:cs="Sylfaen"/>
          <w:lang w:val="hy-AM"/>
        </w:rPr>
        <w:t>րդն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խոցելիության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համաթվով՝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Տավուշից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Գեղարքունիքից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Կոտայքից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խոցելիությունը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հանգամանքով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սահմանամերձ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սահմանակցում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Ադրբեջանին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Վերջինիս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հակամարտության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հետևանքով</w:t>
      </w:r>
      <w:r w:rsidRPr="00244C4C">
        <w:rPr>
          <w:rFonts w:ascii="GHEA Grapalat" w:hAnsi="GHEA Grapalat"/>
          <w:lang w:val="hy-AM"/>
        </w:rPr>
        <w:t xml:space="preserve"> 9,500 </w:t>
      </w:r>
      <w:r w:rsidRPr="00244C4C">
        <w:rPr>
          <w:rFonts w:ascii="GHEA Grapalat" w:hAnsi="GHEA Grapalat" w:cs="Sylfaen"/>
          <w:lang w:val="hy-AM"/>
        </w:rPr>
        <w:t>էթնիկ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գաղթել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ապաստան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Հետագայում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արտագաղթի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ներկայումս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625 </w:t>
      </w:r>
      <w:r w:rsidRPr="00244C4C">
        <w:rPr>
          <w:rFonts w:ascii="GHEA Grapalat" w:hAnsi="GHEA Grapalat" w:cs="Sylfaen"/>
          <w:lang w:val="hy-AM"/>
        </w:rPr>
        <w:t>անձ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փախստականի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կարգավիճակ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ներգրավված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հասարակական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կյանքում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խոցելիության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բաշխվածությունը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մասնավորապես՝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ներկայացվածությունը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 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հունվարի</w:t>
      </w:r>
      <w:r w:rsidRPr="00244C4C">
        <w:rPr>
          <w:rFonts w:ascii="GHEA Grapalat" w:hAnsi="GHEA Grapalat"/>
          <w:lang w:val="hy-AM"/>
        </w:rPr>
        <w:t xml:space="preserve"> 1-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դրությամբ</w:t>
      </w:r>
      <w:r w:rsidRPr="00244C4C">
        <w:rPr>
          <w:rFonts w:ascii="GHEA Grapalat" w:hAnsi="GHEA Grapalat"/>
          <w:lang w:val="hy-AM"/>
        </w:rPr>
        <w:t xml:space="preserve"> 60-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տղամարդիկ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12.7%,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կանայք՝</w:t>
      </w:r>
      <w:r w:rsidRPr="00244C4C">
        <w:rPr>
          <w:rFonts w:ascii="GHEA Grapalat" w:hAnsi="GHEA Grapalat"/>
          <w:lang w:val="hy-AM"/>
        </w:rPr>
        <w:t xml:space="preserve"> 16.5%: 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երիտասարդների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Դրան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նպաստել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Ադրբեջանի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հակամարտությունը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բազմաթիվ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երիտասարդներ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անձինք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միգրացիայի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հանգեցրել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ծերացման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4F005C">
      <w:pPr>
        <w:autoSpaceDE w:val="0"/>
        <w:autoSpaceDN w:val="0"/>
        <w:adjustRightInd w:val="0"/>
        <w:spacing w:line="240" w:lineRule="auto"/>
        <w:rPr>
          <w:rFonts w:ascii="GHEA Grapalat" w:hAnsi="GHEA Grapalat" w:cs="Sylfaen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հաղթահարման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լուծում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հետևյալն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. </w:t>
      </w:r>
    </w:p>
    <w:p w:rsidR="00F3536E" w:rsidRPr="00244C4C" w:rsidRDefault="00F3536E" w:rsidP="0038239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</w:t>
      </w:r>
    </w:p>
    <w:p w:rsidR="00F3536E" w:rsidRPr="00244C4C" w:rsidRDefault="00F3536E" w:rsidP="0038239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</w:t>
      </w:r>
    </w:p>
    <w:p w:rsidR="00F3536E" w:rsidRPr="00244C4C" w:rsidRDefault="00F3536E" w:rsidP="0038239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սահմանամերձ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գոտիներին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աջակցություն</w:t>
      </w:r>
    </w:p>
    <w:p w:rsidR="00F3536E" w:rsidRPr="00244C4C" w:rsidRDefault="00F3536E" w:rsidP="0038239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խոցելի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օժանդակության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իրագործում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4F005C">
      <w:pPr>
        <w:autoSpaceDE w:val="0"/>
        <w:autoSpaceDN w:val="0"/>
        <w:adjustRightInd w:val="0"/>
        <w:spacing w:line="240" w:lineRule="auto"/>
        <w:rPr>
          <w:rFonts w:ascii="GHEA Grapalat" w:hAnsi="GHEA Grapalat" w:cs="Sylfaen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ներուժի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առանձնահատկություններով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հերթին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ավանդույթներով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ներդրումային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միջավայրով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գործոններով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ներուժը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խաթարեց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խոշոր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փլուզումը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նախկինում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տասնյակ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հազարավոր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աշխատատեղեր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Բացի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թուլացավ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90-</w:t>
      </w:r>
      <w:r w:rsidRPr="00244C4C">
        <w:rPr>
          <w:rFonts w:ascii="GHEA Grapalat" w:hAnsi="GHEA Grapalat" w:cs="Sylfaen"/>
          <w:lang w:val="hy-AM"/>
        </w:rPr>
        <w:t>ականների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պատերազմական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Այժմ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երբեմնի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հզոր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լրիվ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հզորությամբ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նախադրյալները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բազմաճյուղ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դիվերսիֆիկացված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դառնալու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նախ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պոտենցիալից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բազմազան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հարուստ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ռեսուրսները՝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պղինձ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մոլիբդեն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երկաթ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ոսկի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արծաթ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մետաղներ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շինանյութեր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ջրաէներգետիկ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Որոտան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Ողջի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Մեղրիգետ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անտառային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ռեսուրսներ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սևահողեր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ռեսուրսներ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դիվերսիֆիկացիան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զբաղվելով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ոլորտներում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B21D3B">
      <w:pPr>
        <w:autoSpaceDE w:val="0"/>
        <w:autoSpaceDN w:val="0"/>
        <w:adjustRightInd w:val="0"/>
        <w:spacing w:line="240" w:lineRule="auto"/>
        <w:rPr>
          <w:rFonts w:ascii="GHEA Grapalat" w:hAnsi="GHEA Grapalat" w:cs="ArialArmenianMT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Չնայած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պաշտոնական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աղբյուրների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հաճախ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մյուս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երբեմն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դիրքերում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սննդամթերքի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սպառողական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ցուցանիշներով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ծայրահեղ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բևեռացվածությունը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հետևաբար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խեղաթյուրում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պատկերը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784D81">
      <w:pPr>
        <w:spacing w:line="240" w:lineRule="auto"/>
        <w:rPr>
          <w:rFonts w:ascii="GHEA Grapalat" w:hAnsi="GHEA Grapalat"/>
          <w:lang w:val="hy-AM"/>
        </w:rPr>
      </w:pPr>
    </w:p>
    <w:p w:rsidR="00F3536E" w:rsidRPr="00244C4C" w:rsidRDefault="00F3536E" w:rsidP="0038239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կներկայացնենք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կհիմնավորենք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առերևույթ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թվացող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ամենևին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ամենաաղքատներից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հանրապետությունում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>
      <w:pPr>
        <w:rPr>
          <w:rFonts w:ascii="GHEA Grapalat" w:hAnsi="GHEA Grapalat"/>
          <w:lang w:val="hy-AM"/>
        </w:rPr>
      </w:pPr>
    </w:p>
    <w:p w:rsidR="00F3536E" w:rsidRPr="00244C4C" w:rsidRDefault="00F3536E" w:rsidP="00136C0F">
      <w:pPr>
        <w:rPr>
          <w:rFonts w:ascii="GHEA Grapalat" w:hAnsi="GHEA Grapalat"/>
          <w:lang w:val="hy-AM"/>
        </w:rPr>
        <w:sectPr w:rsidR="00F3536E" w:rsidRPr="00244C4C" w:rsidSect="008E2BBD">
          <w:headerReference w:type="default" r:id="rId13"/>
          <w:pgSz w:w="11906" w:h="16838"/>
          <w:pgMar w:top="1134" w:right="850" w:bottom="1134" w:left="1701" w:header="567" w:footer="567" w:gutter="0"/>
          <w:cols w:space="720"/>
          <w:docGrid w:linePitch="360"/>
        </w:sectPr>
      </w:pPr>
    </w:p>
    <w:p w:rsidR="00F3536E" w:rsidRPr="00244C4C" w:rsidRDefault="00F3536E" w:rsidP="009468B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Style w:val="FootnoteReference"/>
          <w:rFonts w:ascii="GHEA Grapalat" w:hAnsi="GHEA Grapalat" w:cs="Sylfaen"/>
          <w:b/>
          <w:lang w:val="fr-FR"/>
        </w:rPr>
        <w:footnoteReference w:id="3"/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Երևանի</w:t>
      </w:r>
      <w:r w:rsidRPr="00244C4C">
        <w:rPr>
          <w:rFonts w:ascii="GHEA Grapalat" w:hAnsi="GHEA Grapalat"/>
          <w:lang w:val="hy-AM"/>
        </w:rPr>
        <w:t>,  2008 -2011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համեմատական</w:t>
      </w:r>
    </w:p>
    <w:p w:rsidR="00F3536E" w:rsidRPr="00244C4C" w:rsidRDefault="00F3536E" w:rsidP="00136C0F">
      <w:pPr>
        <w:rPr>
          <w:rFonts w:ascii="GHEA Grapalat" w:hAnsi="GHEA Grapalat"/>
          <w:lang w:val="hy-AM"/>
        </w:rPr>
      </w:pPr>
    </w:p>
    <w:p w:rsidR="00F3536E" w:rsidRPr="00244C4C" w:rsidRDefault="00F3536E" w:rsidP="00136C0F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/>
      </w:tblPr>
      <w:tblGrid>
        <w:gridCol w:w="2011"/>
        <w:gridCol w:w="1136"/>
        <w:gridCol w:w="1136"/>
        <w:gridCol w:w="1273"/>
        <w:gridCol w:w="949"/>
        <w:gridCol w:w="1375"/>
        <w:gridCol w:w="1060"/>
        <w:gridCol w:w="1375"/>
        <w:gridCol w:w="1057"/>
        <w:gridCol w:w="1588"/>
        <w:gridCol w:w="1638"/>
      </w:tblGrid>
      <w:tr w:rsidR="00F3536E" w:rsidRPr="00244C4C" w:rsidTr="005A3495">
        <w:tc>
          <w:tcPr>
            <w:tcW w:w="68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9468BA">
            <w:pPr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(</w:t>
            </w:r>
            <w:r w:rsidRPr="00244C4C">
              <w:rPr>
                <w:rFonts w:ascii="GHEA Grapalat" w:hAnsi="GHEA Grapalat" w:cs="Arian AMU"/>
                <w:b/>
                <w:sz w:val="22"/>
              </w:rPr>
              <w:t>%)</w:t>
            </w:r>
          </w:p>
        </w:tc>
        <w:tc>
          <w:tcPr>
            <w:tcW w:w="778" w:type="pct"/>
            <w:gridSpan w:val="2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2008</w:t>
            </w:r>
          </w:p>
        </w:tc>
        <w:tc>
          <w:tcPr>
            <w:tcW w:w="761" w:type="pct"/>
            <w:gridSpan w:val="2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2009</w:t>
            </w:r>
          </w:p>
        </w:tc>
        <w:tc>
          <w:tcPr>
            <w:tcW w:w="834" w:type="pct"/>
            <w:gridSpan w:val="2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2010</w:t>
            </w:r>
          </w:p>
        </w:tc>
        <w:tc>
          <w:tcPr>
            <w:tcW w:w="1938" w:type="pct"/>
            <w:gridSpan w:val="4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2011</w:t>
            </w:r>
          </w:p>
        </w:tc>
      </w:tr>
      <w:tr w:rsidR="00F3536E" w:rsidRPr="00D41408" w:rsidTr="005A3495">
        <w:tc>
          <w:tcPr>
            <w:tcW w:w="689" w:type="pct"/>
            <w:vAlign w:val="center"/>
          </w:tcPr>
          <w:p w:rsidR="00F3536E" w:rsidRPr="00244C4C" w:rsidRDefault="00F3536E" w:rsidP="009468BA">
            <w:pPr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38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Ծայրահեղ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աղքատ</w:t>
            </w:r>
          </w:p>
        </w:tc>
        <w:tc>
          <w:tcPr>
            <w:tcW w:w="38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Աղքատ</w:t>
            </w:r>
          </w:p>
        </w:tc>
        <w:tc>
          <w:tcPr>
            <w:tcW w:w="436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Ծայրահեղ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աղքատ</w:t>
            </w:r>
          </w:p>
        </w:tc>
        <w:tc>
          <w:tcPr>
            <w:tcW w:w="325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Աղքատ</w:t>
            </w:r>
          </w:p>
        </w:tc>
        <w:tc>
          <w:tcPr>
            <w:tcW w:w="4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Ծայրահեղ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աղքատ</w:t>
            </w:r>
          </w:p>
        </w:tc>
        <w:tc>
          <w:tcPr>
            <w:tcW w:w="3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Աղքատ</w:t>
            </w:r>
          </w:p>
        </w:tc>
        <w:tc>
          <w:tcPr>
            <w:tcW w:w="4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Ծայրահեղ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աղքատ</w:t>
            </w:r>
          </w:p>
        </w:tc>
        <w:tc>
          <w:tcPr>
            <w:tcW w:w="36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Աղքատ</w:t>
            </w:r>
          </w:p>
        </w:tc>
        <w:tc>
          <w:tcPr>
            <w:tcW w:w="544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</w:rPr>
              <w:t>%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աղքատների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մեջ</w:t>
            </w:r>
          </w:p>
        </w:tc>
        <w:tc>
          <w:tcPr>
            <w:tcW w:w="56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%-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առկա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բնակչության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մեջ</w:t>
            </w:r>
          </w:p>
        </w:tc>
      </w:tr>
      <w:tr w:rsidR="00F3536E" w:rsidRPr="00244C4C" w:rsidTr="005A3495">
        <w:tc>
          <w:tcPr>
            <w:tcW w:w="689" w:type="pct"/>
            <w:vAlign w:val="center"/>
          </w:tcPr>
          <w:p w:rsidR="00F3536E" w:rsidRPr="00244C4C" w:rsidRDefault="00F3536E" w:rsidP="009468B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</w:p>
        </w:tc>
        <w:tc>
          <w:tcPr>
            <w:tcW w:w="38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1.7</w:t>
            </w:r>
          </w:p>
        </w:tc>
        <w:tc>
          <w:tcPr>
            <w:tcW w:w="38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28.1</w:t>
            </w:r>
          </w:p>
        </w:tc>
        <w:tc>
          <w:tcPr>
            <w:tcW w:w="436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3.5</w:t>
            </w:r>
          </w:p>
        </w:tc>
        <w:tc>
          <w:tcPr>
            <w:tcW w:w="325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34.6</w:t>
            </w:r>
          </w:p>
        </w:tc>
        <w:tc>
          <w:tcPr>
            <w:tcW w:w="4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2.9</w:t>
            </w:r>
          </w:p>
        </w:tc>
        <w:tc>
          <w:tcPr>
            <w:tcW w:w="3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36.9</w:t>
            </w:r>
          </w:p>
        </w:tc>
        <w:tc>
          <w:tcPr>
            <w:tcW w:w="4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3.3</w:t>
            </w:r>
          </w:p>
        </w:tc>
        <w:tc>
          <w:tcPr>
            <w:tcW w:w="36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34.9</w:t>
            </w:r>
          </w:p>
        </w:tc>
        <w:tc>
          <w:tcPr>
            <w:tcW w:w="544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9.1</w:t>
            </w:r>
          </w:p>
        </w:tc>
        <w:tc>
          <w:tcPr>
            <w:tcW w:w="56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9.1</w:t>
            </w:r>
          </w:p>
        </w:tc>
      </w:tr>
      <w:tr w:rsidR="00F3536E" w:rsidRPr="00244C4C" w:rsidTr="005A3495">
        <w:tc>
          <w:tcPr>
            <w:tcW w:w="689" w:type="pct"/>
            <w:vAlign w:val="center"/>
          </w:tcPr>
          <w:p w:rsidR="00F3536E" w:rsidRPr="00244C4C" w:rsidRDefault="00F3536E" w:rsidP="009468B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Երևան</w:t>
            </w:r>
          </w:p>
        </w:tc>
        <w:tc>
          <w:tcPr>
            <w:tcW w:w="38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1.1</w:t>
            </w:r>
          </w:p>
        </w:tc>
        <w:tc>
          <w:tcPr>
            <w:tcW w:w="38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20.1</w:t>
            </w:r>
          </w:p>
        </w:tc>
        <w:tc>
          <w:tcPr>
            <w:tcW w:w="436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2.1</w:t>
            </w:r>
          </w:p>
        </w:tc>
        <w:tc>
          <w:tcPr>
            <w:tcW w:w="325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26.7</w:t>
            </w:r>
          </w:p>
        </w:tc>
        <w:tc>
          <w:tcPr>
            <w:tcW w:w="4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2.2</w:t>
            </w:r>
          </w:p>
        </w:tc>
        <w:tc>
          <w:tcPr>
            <w:tcW w:w="3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27.1</w:t>
            </w:r>
          </w:p>
        </w:tc>
        <w:tc>
          <w:tcPr>
            <w:tcW w:w="4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2.7</w:t>
            </w:r>
          </w:p>
        </w:tc>
        <w:tc>
          <w:tcPr>
            <w:tcW w:w="36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27.5</w:t>
            </w:r>
          </w:p>
        </w:tc>
        <w:tc>
          <w:tcPr>
            <w:tcW w:w="544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26.7</w:t>
            </w:r>
          </w:p>
        </w:tc>
        <w:tc>
          <w:tcPr>
            <w:tcW w:w="56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34</w:t>
            </w:r>
          </w:p>
        </w:tc>
      </w:tr>
      <w:tr w:rsidR="00F3536E" w:rsidRPr="00244C4C" w:rsidTr="005A3495">
        <w:tc>
          <w:tcPr>
            <w:tcW w:w="689" w:type="pct"/>
            <w:vAlign w:val="center"/>
          </w:tcPr>
          <w:p w:rsidR="00F3536E" w:rsidRPr="00244C4C" w:rsidRDefault="00F3536E" w:rsidP="00B65E37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առանց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Սյունիքի</w:t>
            </w:r>
          </w:p>
        </w:tc>
        <w:tc>
          <w:tcPr>
            <w:tcW w:w="38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1.8</w:t>
            </w:r>
          </w:p>
        </w:tc>
        <w:tc>
          <w:tcPr>
            <w:tcW w:w="38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29.8</w:t>
            </w:r>
          </w:p>
        </w:tc>
        <w:tc>
          <w:tcPr>
            <w:tcW w:w="436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3.8</w:t>
            </w:r>
          </w:p>
        </w:tc>
        <w:tc>
          <w:tcPr>
            <w:tcW w:w="325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36.7</w:t>
            </w:r>
          </w:p>
        </w:tc>
        <w:tc>
          <w:tcPr>
            <w:tcW w:w="4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3.1</w:t>
            </w:r>
          </w:p>
        </w:tc>
        <w:tc>
          <w:tcPr>
            <w:tcW w:w="3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39.1</w:t>
            </w:r>
          </w:p>
        </w:tc>
        <w:tc>
          <w:tcPr>
            <w:tcW w:w="4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3.7</w:t>
            </w:r>
          </w:p>
        </w:tc>
        <w:tc>
          <w:tcPr>
            <w:tcW w:w="36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36.6</w:t>
            </w:r>
          </w:p>
        </w:tc>
        <w:tc>
          <w:tcPr>
            <w:tcW w:w="544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7.8</w:t>
            </w:r>
          </w:p>
        </w:tc>
        <w:tc>
          <w:tcPr>
            <w:tcW w:w="56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6.9</w:t>
            </w:r>
          </w:p>
        </w:tc>
      </w:tr>
      <w:tr w:rsidR="00F3536E" w:rsidRPr="00244C4C" w:rsidTr="005A3495">
        <w:tc>
          <w:tcPr>
            <w:tcW w:w="689" w:type="pct"/>
            <w:vAlign w:val="center"/>
          </w:tcPr>
          <w:p w:rsidR="00F3536E" w:rsidRPr="00244C4C" w:rsidRDefault="00F3536E" w:rsidP="00B65E37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ներառյալ</w:t>
            </w:r>
          </w:p>
        </w:tc>
        <w:tc>
          <w:tcPr>
            <w:tcW w:w="38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1.8</w:t>
            </w:r>
          </w:p>
        </w:tc>
        <w:tc>
          <w:tcPr>
            <w:tcW w:w="38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28.9</w:t>
            </w:r>
          </w:p>
        </w:tc>
        <w:tc>
          <w:tcPr>
            <w:tcW w:w="436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3.6</w:t>
            </w:r>
          </w:p>
        </w:tc>
        <w:tc>
          <w:tcPr>
            <w:tcW w:w="325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35.4</w:t>
            </w:r>
          </w:p>
        </w:tc>
        <w:tc>
          <w:tcPr>
            <w:tcW w:w="4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3.0</w:t>
            </w:r>
          </w:p>
        </w:tc>
        <w:tc>
          <w:tcPr>
            <w:tcW w:w="3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37.9</w:t>
            </w:r>
          </w:p>
        </w:tc>
        <w:tc>
          <w:tcPr>
            <w:tcW w:w="4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3.4</w:t>
            </w:r>
          </w:p>
        </w:tc>
        <w:tc>
          <w:tcPr>
            <w:tcW w:w="36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35.6</w:t>
            </w:r>
          </w:p>
        </w:tc>
        <w:tc>
          <w:tcPr>
            <w:tcW w:w="544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7.3</w:t>
            </w:r>
          </w:p>
        </w:tc>
        <w:tc>
          <w:tcPr>
            <w:tcW w:w="56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6.6</w:t>
            </w:r>
          </w:p>
        </w:tc>
      </w:tr>
      <w:tr w:rsidR="00F3536E" w:rsidRPr="00244C4C" w:rsidTr="005A3495">
        <w:tc>
          <w:tcPr>
            <w:tcW w:w="689" w:type="pct"/>
            <w:vAlign w:val="center"/>
          </w:tcPr>
          <w:p w:rsidR="00F3536E" w:rsidRPr="00244C4C" w:rsidRDefault="00F3536E" w:rsidP="009468BA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</w:t>
            </w:r>
          </w:p>
        </w:tc>
        <w:tc>
          <w:tcPr>
            <w:tcW w:w="38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1.3</w:t>
            </w:r>
          </w:p>
        </w:tc>
        <w:tc>
          <w:tcPr>
            <w:tcW w:w="38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20.3</w:t>
            </w:r>
          </w:p>
        </w:tc>
        <w:tc>
          <w:tcPr>
            <w:tcW w:w="436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2.2</w:t>
            </w:r>
          </w:p>
        </w:tc>
        <w:tc>
          <w:tcPr>
            <w:tcW w:w="325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23.4</w:t>
            </w:r>
          </w:p>
        </w:tc>
        <w:tc>
          <w:tcPr>
            <w:tcW w:w="4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1.7</w:t>
            </w:r>
          </w:p>
        </w:tc>
        <w:tc>
          <w:tcPr>
            <w:tcW w:w="3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26.8</w:t>
            </w:r>
          </w:p>
        </w:tc>
        <w:tc>
          <w:tcPr>
            <w:tcW w:w="4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1.1</w:t>
            </w:r>
          </w:p>
        </w:tc>
        <w:tc>
          <w:tcPr>
            <w:tcW w:w="36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26.8</w:t>
            </w:r>
          </w:p>
        </w:tc>
        <w:tc>
          <w:tcPr>
            <w:tcW w:w="544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3.2</w:t>
            </w:r>
          </w:p>
        </w:tc>
        <w:tc>
          <w:tcPr>
            <w:tcW w:w="56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4.2</w:t>
            </w:r>
          </w:p>
        </w:tc>
      </w:tr>
    </w:tbl>
    <w:p w:rsidR="00F3536E" w:rsidRPr="00244C4C" w:rsidRDefault="00F3536E" w:rsidP="002C73BD">
      <w:pPr>
        <w:rPr>
          <w:rFonts w:ascii="GHEA Grapalat" w:hAnsi="GHEA Grapalat"/>
          <w:lang w:val="hy-AM"/>
        </w:rPr>
        <w:sectPr w:rsidR="00F3536E" w:rsidRPr="00244C4C" w:rsidSect="009468BA">
          <w:headerReference w:type="default" r:id="rId14"/>
          <w:pgSz w:w="16838" w:h="11906" w:orient="landscape"/>
          <w:pgMar w:top="1135" w:right="1134" w:bottom="851" w:left="1134" w:header="567" w:footer="567" w:gutter="0"/>
          <w:cols w:space="720"/>
          <w:docGrid w:linePitch="360"/>
        </w:sectPr>
      </w:pPr>
    </w:p>
    <w:p w:rsidR="00F3536E" w:rsidRPr="00244C4C" w:rsidRDefault="00F3536E" w:rsidP="00E578E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2008-2011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Երևանում</w:t>
      </w:r>
      <w:r w:rsidRPr="00244C4C">
        <w:rPr>
          <w:rFonts w:ascii="GHEA Grapalat" w:hAnsi="GHEA Grapalat"/>
          <w:lang w:val="hy-AM"/>
        </w:rPr>
        <w:t xml:space="preserve">,  </w:t>
      </w:r>
      <w:r w:rsidRPr="00244C4C">
        <w:rPr>
          <w:rFonts w:ascii="GHEA Grapalat" w:hAnsi="GHEA Grapalat" w:cs="Sylfaen"/>
          <w:lang w:val="hy-AM"/>
        </w:rPr>
        <w:t>այդուհանդերձ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տեմպերով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գրանցվել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Արմավիրի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`1.5 </w:t>
      </w:r>
      <w:r w:rsidRPr="00244C4C">
        <w:rPr>
          <w:rFonts w:ascii="GHEA Grapalat" w:hAnsi="GHEA Grapalat" w:cs="Sylfaen"/>
          <w:lang w:val="hy-AM"/>
        </w:rPr>
        <w:t>անգամ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Վայոց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Ձորում</w:t>
      </w:r>
      <w:r w:rsidRPr="00244C4C">
        <w:rPr>
          <w:rFonts w:ascii="GHEA Grapalat" w:hAnsi="GHEA Grapalat"/>
          <w:lang w:val="hy-AM"/>
        </w:rPr>
        <w:t xml:space="preserve">`1.4 </w:t>
      </w:r>
      <w:r w:rsidRPr="00244C4C">
        <w:rPr>
          <w:rFonts w:ascii="GHEA Grapalat" w:hAnsi="GHEA Grapalat" w:cs="Sylfaen"/>
          <w:lang w:val="hy-AM"/>
        </w:rPr>
        <w:t>անգամ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Երևանում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Լոռու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մարզերում</w:t>
      </w:r>
      <w:r w:rsidRPr="00244C4C">
        <w:rPr>
          <w:rFonts w:ascii="GHEA Grapalat" w:hAnsi="GHEA Grapalat"/>
          <w:lang w:val="hy-AM"/>
        </w:rPr>
        <w:t xml:space="preserve">` 1.3 </w:t>
      </w:r>
      <w:r w:rsidRPr="00244C4C">
        <w:rPr>
          <w:rFonts w:ascii="GHEA Grapalat" w:hAnsi="GHEA Grapalat" w:cs="Sylfaen"/>
          <w:lang w:val="hy-AM"/>
        </w:rPr>
        <w:t>անգամ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Ավելին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դիտարկենք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ներառյալ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գրանցվել</w:t>
      </w:r>
      <w:r w:rsidRPr="00244C4C">
        <w:rPr>
          <w:rFonts w:ascii="GHEA Grapalat" w:hAnsi="GHEA Grapalat"/>
          <w:lang w:val="hy-AM"/>
        </w:rPr>
        <w:t xml:space="preserve"> 1.2 </w:t>
      </w:r>
      <w:r w:rsidRPr="00244C4C">
        <w:rPr>
          <w:rFonts w:ascii="GHEA Grapalat" w:hAnsi="GHEA Grapalat" w:cs="Sylfaen"/>
          <w:lang w:val="hy-AM"/>
        </w:rPr>
        <w:t>անգամ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աճել՝</w:t>
      </w:r>
      <w:r w:rsidRPr="00244C4C">
        <w:rPr>
          <w:rFonts w:ascii="GHEA Grapalat" w:hAnsi="GHEA Grapalat"/>
          <w:lang w:val="hy-AM"/>
        </w:rPr>
        <w:t xml:space="preserve"> 1.3 </w:t>
      </w:r>
      <w:r w:rsidRPr="00244C4C">
        <w:rPr>
          <w:rFonts w:ascii="GHEA Grapalat" w:hAnsi="GHEA Grapalat" w:cs="Sylfaen"/>
          <w:lang w:val="hy-AM"/>
        </w:rPr>
        <w:t>անգամ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Հանրապետական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քիչ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Չնայած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վերլուծենք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հարաբերակցությունը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հուշել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հետևյալը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կշռով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/>
          <w:lang w:val="hy-AM"/>
        </w:rPr>
        <w:t xml:space="preserve"> 3 </w:t>
      </w:r>
      <w:r w:rsidRPr="00244C4C">
        <w:rPr>
          <w:rFonts w:ascii="GHEA Grapalat" w:hAnsi="GHEA Grapalat" w:cs="Sylfaen"/>
          <w:lang w:val="hy-AM"/>
        </w:rPr>
        <w:t>ամենափոքր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Վայոց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Ձորից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Արագածոտնից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կշիռը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կշռին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ամենամեծերից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Վայոց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Ձորից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/>
          <w:lang w:val="hy-AM"/>
        </w:rPr>
        <w:t xml:space="preserve"> 2-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Այսինքն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9468B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Աշխարհագրական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դիրքը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բնակչությունն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` 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ծովի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մակարդակից</w:t>
      </w:r>
      <w:r w:rsidRPr="00244C4C">
        <w:rPr>
          <w:rFonts w:ascii="GHEA Grapalat" w:hAnsi="GHEA Grapalat"/>
          <w:lang w:val="hy-AM"/>
        </w:rPr>
        <w:t xml:space="preserve"> 1300-1700 </w:t>
      </w:r>
      <w:r w:rsidRPr="00244C4C">
        <w:rPr>
          <w:rFonts w:ascii="GHEA Grapalat" w:hAnsi="GHEA Grapalat" w:cs="Sylfaen"/>
          <w:lang w:val="hy-AM"/>
        </w:rPr>
        <w:t>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9468B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Հայաստան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մակարդակն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աշխարհագրական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դիրքի</w:t>
      </w:r>
      <w:r w:rsidRPr="00244C4C">
        <w:rPr>
          <w:rFonts w:ascii="GHEA Grapalat" w:hAnsi="GHEA Grapalat"/>
          <w:lang w:val="hy-AM"/>
        </w:rPr>
        <w:t xml:space="preserve">, 2008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/>
          <w:lang w:val="hy-AM"/>
        </w:rPr>
        <w:t xml:space="preserve">., % </w:t>
      </w:r>
    </w:p>
    <w:p w:rsidR="00F3536E" w:rsidRPr="00244C4C" w:rsidRDefault="00F3536E" w:rsidP="009468BA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062"/>
        <w:gridCol w:w="940"/>
        <w:gridCol w:w="940"/>
        <w:gridCol w:w="1162"/>
        <w:gridCol w:w="879"/>
        <w:gridCol w:w="879"/>
        <w:gridCol w:w="879"/>
        <w:gridCol w:w="879"/>
        <w:gridCol w:w="871"/>
      </w:tblGrid>
      <w:tr w:rsidR="00F3536E" w:rsidRPr="00244C4C" w:rsidTr="00FA3578">
        <w:tc>
          <w:tcPr>
            <w:tcW w:w="1087" w:type="pct"/>
            <w:vMerge w:val="restar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FA3578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990" w:type="pct"/>
            <w:gridSpan w:val="2"/>
            <w:vMerge w:val="restar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b/>
                <w:sz w:val="22"/>
              </w:rPr>
              <w:t>%</w:t>
            </w:r>
          </w:p>
        </w:tc>
        <w:tc>
          <w:tcPr>
            <w:tcW w:w="2923" w:type="pct"/>
            <w:gridSpan w:val="6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թվում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`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ծովի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մակերևույթից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բարձր</w:t>
            </w:r>
            <w:r w:rsidRPr="00244C4C">
              <w:rPr>
                <w:rFonts w:ascii="GHEA Grapalat" w:hAnsi="GHEA Grapalat" w:cs="Arian AMU"/>
                <w:b/>
                <w:sz w:val="22"/>
              </w:rPr>
              <w:t>, %</w:t>
            </w:r>
          </w:p>
        </w:tc>
      </w:tr>
      <w:tr w:rsidR="00F3536E" w:rsidRPr="00244C4C" w:rsidTr="00FA3578">
        <w:tc>
          <w:tcPr>
            <w:tcW w:w="1087" w:type="pct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FA3578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990" w:type="pct"/>
            <w:gridSpan w:val="2"/>
            <w:vMerge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1075" w:type="pct"/>
            <w:gridSpan w:val="2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1300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</w:t>
            </w:r>
          </w:p>
        </w:tc>
        <w:tc>
          <w:tcPr>
            <w:tcW w:w="926" w:type="pct"/>
            <w:gridSpan w:val="2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1300-1700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</w:t>
            </w:r>
          </w:p>
        </w:tc>
        <w:tc>
          <w:tcPr>
            <w:tcW w:w="923" w:type="pct"/>
            <w:gridSpan w:val="2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1700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բարձր</w:t>
            </w:r>
          </w:p>
        </w:tc>
      </w:tr>
      <w:tr w:rsidR="00F3536E" w:rsidRPr="00244C4C" w:rsidTr="00FA3578">
        <w:tc>
          <w:tcPr>
            <w:tcW w:w="1087" w:type="pct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FA3578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495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2008</w:t>
            </w:r>
          </w:p>
        </w:tc>
        <w:tc>
          <w:tcPr>
            <w:tcW w:w="495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2011</w:t>
            </w:r>
          </w:p>
        </w:tc>
        <w:tc>
          <w:tcPr>
            <w:tcW w:w="61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2008</w:t>
            </w:r>
          </w:p>
        </w:tc>
        <w:tc>
          <w:tcPr>
            <w:tcW w:w="4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2011</w:t>
            </w:r>
          </w:p>
        </w:tc>
        <w:tc>
          <w:tcPr>
            <w:tcW w:w="4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2008</w:t>
            </w:r>
          </w:p>
        </w:tc>
        <w:tc>
          <w:tcPr>
            <w:tcW w:w="4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2011</w:t>
            </w:r>
          </w:p>
        </w:tc>
        <w:tc>
          <w:tcPr>
            <w:tcW w:w="4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2008</w:t>
            </w:r>
          </w:p>
        </w:tc>
        <w:tc>
          <w:tcPr>
            <w:tcW w:w="460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2011</w:t>
            </w:r>
          </w:p>
        </w:tc>
      </w:tr>
      <w:tr w:rsidR="00F3536E" w:rsidRPr="00244C4C" w:rsidTr="00FA3578">
        <w:tc>
          <w:tcPr>
            <w:tcW w:w="1087" w:type="pct"/>
            <w:vAlign w:val="center"/>
          </w:tcPr>
          <w:p w:rsidR="00F3536E" w:rsidRPr="00244C4C" w:rsidRDefault="00F3536E" w:rsidP="00966742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Ոչ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աղքատ</w:t>
            </w:r>
          </w:p>
        </w:tc>
        <w:tc>
          <w:tcPr>
            <w:tcW w:w="495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72.5</w:t>
            </w:r>
          </w:p>
        </w:tc>
        <w:tc>
          <w:tcPr>
            <w:tcW w:w="495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71.3</w:t>
            </w:r>
          </w:p>
        </w:tc>
        <w:tc>
          <w:tcPr>
            <w:tcW w:w="61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77.5</w:t>
            </w:r>
          </w:p>
        </w:tc>
        <w:tc>
          <w:tcPr>
            <w:tcW w:w="4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71.9</w:t>
            </w:r>
          </w:p>
        </w:tc>
        <w:tc>
          <w:tcPr>
            <w:tcW w:w="4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71.8</w:t>
            </w:r>
          </w:p>
        </w:tc>
        <w:tc>
          <w:tcPr>
            <w:tcW w:w="4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69.1</w:t>
            </w:r>
          </w:p>
        </w:tc>
        <w:tc>
          <w:tcPr>
            <w:tcW w:w="4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67.3</w:t>
            </w:r>
          </w:p>
        </w:tc>
        <w:tc>
          <w:tcPr>
            <w:tcW w:w="460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72.1</w:t>
            </w:r>
          </w:p>
        </w:tc>
      </w:tr>
      <w:tr w:rsidR="00F3536E" w:rsidRPr="00244C4C" w:rsidTr="00FA3578">
        <w:tc>
          <w:tcPr>
            <w:tcW w:w="1087" w:type="pct"/>
            <w:vAlign w:val="center"/>
          </w:tcPr>
          <w:p w:rsidR="00F3536E" w:rsidRPr="00244C4C" w:rsidRDefault="00F3536E" w:rsidP="00966742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Աղքատ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առանց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ծայրահեղ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աղքատների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)</w:t>
            </w:r>
          </w:p>
        </w:tc>
        <w:tc>
          <w:tcPr>
            <w:tcW w:w="495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26.3</w:t>
            </w:r>
          </w:p>
        </w:tc>
        <w:tc>
          <w:tcPr>
            <w:tcW w:w="495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27.1</w:t>
            </w:r>
          </w:p>
        </w:tc>
        <w:tc>
          <w:tcPr>
            <w:tcW w:w="61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21.9</w:t>
            </w:r>
          </w:p>
        </w:tc>
        <w:tc>
          <w:tcPr>
            <w:tcW w:w="4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26.9</w:t>
            </w:r>
          </w:p>
        </w:tc>
        <w:tc>
          <w:tcPr>
            <w:tcW w:w="4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26.4</w:t>
            </w:r>
          </w:p>
        </w:tc>
        <w:tc>
          <w:tcPr>
            <w:tcW w:w="4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28.8</w:t>
            </w:r>
          </w:p>
        </w:tc>
        <w:tc>
          <w:tcPr>
            <w:tcW w:w="4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31.2</w:t>
            </w:r>
          </w:p>
        </w:tc>
        <w:tc>
          <w:tcPr>
            <w:tcW w:w="460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26.1</w:t>
            </w:r>
          </w:p>
        </w:tc>
      </w:tr>
      <w:tr w:rsidR="00F3536E" w:rsidRPr="00244C4C" w:rsidTr="00FA3578">
        <w:tc>
          <w:tcPr>
            <w:tcW w:w="1087" w:type="pct"/>
            <w:vAlign w:val="center"/>
          </w:tcPr>
          <w:p w:rsidR="00F3536E" w:rsidRPr="00244C4C" w:rsidRDefault="00F3536E" w:rsidP="00966742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Ծայրահեղ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աղքատ</w:t>
            </w:r>
          </w:p>
        </w:tc>
        <w:tc>
          <w:tcPr>
            <w:tcW w:w="495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1.2</w:t>
            </w:r>
          </w:p>
        </w:tc>
        <w:tc>
          <w:tcPr>
            <w:tcW w:w="495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1.6</w:t>
            </w:r>
          </w:p>
        </w:tc>
        <w:tc>
          <w:tcPr>
            <w:tcW w:w="61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0.6</w:t>
            </w:r>
          </w:p>
        </w:tc>
        <w:tc>
          <w:tcPr>
            <w:tcW w:w="4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1.2</w:t>
            </w:r>
          </w:p>
        </w:tc>
        <w:tc>
          <w:tcPr>
            <w:tcW w:w="4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1.8</w:t>
            </w:r>
          </w:p>
        </w:tc>
        <w:tc>
          <w:tcPr>
            <w:tcW w:w="4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2.1</w:t>
            </w:r>
          </w:p>
        </w:tc>
        <w:tc>
          <w:tcPr>
            <w:tcW w:w="463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1.5</w:t>
            </w:r>
          </w:p>
        </w:tc>
        <w:tc>
          <w:tcPr>
            <w:tcW w:w="460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1.8</w:t>
            </w:r>
          </w:p>
        </w:tc>
      </w:tr>
    </w:tbl>
    <w:p w:rsidR="00F3536E" w:rsidRPr="00244C4C" w:rsidRDefault="00F3536E" w:rsidP="000A0CDA">
      <w:pPr>
        <w:rPr>
          <w:rFonts w:ascii="GHEA Grapalat" w:hAnsi="GHEA Grapalat"/>
        </w:rPr>
      </w:pPr>
    </w:p>
    <w:p w:rsidR="00F3536E" w:rsidRPr="00244C4C" w:rsidRDefault="00F3536E" w:rsidP="009468BA">
      <w:pPr>
        <w:rPr>
          <w:rFonts w:ascii="GHEA Grapalat" w:hAnsi="GHEA Grapalat" w:cs="Arian AMU"/>
          <w:i/>
          <w:lang w:val="fr-FR"/>
        </w:rPr>
      </w:pPr>
      <w:r w:rsidRPr="00244C4C">
        <w:rPr>
          <w:rFonts w:ascii="GHEA Grapalat" w:hAnsi="GHEA Grapalat" w:cs="Sylfaen"/>
          <w:lang w:val="nl-BE"/>
        </w:rPr>
        <w:t>Անվանական</w:t>
      </w:r>
      <w:r w:rsidRPr="00244C4C">
        <w:rPr>
          <w:rFonts w:ascii="GHEA Grapalat" w:hAnsi="GHEA Grapalat" w:cs="Arian AMU"/>
          <w:lang w:val="nl-BE"/>
        </w:rPr>
        <w:t xml:space="preserve"> </w:t>
      </w:r>
      <w:r w:rsidRPr="00244C4C">
        <w:rPr>
          <w:rFonts w:ascii="GHEA Grapalat" w:hAnsi="GHEA Grapalat" w:cs="Sylfaen"/>
          <w:lang w:val="nl-BE"/>
        </w:rPr>
        <w:t>ս</w:t>
      </w:r>
      <w:r w:rsidRPr="00244C4C">
        <w:rPr>
          <w:rFonts w:ascii="GHEA Grapalat" w:hAnsi="GHEA Grapalat" w:cs="Sylfaen"/>
          <w:lang w:val="fr-FR"/>
        </w:rPr>
        <w:t>պառողական</w:t>
      </w:r>
      <w:r w:rsidRPr="00244C4C">
        <w:rPr>
          <w:rFonts w:ascii="GHEA Grapalat" w:hAnsi="GHEA Grapalat" w:cs="Arian AMU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ծախսերը</w:t>
      </w:r>
      <w:r w:rsidRPr="00244C4C">
        <w:rPr>
          <w:rFonts w:ascii="GHEA Grapalat" w:hAnsi="GHEA Grapalat" w:cs="Arian AMU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տնային</w:t>
      </w:r>
      <w:r w:rsidRPr="00244C4C">
        <w:rPr>
          <w:rFonts w:ascii="GHEA Grapalat" w:hAnsi="GHEA Grapalat" w:cs="Arian AMU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տնտեսության</w:t>
      </w:r>
      <w:r w:rsidRPr="00244C4C">
        <w:rPr>
          <w:rFonts w:ascii="GHEA Grapalat" w:hAnsi="GHEA Grapalat" w:cs="Arian AMU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մեկ</w:t>
      </w:r>
      <w:r w:rsidRPr="00244C4C">
        <w:rPr>
          <w:rFonts w:ascii="GHEA Grapalat" w:hAnsi="GHEA Grapalat" w:cs="Arian AMU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շնչի</w:t>
      </w:r>
      <w:r w:rsidRPr="00244C4C">
        <w:rPr>
          <w:rFonts w:ascii="GHEA Grapalat" w:hAnsi="GHEA Grapalat" w:cs="Arian AMU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հաշվով</w:t>
      </w:r>
      <w:r w:rsidRPr="00244C4C">
        <w:rPr>
          <w:rFonts w:ascii="GHEA Grapalat" w:hAnsi="GHEA Grapalat" w:cs="Arian AMU"/>
          <w:lang w:val="fr-FR"/>
        </w:rPr>
        <w:t xml:space="preserve">, </w:t>
      </w:r>
      <w:r w:rsidRPr="00244C4C">
        <w:rPr>
          <w:rFonts w:ascii="GHEA Grapalat" w:hAnsi="GHEA Grapalat" w:cs="Sylfaen"/>
          <w:lang w:val="fr-FR"/>
        </w:rPr>
        <w:t>ըստ</w:t>
      </w:r>
      <w:r w:rsidRPr="00244C4C">
        <w:rPr>
          <w:rFonts w:ascii="GHEA Grapalat" w:hAnsi="GHEA Grapalat" w:cs="Arian AMU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մարզերի</w:t>
      </w:r>
      <w:r w:rsidRPr="00244C4C">
        <w:rPr>
          <w:rFonts w:ascii="GHEA Grapalat" w:hAnsi="GHEA Grapalat" w:cs="Arian AMU"/>
          <w:sz w:val="18"/>
          <w:szCs w:val="18"/>
          <w:lang w:val="nl-BE"/>
        </w:rPr>
        <w:t xml:space="preserve"> </w:t>
      </w:r>
      <w:r w:rsidRPr="00244C4C">
        <w:rPr>
          <w:rFonts w:ascii="GHEA Grapalat" w:hAnsi="GHEA Grapalat" w:cs="Sylfaen"/>
          <w:lang w:val="fr-FR"/>
        </w:rPr>
        <w:t>և</w:t>
      </w:r>
      <w:r w:rsidRPr="00244C4C">
        <w:rPr>
          <w:rFonts w:ascii="GHEA Grapalat" w:hAnsi="GHEA Grapalat" w:cs="Arian AMU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Երևան</w:t>
      </w:r>
      <w:r w:rsidRPr="00244C4C">
        <w:rPr>
          <w:rFonts w:ascii="GHEA Grapalat" w:hAnsi="GHEA Grapalat" w:cs="Arian AMU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քաղաքի</w:t>
      </w:r>
      <w:r w:rsidRPr="00244C4C">
        <w:rPr>
          <w:rFonts w:ascii="GHEA Grapalat" w:hAnsi="GHEA Grapalat" w:cs="Arian AMU"/>
          <w:lang w:val="fr-FR"/>
        </w:rPr>
        <w:t xml:space="preserve">, </w:t>
      </w:r>
      <w:r w:rsidRPr="00244C4C">
        <w:rPr>
          <w:rFonts w:ascii="GHEA Grapalat" w:hAnsi="GHEA Grapalat" w:cs="Sylfaen"/>
          <w:lang w:val="fr-FR"/>
        </w:rPr>
        <w:t>քվինտիլային</w:t>
      </w:r>
      <w:r w:rsidRPr="00244C4C">
        <w:rPr>
          <w:rFonts w:ascii="GHEA Grapalat" w:hAnsi="GHEA Grapalat" w:cs="Arian AMU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խմբերի</w:t>
      </w:r>
      <w:r w:rsidRPr="00244C4C">
        <w:rPr>
          <w:rFonts w:ascii="GHEA Grapalat" w:hAnsi="GHEA Grapalat" w:cs="Arian AMU"/>
          <w:lang w:val="fr-FR"/>
        </w:rPr>
        <w:t xml:space="preserve"> (</w:t>
      </w:r>
      <w:r w:rsidRPr="00244C4C">
        <w:rPr>
          <w:rFonts w:ascii="GHEA Grapalat" w:hAnsi="GHEA Grapalat" w:cs="Sylfaen"/>
          <w:lang w:val="fr-FR"/>
        </w:rPr>
        <w:t>միջին</w:t>
      </w:r>
      <w:r w:rsidRPr="00244C4C">
        <w:rPr>
          <w:rFonts w:ascii="GHEA Grapalat" w:hAnsi="GHEA Grapalat" w:cs="Arian AMU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ամսական</w:t>
      </w:r>
      <w:r w:rsidRPr="00244C4C">
        <w:rPr>
          <w:rFonts w:ascii="GHEA Grapalat" w:hAnsi="GHEA Grapalat" w:cs="Arian AMU"/>
          <w:lang w:val="fr-FR"/>
        </w:rPr>
        <w:t xml:space="preserve">)*  </w:t>
      </w:r>
      <w:r w:rsidRPr="00244C4C">
        <w:rPr>
          <w:rFonts w:ascii="GHEA Grapalat" w:hAnsi="GHEA Grapalat" w:cs="Arian AMU"/>
        </w:rPr>
        <w:t xml:space="preserve">                                                             </w:t>
      </w:r>
    </w:p>
    <w:tbl>
      <w:tblPr>
        <w:tblW w:w="5000" w:type="pct"/>
        <w:jc w:val="center"/>
        <w:tblBorders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/>
      </w:tblPr>
      <w:tblGrid>
        <w:gridCol w:w="3605"/>
        <w:gridCol w:w="1453"/>
        <w:gridCol w:w="1451"/>
        <w:gridCol w:w="1451"/>
        <w:gridCol w:w="1451"/>
      </w:tblGrid>
      <w:tr w:rsidR="00F3536E" w:rsidRPr="00244C4C" w:rsidTr="00A07D1C">
        <w:trPr>
          <w:trHeight w:val="506"/>
          <w:tblHeader/>
          <w:jc w:val="center"/>
        </w:trPr>
        <w:tc>
          <w:tcPr>
            <w:tcW w:w="1915" w:type="pct"/>
            <w:tcMar>
              <w:top w:w="28" w:type="dxa"/>
              <w:bottom w:w="28" w:type="dxa"/>
            </w:tcMar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b/>
                <w:sz w:val="20"/>
                <w:szCs w:val="20"/>
                <w:lang w:val="fr-FR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fr-FR"/>
              </w:rPr>
              <w:t>դրամ</w:t>
            </w:r>
          </w:p>
        </w:tc>
        <w:tc>
          <w:tcPr>
            <w:tcW w:w="77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sz w:val="20"/>
                <w:szCs w:val="20"/>
                <w:vertAlign w:val="superscript"/>
                <w:lang w:val="de-DE"/>
              </w:rPr>
            </w:pPr>
            <w:r w:rsidRPr="00244C4C">
              <w:rPr>
                <w:rFonts w:ascii="GHEA Grapalat" w:hAnsi="GHEA Grapalat" w:cs="Arian AMU"/>
                <w:b/>
                <w:sz w:val="20"/>
                <w:szCs w:val="20"/>
                <w:lang w:val="de-DE"/>
              </w:rPr>
              <w:t>2008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sz w:val="20"/>
                <w:szCs w:val="20"/>
                <w:lang w:val="de-DE"/>
              </w:rPr>
            </w:pPr>
            <w:r w:rsidRPr="00244C4C">
              <w:rPr>
                <w:rFonts w:ascii="GHEA Grapalat" w:hAnsi="GHEA Grapalat" w:cs="Arian AMU"/>
                <w:b/>
                <w:sz w:val="20"/>
                <w:szCs w:val="20"/>
                <w:lang w:val="de-DE"/>
              </w:rPr>
              <w:t>2009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sz w:val="20"/>
                <w:szCs w:val="20"/>
                <w:lang w:val="de-DE"/>
              </w:rPr>
            </w:pPr>
            <w:r w:rsidRPr="00244C4C">
              <w:rPr>
                <w:rFonts w:ascii="GHEA Grapalat" w:hAnsi="GHEA Grapalat" w:cs="Arian AMU"/>
                <w:b/>
                <w:sz w:val="20"/>
                <w:szCs w:val="20"/>
                <w:lang w:val="de-DE"/>
              </w:rPr>
              <w:t>2010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sz w:val="20"/>
                <w:szCs w:val="20"/>
                <w:lang w:val="de-DE"/>
              </w:rPr>
            </w:pPr>
            <w:r w:rsidRPr="00244C4C">
              <w:rPr>
                <w:rFonts w:ascii="GHEA Grapalat" w:hAnsi="GHEA Grapalat" w:cs="Arian AMU"/>
                <w:b/>
                <w:sz w:val="20"/>
                <w:szCs w:val="20"/>
                <w:lang w:val="de-DE"/>
              </w:rPr>
              <w:t>2011</w:t>
            </w:r>
          </w:p>
        </w:tc>
      </w:tr>
      <w:tr w:rsidR="00F3536E" w:rsidRPr="00244C4C" w:rsidTr="00A07D1C">
        <w:trPr>
          <w:trHeight w:val="340"/>
          <w:jc w:val="center"/>
        </w:trPr>
        <w:tc>
          <w:tcPr>
            <w:tcW w:w="1915" w:type="pct"/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b/>
                <w:i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Sylfaen"/>
                <w:b/>
                <w:i/>
                <w:sz w:val="20"/>
                <w:szCs w:val="20"/>
                <w:lang w:val="nl-BE"/>
              </w:rPr>
              <w:t>Հանրապետական</w:t>
            </w:r>
            <w:r w:rsidRPr="00244C4C">
              <w:rPr>
                <w:rFonts w:ascii="GHEA Grapalat" w:hAnsi="GHEA Grapalat" w:cs="Arian AMU"/>
                <w:b/>
                <w:i/>
                <w:sz w:val="20"/>
                <w:szCs w:val="20"/>
                <w:lang w:val="nl-BE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i/>
                <w:sz w:val="20"/>
                <w:szCs w:val="20"/>
                <w:lang w:val="nl-BE"/>
              </w:rPr>
              <w:t>միջինը</w:t>
            </w:r>
          </w:p>
        </w:tc>
        <w:tc>
          <w:tcPr>
            <w:tcW w:w="77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b/>
                <w:sz w:val="20"/>
                <w:szCs w:val="20"/>
                <w:lang w:val="nl-BE"/>
              </w:rPr>
              <w:t>28878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b/>
                <w:sz w:val="20"/>
                <w:szCs w:val="20"/>
                <w:lang w:val="nl-BE"/>
              </w:rPr>
              <w:t>27667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b/>
                <w:sz w:val="20"/>
                <w:szCs w:val="20"/>
                <w:lang w:val="nl-BE"/>
              </w:rPr>
              <w:t>28646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b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b/>
                <w:sz w:val="20"/>
                <w:szCs w:val="20"/>
                <w:lang w:val="nl-BE"/>
              </w:rPr>
              <w:t>32585</w:t>
            </w:r>
          </w:p>
        </w:tc>
      </w:tr>
      <w:tr w:rsidR="00F3536E" w:rsidRPr="00244C4C" w:rsidTr="00852445">
        <w:trPr>
          <w:trHeight w:val="187"/>
          <w:jc w:val="center"/>
        </w:trPr>
        <w:tc>
          <w:tcPr>
            <w:tcW w:w="5000" w:type="pct"/>
            <w:gridSpan w:val="5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Sylfaen"/>
                <w:b/>
                <w:i/>
                <w:sz w:val="20"/>
                <w:szCs w:val="20"/>
                <w:lang w:val="nl-BE"/>
              </w:rPr>
              <w:t>Մարզեր</w:t>
            </w:r>
          </w:p>
        </w:tc>
      </w:tr>
      <w:tr w:rsidR="00F3536E" w:rsidRPr="00244C4C" w:rsidTr="00A07D1C">
        <w:trPr>
          <w:trHeight w:val="340"/>
          <w:jc w:val="center"/>
        </w:trPr>
        <w:tc>
          <w:tcPr>
            <w:tcW w:w="1915" w:type="pct"/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sz w:val="20"/>
                <w:szCs w:val="20"/>
                <w:lang w:val="nl-NL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nl-NL"/>
              </w:rPr>
              <w:t>Երևան</w:t>
            </w:r>
          </w:p>
        </w:tc>
        <w:tc>
          <w:tcPr>
            <w:tcW w:w="77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35082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33574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34670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42189</w:t>
            </w:r>
          </w:p>
        </w:tc>
      </w:tr>
      <w:tr w:rsidR="00F3536E" w:rsidRPr="00244C4C" w:rsidTr="00A07D1C">
        <w:trPr>
          <w:trHeight w:val="340"/>
          <w:jc w:val="center"/>
        </w:trPr>
        <w:tc>
          <w:tcPr>
            <w:tcW w:w="1915" w:type="pct"/>
            <w:vAlign w:val="center"/>
          </w:tcPr>
          <w:p w:rsidR="00F3536E" w:rsidRPr="00244C4C" w:rsidRDefault="00F3536E" w:rsidP="00707C0D">
            <w:pPr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առանց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Սյունիքի</w:t>
            </w:r>
          </w:p>
        </w:tc>
        <w:tc>
          <w:tcPr>
            <w:tcW w:w="772" w:type="pct"/>
            <w:vAlign w:val="center"/>
          </w:tcPr>
          <w:p w:rsidR="00F3536E" w:rsidRPr="00244C4C" w:rsidRDefault="00F3536E" w:rsidP="006C2C91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26128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6C2C91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24636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6C2C91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25538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28264</w:t>
            </w:r>
          </w:p>
        </w:tc>
      </w:tr>
      <w:tr w:rsidR="00F3536E" w:rsidRPr="00244C4C" w:rsidTr="00A07D1C">
        <w:trPr>
          <w:trHeight w:val="340"/>
          <w:jc w:val="center"/>
        </w:trPr>
        <w:tc>
          <w:tcPr>
            <w:tcW w:w="1915" w:type="pct"/>
            <w:vAlign w:val="center"/>
          </w:tcPr>
          <w:p w:rsidR="00F3536E" w:rsidRPr="00244C4C" w:rsidRDefault="00F3536E" w:rsidP="00707C0D">
            <w:pPr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միջին՝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Սյունիքը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ներառյալ</w:t>
            </w:r>
          </w:p>
        </w:tc>
        <w:tc>
          <w:tcPr>
            <w:tcW w:w="772" w:type="pct"/>
            <w:vAlign w:val="center"/>
          </w:tcPr>
          <w:p w:rsidR="00F3536E" w:rsidRPr="00244C4C" w:rsidRDefault="00F3536E" w:rsidP="00A6015D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26752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A6015D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25268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A6015D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26178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28590</w:t>
            </w:r>
          </w:p>
        </w:tc>
      </w:tr>
      <w:tr w:rsidR="00F3536E" w:rsidRPr="00244C4C" w:rsidTr="00A07D1C">
        <w:trPr>
          <w:trHeight w:val="340"/>
          <w:jc w:val="center"/>
        </w:trPr>
        <w:tc>
          <w:tcPr>
            <w:tcW w:w="1915" w:type="pct"/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sz w:val="20"/>
                <w:szCs w:val="20"/>
                <w:lang w:val="nl-NL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nl-NL"/>
              </w:rPr>
              <w:t>Սյունիք</w:t>
            </w:r>
          </w:p>
        </w:tc>
        <w:tc>
          <w:tcPr>
            <w:tcW w:w="77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32373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30953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31938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31531</w:t>
            </w:r>
          </w:p>
        </w:tc>
      </w:tr>
      <w:tr w:rsidR="00F3536E" w:rsidRPr="00244C4C" w:rsidTr="00852445">
        <w:trPr>
          <w:trHeight w:val="80"/>
          <w:jc w:val="center"/>
        </w:trPr>
        <w:tc>
          <w:tcPr>
            <w:tcW w:w="5000" w:type="pct"/>
            <w:gridSpan w:val="5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Sylfaen"/>
                <w:b/>
                <w:i/>
                <w:sz w:val="20"/>
                <w:szCs w:val="20"/>
                <w:lang w:val="nl-BE"/>
              </w:rPr>
              <w:t>Քվինտիլային</w:t>
            </w:r>
            <w:r w:rsidRPr="00244C4C">
              <w:rPr>
                <w:rFonts w:ascii="GHEA Grapalat" w:hAnsi="GHEA Grapalat" w:cs="Arian AMU"/>
                <w:b/>
                <w:i/>
                <w:sz w:val="20"/>
                <w:szCs w:val="20"/>
                <w:lang w:val="nl-BE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i/>
                <w:sz w:val="20"/>
                <w:szCs w:val="20"/>
                <w:lang w:val="nl-BE"/>
              </w:rPr>
              <w:t>խմբեր</w:t>
            </w:r>
          </w:p>
        </w:tc>
      </w:tr>
      <w:tr w:rsidR="00F3536E" w:rsidRPr="00244C4C" w:rsidTr="00A07D1C">
        <w:trPr>
          <w:trHeight w:val="340"/>
          <w:jc w:val="center"/>
        </w:trPr>
        <w:tc>
          <w:tcPr>
            <w:tcW w:w="1915" w:type="pct"/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nl-BE"/>
              </w:rPr>
              <w:t>Քվինտիլ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 xml:space="preserve"> 1</w:t>
            </w:r>
          </w:p>
        </w:tc>
        <w:tc>
          <w:tcPr>
            <w:tcW w:w="77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11282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fr-FR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fr-FR"/>
              </w:rPr>
              <w:t>11009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fr-FR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fr-FR"/>
              </w:rPr>
              <w:t>11498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fr-FR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fr-FR"/>
              </w:rPr>
              <w:t>12919</w:t>
            </w:r>
          </w:p>
        </w:tc>
      </w:tr>
      <w:tr w:rsidR="00F3536E" w:rsidRPr="00244C4C" w:rsidTr="00A07D1C">
        <w:trPr>
          <w:trHeight w:val="340"/>
          <w:jc w:val="center"/>
        </w:trPr>
        <w:tc>
          <w:tcPr>
            <w:tcW w:w="1915" w:type="pct"/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nl-BE"/>
              </w:rPr>
              <w:t>Քվինտիլ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 xml:space="preserve"> 2</w:t>
            </w:r>
          </w:p>
        </w:tc>
        <w:tc>
          <w:tcPr>
            <w:tcW w:w="77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17856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17313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17631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19882</w:t>
            </w:r>
          </w:p>
        </w:tc>
      </w:tr>
      <w:tr w:rsidR="00F3536E" w:rsidRPr="00244C4C" w:rsidTr="00A07D1C">
        <w:trPr>
          <w:trHeight w:val="340"/>
          <w:jc w:val="center"/>
        </w:trPr>
        <w:tc>
          <w:tcPr>
            <w:tcW w:w="1915" w:type="pct"/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nl-BE"/>
              </w:rPr>
              <w:t>Քվինտիլ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 xml:space="preserve"> 3</w:t>
            </w:r>
          </w:p>
        </w:tc>
        <w:tc>
          <w:tcPr>
            <w:tcW w:w="77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24181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23016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23335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26105</w:t>
            </w:r>
          </w:p>
        </w:tc>
      </w:tr>
      <w:tr w:rsidR="00F3536E" w:rsidRPr="00244C4C" w:rsidTr="00A07D1C">
        <w:trPr>
          <w:trHeight w:val="340"/>
          <w:jc w:val="center"/>
        </w:trPr>
        <w:tc>
          <w:tcPr>
            <w:tcW w:w="1915" w:type="pct"/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nl-BE"/>
              </w:rPr>
              <w:t>Քվինտիլ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 xml:space="preserve"> 4</w:t>
            </w:r>
          </w:p>
        </w:tc>
        <w:tc>
          <w:tcPr>
            <w:tcW w:w="77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32418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30905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30952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34839</w:t>
            </w:r>
          </w:p>
        </w:tc>
      </w:tr>
      <w:tr w:rsidR="00F3536E" w:rsidRPr="00244C4C" w:rsidTr="00A07D1C">
        <w:trPr>
          <w:trHeight w:val="340"/>
          <w:jc w:val="center"/>
        </w:trPr>
        <w:tc>
          <w:tcPr>
            <w:tcW w:w="1915" w:type="pct"/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nl-BE"/>
              </w:rPr>
              <w:t>Քվինտիլ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 xml:space="preserve"> 5</w:t>
            </w:r>
          </w:p>
        </w:tc>
        <w:tc>
          <w:tcPr>
            <w:tcW w:w="772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58644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56104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59826</w:t>
            </w:r>
          </w:p>
        </w:tc>
        <w:tc>
          <w:tcPr>
            <w:tcW w:w="7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nl-BE"/>
              </w:rPr>
              <w:t>69168</w:t>
            </w:r>
          </w:p>
        </w:tc>
      </w:tr>
    </w:tbl>
    <w:p w:rsidR="00F3536E" w:rsidRPr="00244C4C" w:rsidRDefault="00F3536E" w:rsidP="00870383">
      <w:pPr>
        <w:rPr>
          <w:rFonts w:ascii="GHEA Grapalat" w:hAnsi="GHEA Grapalat" w:cs="Arian AMU"/>
        </w:rPr>
      </w:pPr>
    </w:p>
    <w:p w:rsidR="00F3536E" w:rsidRPr="00244C4C" w:rsidRDefault="00F3536E" w:rsidP="009468B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Աղյուսակի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վերլուծությունից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նկատելի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դառնում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n AMU"/>
          <w:lang w:val="hy-AM"/>
        </w:rPr>
        <w:t xml:space="preserve"> 5-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 w:cs="Arian AMU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ամենահարուստ</w:t>
      </w:r>
      <w:r w:rsidRPr="00244C4C">
        <w:rPr>
          <w:rFonts w:ascii="GHEA Grapalat" w:hAnsi="GHEA Grapalat" w:cs="Arian AMU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քվինտիլային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սպառողական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ամենաբարձր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տեմպով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աճել</w:t>
      </w:r>
      <w:r w:rsidRPr="00244C4C">
        <w:rPr>
          <w:rFonts w:ascii="GHEA Grapalat" w:hAnsi="GHEA Grapalat" w:cs="Arian AMU"/>
          <w:lang w:val="hy-AM"/>
        </w:rPr>
        <w:t xml:space="preserve"> 2008-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 w:cs="Arian AMU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 w:cs="Arian AMU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 w:cs="Arian AMU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 w:cs="Arian AMU"/>
          <w:lang w:val="hy-AM"/>
        </w:rPr>
        <w:t xml:space="preserve"> 18%, </w:t>
      </w:r>
      <w:r w:rsidRPr="00244C4C">
        <w:rPr>
          <w:rFonts w:ascii="GHEA Grapalat" w:hAnsi="GHEA Grapalat" w:cs="Sylfaen"/>
          <w:lang w:val="hy-AM"/>
        </w:rPr>
        <w:t>ամենաաղքատ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խմբի</w:t>
      </w:r>
      <w:r w:rsidRPr="00244C4C">
        <w:rPr>
          <w:rFonts w:ascii="GHEA Grapalat" w:hAnsi="GHEA Grapalat" w:cs="Arian AMU"/>
          <w:lang w:val="hy-AM"/>
        </w:rPr>
        <w:t xml:space="preserve"> 15%-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դիմաց</w:t>
      </w:r>
      <w:r w:rsidRPr="00244C4C">
        <w:rPr>
          <w:rFonts w:ascii="GHEA Grapalat" w:hAnsi="GHEA Grapalat" w:cs="Arian AMU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Հետևաբար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ծախսերի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բևեռացվածությունն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խորացել</w:t>
      </w:r>
      <w:r w:rsidRPr="00244C4C">
        <w:rPr>
          <w:rFonts w:ascii="GHEA Grapalat" w:hAnsi="GHEA Grapalat" w:cs="Arian AMU"/>
          <w:lang w:val="hy-AM"/>
        </w:rPr>
        <w:t xml:space="preserve">: </w:t>
      </w:r>
      <w:r>
        <w:rPr>
          <w:rFonts w:ascii="GHEA Grapalat" w:hAnsi="GHEA Grapalat" w:cs="Sylfaen"/>
        </w:rPr>
        <w:t>Կ</w:t>
      </w:r>
      <w:r w:rsidRPr="00244C4C">
        <w:rPr>
          <w:rFonts w:ascii="GHEA Grapalat" w:hAnsi="GHEA Grapalat" w:cs="Sylfaen"/>
          <w:lang w:val="hy-AM"/>
        </w:rPr>
        <w:t>արող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ասել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սպառողական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պարունակում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անհամաչափության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բևեռացման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խորացում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չնայած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միջիններից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:  </w:t>
      </w:r>
    </w:p>
    <w:p w:rsidR="00F3536E" w:rsidRPr="00244C4C" w:rsidRDefault="00F3536E" w:rsidP="00870383">
      <w:pPr>
        <w:rPr>
          <w:rFonts w:ascii="GHEA Grapalat" w:hAnsi="GHEA Grapalat" w:cs="Arian AMU"/>
          <w:lang w:val="hy-AM"/>
        </w:rPr>
      </w:pPr>
    </w:p>
    <w:p w:rsidR="00F3536E" w:rsidRPr="00244C4C" w:rsidRDefault="00F3536E" w:rsidP="009468B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Հայաստան</w:t>
      </w:r>
      <w:r w:rsidRPr="00244C4C">
        <w:rPr>
          <w:rFonts w:ascii="GHEA Grapalat" w:hAnsi="GHEA Grapalat" w:cs="Arian AMU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Սպառման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անհավասարությունը</w:t>
      </w:r>
      <w:r w:rsidRPr="00244C4C">
        <w:rPr>
          <w:rFonts w:ascii="GHEA Grapalat" w:hAnsi="GHEA Grapalat" w:cs="Arian AMU"/>
          <w:lang w:val="hy-AM"/>
        </w:rPr>
        <w:t>, 2008- 2011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 w:cs="Arian AMU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Ջինիի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գործակից</w:t>
      </w:r>
      <w:r w:rsidRPr="00244C4C">
        <w:rPr>
          <w:rStyle w:val="FootnoteReference"/>
          <w:rFonts w:ascii="GHEA Grapalat" w:hAnsi="GHEA Grapalat" w:cs="Arian AMU"/>
          <w:lang w:val="hy-AM"/>
        </w:rPr>
        <w:footnoteReference w:id="4"/>
      </w:r>
      <w:r w:rsidRPr="00244C4C">
        <w:rPr>
          <w:rFonts w:ascii="GHEA Grapalat" w:hAnsi="GHEA Grapalat" w:cs="Arian AMU"/>
          <w:lang w:val="hy-AM"/>
        </w:rPr>
        <w:t xml:space="preserve">  </w:t>
      </w:r>
    </w:p>
    <w:tbl>
      <w:tblPr>
        <w:tblW w:w="5032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578"/>
        <w:gridCol w:w="1160"/>
        <w:gridCol w:w="1162"/>
        <w:gridCol w:w="1165"/>
        <w:gridCol w:w="1162"/>
        <w:gridCol w:w="1162"/>
        <w:gridCol w:w="1163"/>
      </w:tblGrid>
      <w:tr w:rsidR="00F3536E" w:rsidRPr="00244C4C" w:rsidTr="00870383">
        <w:trPr>
          <w:trHeight w:val="436"/>
        </w:trPr>
        <w:tc>
          <w:tcPr>
            <w:tcW w:w="135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420B1">
            <w:pPr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1825" w:type="pct"/>
            <w:gridSpan w:val="3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Սպառում</w:t>
            </w:r>
          </w:p>
        </w:tc>
        <w:tc>
          <w:tcPr>
            <w:tcW w:w="1825" w:type="pct"/>
            <w:gridSpan w:val="3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Եկամուտ</w:t>
            </w:r>
          </w:p>
        </w:tc>
      </w:tr>
      <w:tr w:rsidR="00F3536E" w:rsidRPr="00244C4C" w:rsidTr="00870383">
        <w:trPr>
          <w:trHeight w:val="366"/>
        </w:trPr>
        <w:tc>
          <w:tcPr>
            <w:tcW w:w="1350" w:type="pct"/>
            <w:vAlign w:val="center"/>
          </w:tcPr>
          <w:p w:rsidR="00F3536E" w:rsidRPr="00244C4C" w:rsidRDefault="00F3536E" w:rsidP="008420B1">
            <w:pPr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607" w:type="pc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2008</w:t>
            </w:r>
          </w:p>
        </w:tc>
        <w:tc>
          <w:tcPr>
            <w:tcW w:w="608" w:type="pc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2010</w:t>
            </w:r>
          </w:p>
        </w:tc>
        <w:tc>
          <w:tcPr>
            <w:tcW w:w="609" w:type="pc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2011</w:t>
            </w:r>
          </w:p>
        </w:tc>
        <w:tc>
          <w:tcPr>
            <w:tcW w:w="608" w:type="pc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2008</w:t>
            </w:r>
          </w:p>
        </w:tc>
        <w:tc>
          <w:tcPr>
            <w:tcW w:w="608" w:type="pc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2010</w:t>
            </w:r>
          </w:p>
        </w:tc>
        <w:tc>
          <w:tcPr>
            <w:tcW w:w="608" w:type="pc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2011</w:t>
            </w:r>
          </w:p>
        </w:tc>
      </w:tr>
      <w:tr w:rsidR="00F3536E" w:rsidRPr="00244C4C" w:rsidTr="00870383">
        <w:trPr>
          <w:trHeight w:val="837"/>
        </w:trPr>
        <w:tc>
          <w:tcPr>
            <w:tcW w:w="1350" w:type="pct"/>
            <w:vAlign w:val="center"/>
          </w:tcPr>
          <w:p w:rsidR="00F3536E" w:rsidRPr="00244C4C" w:rsidRDefault="00F3536E" w:rsidP="008420B1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Վարիացիայի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գործակից</w:t>
            </w:r>
          </w:p>
        </w:tc>
        <w:tc>
          <w:tcPr>
            <w:tcW w:w="607" w:type="pct"/>
            <w:vAlign w:val="center"/>
          </w:tcPr>
          <w:p w:rsidR="00F3536E" w:rsidRPr="00244C4C" w:rsidRDefault="00F3536E" w:rsidP="008420B1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0.592 </w:t>
            </w:r>
          </w:p>
        </w:tc>
        <w:tc>
          <w:tcPr>
            <w:tcW w:w="608" w:type="pct"/>
            <w:vAlign w:val="center"/>
          </w:tcPr>
          <w:p w:rsidR="00F3536E" w:rsidRPr="00244C4C" w:rsidRDefault="00F3536E" w:rsidP="008420B1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0.775 </w:t>
            </w:r>
          </w:p>
        </w:tc>
        <w:tc>
          <w:tcPr>
            <w:tcW w:w="609" w:type="pct"/>
            <w:vAlign w:val="center"/>
          </w:tcPr>
          <w:p w:rsidR="00F3536E" w:rsidRPr="00244C4C" w:rsidRDefault="00F3536E" w:rsidP="008420B1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0.762 </w:t>
            </w:r>
          </w:p>
        </w:tc>
        <w:tc>
          <w:tcPr>
            <w:tcW w:w="608" w:type="pct"/>
            <w:vAlign w:val="center"/>
          </w:tcPr>
          <w:p w:rsidR="00F3536E" w:rsidRPr="00244C4C" w:rsidRDefault="00F3536E" w:rsidP="008420B1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0.847 </w:t>
            </w:r>
          </w:p>
        </w:tc>
        <w:tc>
          <w:tcPr>
            <w:tcW w:w="608" w:type="pct"/>
            <w:vAlign w:val="center"/>
          </w:tcPr>
          <w:p w:rsidR="00F3536E" w:rsidRPr="00244C4C" w:rsidRDefault="00F3536E" w:rsidP="008420B1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2.410 </w:t>
            </w:r>
          </w:p>
        </w:tc>
        <w:tc>
          <w:tcPr>
            <w:tcW w:w="608" w:type="pct"/>
            <w:vAlign w:val="center"/>
          </w:tcPr>
          <w:p w:rsidR="00F3536E" w:rsidRPr="00244C4C" w:rsidRDefault="00F3536E" w:rsidP="008420B1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1.115</w:t>
            </w:r>
          </w:p>
        </w:tc>
      </w:tr>
      <w:tr w:rsidR="00F3536E" w:rsidRPr="00244C4C" w:rsidTr="00870383">
        <w:trPr>
          <w:trHeight w:val="419"/>
        </w:trPr>
        <w:tc>
          <w:tcPr>
            <w:tcW w:w="1350" w:type="pct"/>
            <w:vAlign w:val="center"/>
          </w:tcPr>
          <w:p w:rsidR="00F3536E" w:rsidRPr="00244C4C" w:rsidRDefault="00F3536E" w:rsidP="008420B1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Ջինիի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գործակից</w:t>
            </w:r>
          </w:p>
        </w:tc>
        <w:tc>
          <w:tcPr>
            <w:tcW w:w="607" w:type="pct"/>
            <w:vAlign w:val="center"/>
          </w:tcPr>
          <w:p w:rsidR="00F3536E" w:rsidRPr="00244C4C" w:rsidRDefault="00F3536E" w:rsidP="008420B1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0.242 </w:t>
            </w:r>
          </w:p>
        </w:tc>
        <w:tc>
          <w:tcPr>
            <w:tcW w:w="608" w:type="pct"/>
            <w:vAlign w:val="center"/>
          </w:tcPr>
          <w:p w:rsidR="00F3536E" w:rsidRPr="00244C4C" w:rsidRDefault="00F3536E" w:rsidP="008420B1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0.265 </w:t>
            </w:r>
          </w:p>
        </w:tc>
        <w:tc>
          <w:tcPr>
            <w:tcW w:w="609" w:type="pct"/>
            <w:vAlign w:val="center"/>
          </w:tcPr>
          <w:p w:rsidR="00F3536E" w:rsidRPr="00244C4C" w:rsidRDefault="00F3536E" w:rsidP="008420B1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0.267 </w:t>
            </w:r>
          </w:p>
        </w:tc>
        <w:tc>
          <w:tcPr>
            <w:tcW w:w="608" w:type="pct"/>
            <w:vAlign w:val="center"/>
          </w:tcPr>
          <w:p w:rsidR="00F3536E" w:rsidRPr="00244C4C" w:rsidRDefault="00F3536E" w:rsidP="008420B1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0.339 </w:t>
            </w:r>
          </w:p>
        </w:tc>
        <w:tc>
          <w:tcPr>
            <w:tcW w:w="608" w:type="pct"/>
            <w:vAlign w:val="center"/>
          </w:tcPr>
          <w:p w:rsidR="00F3536E" w:rsidRPr="00244C4C" w:rsidRDefault="00F3536E" w:rsidP="008420B1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0.362 </w:t>
            </w:r>
          </w:p>
        </w:tc>
        <w:tc>
          <w:tcPr>
            <w:tcW w:w="608" w:type="pct"/>
            <w:vAlign w:val="center"/>
          </w:tcPr>
          <w:p w:rsidR="00F3536E" w:rsidRPr="00244C4C" w:rsidRDefault="00F3536E" w:rsidP="008420B1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0.371</w:t>
            </w:r>
          </w:p>
        </w:tc>
      </w:tr>
    </w:tbl>
    <w:p w:rsidR="00F3536E" w:rsidRPr="00244C4C" w:rsidRDefault="00F3536E" w:rsidP="00D265B1">
      <w:pPr>
        <w:spacing w:line="240" w:lineRule="auto"/>
        <w:rPr>
          <w:rFonts w:ascii="GHEA Grapalat" w:hAnsi="GHEA Grapalat"/>
          <w:lang w:val="hy-AM"/>
        </w:rPr>
      </w:pPr>
    </w:p>
    <w:p w:rsidR="00F3536E" w:rsidRPr="00244C4C" w:rsidRDefault="00F3536E" w:rsidP="009468B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անհավասարությունը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Ջինիի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գործակցով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ավելացել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կազմելով</w:t>
      </w:r>
      <w:r w:rsidRPr="00244C4C">
        <w:rPr>
          <w:rFonts w:ascii="GHEA Grapalat" w:hAnsi="GHEA Grapalat"/>
          <w:lang w:val="hy-AM"/>
        </w:rPr>
        <w:t xml:space="preserve"> 0.267` 2008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0.242-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անհավասարությունն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կազմելով</w:t>
      </w:r>
      <w:r w:rsidRPr="00244C4C">
        <w:rPr>
          <w:rFonts w:ascii="GHEA Grapalat" w:hAnsi="GHEA Grapalat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0.371` 2008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0.339-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D265B1">
      <w:pPr>
        <w:spacing w:line="240" w:lineRule="auto"/>
        <w:rPr>
          <w:rFonts w:ascii="GHEA Grapalat" w:hAnsi="GHEA Grapalat"/>
          <w:lang w:val="hy-AM"/>
        </w:rPr>
      </w:pPr>
    </w:p>
    <w:p w:rsidR="00F3536E" w:rsidRPr="00244C4C" w:rsidRDefault="00F3536E" w:rsidP="009468B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fr-FR"/>
        </w:rPr>
        <w:t>Սննդամթերքի</w:t>
      </w:r>
      <w:r w:rsidRPr="00244C4C">
        <w:rPr>
          <w:rFonts w:ascii="GHEA Grapalat" w:hAnsi="GHEA Grapalat" w:cs="Arial Armenian"/>
          <w:lang w:val="fr-FR"/>
        </w:rPr>
        <w:t xml:space="preserve"> (</w:t>
      </w:r>
      <w:r w:rsidRPr="00244C4C">
        <w:rPr>
          <w:rFonts w:ascii="GHEA Grapalat" w:hAnsi="GHEA Grapalat" w:cs="Sylfaen"/>
          <w:lang w:val="fr-FR"/>
        </w:rPr>
        <w:t>ներառյալ</w:t>
      </w:r>
      <w:r w:rsidRPr="00244C4C">
        <w:rPr>
          <w:rFonts w:ascii="GHEA Grapalat" w:hAnsi="GHEA Grapalat" w:cs="Arial Armenian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ալկոհոլային</w:t>
      </w:r>
      <w:r w:rsidRPr="00244C4C">
        <w:rPr>
          <w:rFonts w:ascii="GHEA Grapalat" w:hAnsi="GHEA Grapalat" w:cs="Arial Armenian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խմիչք</w:t>
      </w:r>
      <w:r w:rsidRPr="00244C4C">
        <w:rPr>
          <w:rFonts w:ascii="GHEA Grapalat" w:hAnsi="GHEA Grapalat" w:cs="Arial Armenian"/>
          <w:lang w:val="fr-FR"/>
        </w:rPr>
        <w:t xml:space="preserve">) </w:t>
      </w:r>
      <w:r w:rsidRPr="00244C4C">
        <w:rPr>
          <w:rFonts w:ascii="GHEA Grapalat" w:hAnsi="GHEA Grapalat" w:cs="Sylfaen"/>
          <w:lang w:val="fr-FR"/>
        </w:rPr>
        <w:t>վրա</w:t>
      </w:r>
      <w:r w:rsidRPr="00244C4C">
        <w:rPr>
          <w:rFonts w:ascii="GHEA Grapalat" w:hAnsi="GHEA Grapalat" w:cs="Arial Armenian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կատարված</w:t>
      </w:r>
      <w:r w:rsidRPr="00244C4C">
        <w:rPr>
          <w:rFonts w:ascii="GHEA Grapalat" w:hAnsi="GHEA Grapalat" w:cs="Arial Armenian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ծախսերը</w:t>
      </w:r>
      <w:r w:rsidRPr="00244C4C">
        <w:rPr>
          <w:rFonts w:ascii="GHEA Grapalat" w:hAnsi="GHEA Grapalat" w:cs="Arial Armenian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տնային</w:t>
      </w:r>
      <w:r w:rsidRPr="00244C4C">
        <w:rPr>
          <w:rFonts w:ascii="GHEA Grapalat" w:hAnsi="GHEA Grapalat" w:cs="Arial Armenian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տնտեսության</w:t>
      </w:r>
      <w:r w:rsidRPr="00244C4C">
        <w:rPr>
          <w:rFonts w:ascii="GHEA Grapalat" w:hAnsi="GHEA Grapalat" w:cs="Arial Armenian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մեկ</w:t>
      </w:r>
      <w:r w:rsidRPr="00244C4C">
        <w:rPr>
          <w:rFonts w:ascii="GHEA Grapalat" w:hAnsi="GHEA Grapalat" w:cs="Arial Armenian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շնչի</w:t>
      </w:r>
      <w:r w:rsidRPr="00244C4C">
        <w:rPr>
          <w:rFonts w:ascii="GHEA Grapalat" w:hAnsi="GHEA Grapalat" w:cs="Arial Armenian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հաշվով</w:t>
      </w:r>
      <w:r w:rsidRPr="00244C4C">
        <w:rPr>
          <w:rFonts w:ascii="GHEA Grapalat" w:hAnsi="GHEA Grapalat" w:cs="Arial Armenian"/>
          <w:lang w:val="fr-FR"/>
        </w:rPr>
        <w:t>,</w:t>
      </w:r>
      <w:r w:rsidRPr="00244C4C">
        <w:rPr>
          <w:rFonts w:ascii="GHEA Grapalat" w:hAnsi="GHEA Grapalat" w:cs="Arial Armenian"/>
          <w:lang w:val="hy-AM"/>
        </w:rPr>
        <w:t xml:space="preserve"> </w:t>
      </w:r>
      <w:r w:rsidRPr="00244C4C">
        <w:rPr>
          <w:rFonts w:ascii="GHEA Grapalat" w:hAnsi="GHEA Grapalat" w:cs="Sylfaen"/>
          <w:lang w:val="fr-FR"/>
        </w:rPr>
        <w:t>ըստ</w:t>
      </w:r>
      <w:r w:rsidRPr="00244C4C">
        <w:rPr>
          <w:rFonts w:ascii="GHEA Grapalat" w:hAnsi="GHEA Grapalat" w:cs="Arial Armenian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մարզերի</w:t>
      </w:r>
      <w:r w:rsidRPr="00244C4C">
        <w:rPr>
          <w:rFonts w:ascii="GHEA Grapalat" w:hAnsi="GHEA Grapalat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և</w:t>
      </w:r>
      <w:r w:rsidRPr="00244C4C">
        <w:rPr>
          <w:rFonts w:ascii="GHEA Grapalat" w:hAnsi="GHEA Grapalat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Երևան</w:t>
      </w:r>
      <w:r w:rsidRPr="00244C4C">
        <w:rPr>
          <w:rFonts w:ascii="GHEA Grapalat" w:hAnsi="GHEA Grapalat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քաղաքի</w:t>
      </w:r>
      <w:r w:rsidRPr="00244C4C">
        <w:rPr>
          <w:rFonts w:ascii="GHEA Grapalat" w:hAnsi="GHEA Grapalat" w:cs="Arial Armenian"/>
          <w:lang w:val="fr-FR"/>
        </w:rPr>
        <w:t xml:space="preserve">, </w:t>
      </w:r>
      <w:r w:rsidRPr="00244C4C">
        <w:rPr>
          <w:rFonts w:ascii="GHEA Grapalat" w:hAnsi="GHEA Grapalat" w:cs="Sylfaen"/>
          <w:lang w:val="fr-FR"/>
        </w:rPr>
        <w:t>քվինտիլային</w:t>
      </w:r>
      <w:r w:rsidRPr="00244C4C">
        <w:rPr>
          <w:rFonts w:ascii="GHEA Grapalat" w:hAnsi="GHEA Grapalat" w:cs="Arial Armenian"/>
          <w:lang w:val="fr-FR"/>
        </w:rPr>
        <w:t xml:space="preserve"> </w:t>
      </w:r>
      <w:r w:rsidRPr="00244C4C">
        <w:rPr>
          <w:rFonts w:ascii="GHEA Grapalat" w:hAnsi="GHEA Grapalat" w:cs="Sylfaen"/>
          <w:lang w:val="fr-FR"/>
        </w:rPr>
        <w:t>խմբերի</w:t>
      </w:r>
      <w:r w:rsidRPr="00244C4C">
        <w:rPr>
          <w:rFonts w:ascii="GHEA Grapalat" w:hAnsi="GHEA Grapalat"/>
          <w:lang w:val="hy-AM"/>
        </w:rPr>
        <w:t xml:space="preserve"> ,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ամսական</w:t>
      </w:r>
    </w:p>
    <w:p w:rsidR="00F3536E" w:rsidRPr="00244C4C" w:rsidRDefault="00F3536E" w:rsidP="009468BA">
      <w:pPr>
        <w:rPr>
          <w:rFonts w:ascii="GHEA Grapalat" w:hAnsi="GHEA Grapalat"/>
          <w:lang w:val="hy-AM"/>
        </w:rPr>
      </w:pPr>
    </w:p>
    <w:p w:rsidR="00F3536E" w:rsidRPr="00244C4C" w:rsidRDefault="00F3536E" w:rsidP="009468BA">
      <w:pPr>
        <w:rPr>
          <w:rFonts w:ascii="GHEA Grapalat" w:hAnsi="GHEA Grapalat"/>
          <w:lang w:val="hy-AM"/>
        </w:rPr>
      </w:pPr>
    </w:p>
    <w:p w:rsidR="00F3536E" w:rsidRPr="00244C4C" w:rsidRDefault="00F3536E" w:rsidP="009468BA">
      <w:pPr>
        <w:rPr>
          <w:rFonts w:ascii="GHEA Grapalat" w:hAnsi="GHEA Grapalat" w:cs="Arian AMU"/>
          <w:lang w:val="hy-AM"/>
        </w:rPr>
      </w:pPr>
    </w:p>
    <w:tbl>
      <w:tblPr>
        <w:tblW w:w="5000" w:type="pct"/>
        <w:jc w:val="center"/>
        <w:tblBorders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/>
      </w:tblPr>
      <w:tblGrid>
        <w:gridCol w:w="3681"/>
        <w:gridCol w:w="1432"/>
        <w:gridCol w:w="1432"/>
        <w:gridCol w:w="1434"/>
        <w:gridCol w:w="1432"/>
      </w:tblGrid>
      <w:tr w:rsidR="00F3536E" w:rsidRPr="00244C4C" w:rsidTr="006C36B5">
        <w:trPr>
          <w:trHeight w:val="506"/>
          <w:tblHeader/>
          <w:jc w:val="center"/>
        </w:trPr>
        <w:tc>
          <w:tcPr>
            <w:tcW w:w="1955" w:type="pct"/>
            <w:tcMar>
              <w:top w:w="28" w:type="dxa"/>
              <w:bottom w:w="28" w:type="dxa"/>
            </w:tcMar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Arian AMU"/>
                <w:b/>
                <w:lang w:val="hy-AM"/>
              </w:rPr>
              <w:t xml:space="preserve">                                      </w:t>
            </w:r>
            <w:r w:rsidRPr="00244C4C">
              <w:rPr>
                <w:rFonts w:ascii="GHEA Grapalat" w:hAnsi="GHEA Grapalat" w:cs="Sylfaen"/>
                <w:b/>
                <w:i/>
                <w:lang w:val="fr-FR"/>
              </w:rPr>
              <w:t>դրամ</w:t>
            </w:r>
            <w:r w:rsidRPr="00244C4C">
              <w:rPr>
                <w:rFonts w:ascii="GHEA Grapalat" w:hAnsi="GHEA Grapalat" w:cs="Arian AMU"/>
                <w:b/>
              </w:rPr>
              <w:t xml:space="preserve">                                                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sz w:val="20"/>
                <w:lang w:val="de-DE"/>
              </w:rPr>
            </w:pPr>
            <w:r w:rsidRPr="00244C4C">
              <w:rPr>
                <w:rFonts w:ascii="GHEA Grapalat" w:hAnsi="GHEA Grapalat" w:cs="Arian AMU"/>
                <w:b/>
                <w:sz w:val="20"/>
                <w:lang w:val="de-DE"/>
              </w:rPr>
              <w:t>2008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sz w:val="20"/>
                <w:lang w:val="de-DE"/>
              </w:rPr>
            </w:pPr>
            <w:r w:rsidRPr="00244C4C">
              <w:rPr>
                <w:rFonts w:ascii="GHEA Grapalat" w:hAnsi="GHEA Grapalat" w:cs="Arian AMU"/>
                <w:b/>
                <w:sz w:val="20"/>
                <w:lang w:val="de-DE"/>
              </w:rPr>
              <w:t>2009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sz w:val="20"/>
                <w:lang w:val="de-DE"/>
              </w:rPr>
            </w:pPr>
            <w:r w:rsidRPr="00244C4C">
              <w:rPr>
                <w:rFonts w:ascii="GHEA Grapalat" w:hAnsi="GHEA Grapalat" w:cs="Arian AMU"/>
                <w:b/>
                <w:sz w:val="20"/>
                <w:lang w:val="de-DE"/>
              </w:rPr>
              <w:t>2010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sz w:val="20"/>
                <w:lang w:val="de-DE"/>
              </w:rPr>
            </w:pPr>
            <w:r w:rsidRPr="00244C4C">
              <w:rPr>
                <w:rFonts w:ascii="GHEA Grapalat" w:hAnsi="GHEA Grapalat" w:cs="Arian AMU"/>
                <w:b/>
                <w:sz w:val="20"/>
                <w:lang w:val="de-DE"/>
              </w:rPr>
              <w:t>2011</w:t>
            </w:r>
          </w:p>
        </w:tc>
      </w:tr>
      <w:tr w:rsidR="00F3536E" w:rsidRPr="00244C4C" w:rsidTr="006C36B5">
        <w:trPr>
          <w:trHeight w:val="340"/>
          <w:jc w:val="center"/>
        </w:trPr>
        <w:tc>
          <w:tcPr>
            <w:tcW w:w="1955" w:type="pct"/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b/>
                <w:i/>
                <w:sz w:val="20"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i/>
                <w:sz w:val="20"/>
                <w:lang w:val="nl-BE"/>
              </w:rPr>
              <w:t>Հանրապետական</w:t>
            </w:r>
            <w:r w:rsidRPr="00244C4C">
              <w:rPr>
                <w:rFonts w:ascii="GHEA Grapalat" w:hAnsi="GHEA Grapalat" w:cs="Arian AMU"/>
                <w:b/>
                <w:i/>
                <w:sz w:val="20"/>
                <w:lang w:val="nl-BE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i/>
                <w:sz w:val="20"/>
                <w:lang w:val="nl-BE"/>
              </w:rPr>
              <w:t>միջինը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b/>
                <w:sz w:val="20"/>
                <w:lang w:val="nl-BE"/>
              </w:rPr>
              <w:t>15211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b/>
                <w:sz w:val="20"/>
                <w:lang w:val="nl-BE"/>
              </w:rPr>
              <w:t>14383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b/>
                <w:sz w:val="20"/>
                <w:lang w:val="nl-BE"/>
              </w:rPr>
              <w:t>15116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b/>
                <w:sz w:val="20"/>
                <w:lang w:val="nl-BE"/>
              </w:rPr>
              <w:t>17429</w:t>
            </w:r>
          </w:p>
        </w:tc>
      </w:tr>
      <w:tr w:rsidR="00F3536E" w:rsidRPr="00244C4C" w:rsidTr="00852445">
        <w:trPr>
          <w:trHeight w:val="80"/>
          <w:jc w:val="center"/>
        </w:trPr>
        <w:tc>
          <w:tcPr>
            <w:tcW w:w="5000" w:type="pct"/>
            <w:gridSpan w:val="5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sz w:val="20"/>
                <w:lang w:val="nl-BE"/>
              </w:rPr>
            </w:pPr>
            <w:r w:rsidRPr="00244C4C">
              <w:rPr>
                <w:rFonts w:ascii="GHEA Grapalat" w:hAnsi="GHEA Grapalat" w:cs="Sylfaen"/>
                <w:b/>
                <w:i/>
                <w:sz w:val="20"/>
                <w:lang w:val="nl-BE"/>
              </w:rPr>
              <w:t>Մարզեր</w:t>
            </w:r>
          </w:p>
        </w:tc>
      </w:tr>
      <w:tr w:rsidR="00F3536E" w:rsidRPr="00244C4C" w:rsidTr="006C36B5">
        <w:trPr>
          <w:trHeight w:val="340"/>
          <w:jc w:val="center"/>
        </w:trPr>
        <w:tc>
          <w:tcPr>
            <w:tcW w:w="1955" w:type="pct"/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sz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lang w:val="nl-NL"/>
              </w:rPr>
              <w:t>Երևան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16458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15636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15740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18835</w:t>
            </w:r>
          </w:p>
        </w:tc>
      </w:tr>
      <w:tr w:rsidR="00F3536E" w:rsidRPr="00244C4C" w:rsidTr="006C36B5">
        <w:trPr>
          <w:trHeight w:val="340"/>
          <w:jc w:val="center"/>
        </w:trPr>
        <w:tc>
          <w:tcPr>
            <w:tcW w:w="1955" w:type="pct"/>
            <w:vAlign w:val="center"/>
          </w:tcPr>
          <w:p w:rsidR="00F3536E" w:rsidRPr="00244C4C" w:rsidRDefault="00F3536E" w:rsidP="00196FDA">
            <w:pPr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առանց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Սյունիքի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DF159C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14652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DF159C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13782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DF159C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14757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17208</w:t>
            </w:r>
          </w:p>
        </w:tc>
      </w:tr>
      <w:tr w:rsidR="00F3536E" w:rsidRPr="00244C4C" w:rsidTr="006C36B5">
        <w:trPr>
          <w:trHeight w:val="340"/>
          <w:jc w:val="center"/>
        </w:trPr>
        <w:tc>
          <w:tcPr>
            <w:tcW w:w="1955" w:type="pct"/>
            <w:vAlign w:val="center"/>
          </w:tcPr>
          <w:p w:rsidR="00F3536E" w:rsidRPr="00244C4C" w:rsidRDefault="00F3536E" w:rsidP="00196FDA">
            <w:pPr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միջին՝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Սյունիքը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ներառյալ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DF159C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15115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DF159C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14271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DF159C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15197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17484</w:t>
            </w:r>
          </w:p>
        </w:tc>
      </w:tr>
      <w:tr w:rsidR="00F3536E" w:rsidRPr="00244C4C" w:rsidTr="006C36B5">
        <w:trPr>
          <w:trHeight w:val="340"/>
          <w:jc w:val="center"/>
        </w:trPr>
        <w:tc>
          <w:tcPr>
            <w:tcW w:w="1955" w:type="pct"/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sz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lang w:val="nl-NL"/>
              </w:rPr>
              <w:t>Սյունիք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19282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18670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19150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19963</w:t>
            </w:r>
          </w:p>
        </w:tc>
      </w:tr>
      <w:tr w:rsidR="00F3536E" w:rsidRPr="00244C4C" w:rsidTr="00852445">
        <w:trPr>
          <w:trHeight w:val="340"/>
          <w:jc w:val="center"/>
        </w:trPr>
        <w:tc>
          <w:tcPr>
            <w:tcW w:w="5000" w:type="pct"/>
            <w:gridSpan w:val="5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sz w:val="20"/>
                <w:lang w:val="nl-BE"/>
              </w:rPr>
            </w:pPr>
            <w:r w:rsidRPr="00244C4C">
              <w:rPr>
                <w:rFonts w:ascii="GHEA Grapalat" w:hAnsi="GHEA Grapalat" w:cs="Sylfaen"/>
                <w:b/>
                <w:i/>
                <w:sz w:val="20"/>
                <w:lang w:val="nl-BE"/>
              </w:rPr>
              <w:t>Քվինտիլային</w:t>
            </w:r>
            <w:r w:rsidRPr="00244C4C">
              <w:rPr>
                <w:rFonts w:ascii="GHEA Grapalat" w:hAnsi="GHEA Grapalat" w:cs="Arian AMU"/>
                <w:b/>
                <w:i/>
                <w:sz w:val="20"/>
                <w:lang w:val="nl-BE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i/>
                <w:sz w:val="20"/>
                <w:lang w:val="nl-BE"/>
              </w:rPr>
              <w:t>խմբեր</w:t>
            </w:r>
          </w:p>
        </w:tc>
      </w:tr>
      <w:tr w:rsidR="00F3536E" w:rsidRPr="00244C4C" w:rsidTr="006C36B5">
        <w:trPr>
          <w:trHeight w:val="340"/>
          <w:jc w:val="center"/>
        </w:trPr>
        <w:tc>
          <w:tcPr>
            <w:tcW w:w="1955" w:type="pct"/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Sylfaen"/>
                <w:sz w:val="20"/>
                <w:lang w:val="nl-BE"/>
              </w:rPr>
              <w:t>Քվինտիլ</w:t>
            </w:r>
            <w:r w:rsidRPr="00244C4C">
              <w:rPr>
                <w:rFonts w:ascii="GHEA Grapalat" w:hAnsi="GHEA Grapalat" w:cs="Arian AMU"/>
                <w:sz w:val="20"/>
                <w:lang w:val="nl-BE"/>
              </w:rPr>
              <w:t xml:space="preserve"> 1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7 572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6 998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6 481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7 171</w:t>
            </w:r>
          </w:p>
        </w:tc>
      </w:tr>
      <w:tr w:rsidR="00F3536E" w:rsidRPr="00244C4C" w:rsidTr="006C36B5">
        <w:trPr>
          <w:trHeight w:val="340"/>
          <w:jc w:val="center"/>
        </w:trPr>
        <w:tc>
          <w:tcPr>
            <w:tcW w:w="1955" w:type="pct"/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Sylfaen"/>
                <w:sz w:val="20"/>
                <w:lang w:val="nl-BE"/>
              </w:rPr>
              <w:t>Քվինտիլ</w:t>
            </w:r>
            <w:r w:rsidRPr="00244C4C">
              <w:rPr>
                <w:rFonts w:ascii="GHEA Grapalat" w:hAnsi="GHEA Grapalat" w:cs="Arian AMU"/>
                <w:sz w:val="20"/>
                <w:lang w:val="nl-BE"/>
              </w:rPr>
              <w:t xml:space="preserve"> 2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11 072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10 513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9 962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11 428</w:t>
            </w:r>
          </w:p>
        </w:tc>
      </w:tr>
      <w:tr w:rsidR="00F3536E" w:rsidRPr="00244C4C" w:rsidTr="006C36B5">
        <w:trPr>
          <w:trHeight w:val="340"/>
          <w:jc w:val="center"/>
        </w:trPr>
        <w:tc>
          <w:tcPr>
            <w:tcW w:w="1955" w:type="pct"/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Sylfaen"/>
                <w:sz w:val="20"/>
                <w:lang w:val="nl-BE"/>
              </w:rPr>
              <w:t>Քվինտիլ</w:t>
            </w:r>
            <w:r w:rsidRPr="00244C4C">
              <w:rPr>
                <w:rFonts w:ascii="GHEA Grapalat" w:hAnsi="GHEA Grapalat" w:cs="Arian AMU"/>
                <w:sz w:val="20"/>
                <w:lang w:val="nl-BE"/>
              </w:rPr>
              <w:t xml:space="preserve"> 3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14 007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13 165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12 978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15 014</w:t>
            </w:r>
          </w:p>
        </w:tc>
      </w:tr>
      <w:tr w:rsidR="00F3536E" w:rsidRPr="00244C4C" w:rsidTr="006C36B5">
        <w:trPr>
          <w:trHeight w:val="340"/>
          <w:jc w:val="center"/>
        </w:trPr>
        <w:tc>
          <w:tcPr>
            <w:tcW w:w="1955" w:type="pct"/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Sylfaen"/>
                <w:sz w:val="20"/>
                <w:lang w:val="nl-BE"/>
              </w:rPr>
              <w:t>Քվինտիլ</w:t>
            </w:r>
            <w:r w:rsidRPr="00244C4C">
              <w:rPr>
                <w:rFonts w:ascii="GHEA Grapalat" w:hAnsi="GHEA Grapalat" w:cs="Arian AMU"/>
                <w:sz w:val="20"/>
                <w:lang w:val="nl-BE"/>
              </w:rPr>
              <w:t xml:space="preserve"> 4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17 692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16 640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17 184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19 555</w:t>
            </w:r>
          </w:p>
        </w:tc>
      </w:tr>
      <w:tr w:rsidR="00F3536E" w:rsidRPr="00244C4C" w:rsidTr="006C36B5">
        <w:trPr>
          <w:trHeight w:val="340"/>
          <w:jc w:val="center"/>
        </w:trPr>
        <w:tc>
          <w:tcPr>
            <w:tcW w:w="1955" w:type="pct"/>
            <w:vAlign w:val="center"/>
          </w:tcPr>
          <w:p w:rsidR="00F3536E" w:rsidRPr="00244C4C" w:rsidRDefault="00F3536E" w:rsidP="00A07D1C">
            <w:pPr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Sylfaen"/>
                <w:sz w:val="20"/>
                <w:lang w:val="nl-BE"/>
              </w:rPr>
              <w:t>Քվինտիլ</w:t>
            </w:r>
            <w:r w:rsidRPr="00244C4C">
              <w:rPr>
                <w:rFonts w:ascii="GHEA Grapalat" w:hAnsi="GHEA Grapalat" w:cs="Arian AMU"/>
                <w:sz w:val="20"/>
                <w:lang w:val="nl-BE"/>
              </w:rPr>
              <w:t xml:space="preserve"> 5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25 707</w:t>
            </w:r>
          </w:p>
        </w:tc>
        <w:tc>
          <w:tcPr>
            <w:tcW w:w="76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24 606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28 976</w:t>
            </w:r>
          </w:p>
        </w:tc>
        <w:tc>
          <w:tcPr>
            <w:tcW w:w="76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sz w:val="20"/>
                <w:lang w:val="nl-BE"/>
              </w:rPr>
            </w:pPr>
            <w:r w:rsidRPr="00244C4C">
              <w:rPr>
                <w:rFonts w:ascii="GHEA Grapalat" w:hAnsi="GHEA Grapalat" w:cs="Arian AMU"/>
                <w:sz w:val="20"/>
                <w:lang w:val="nl-BE"/>
              </w:rPr>
              <w:t>33 963</w:t>
            </w:r>
          </w:p>
        </w:tc>
      </w:tr>
    </w:tbl>
    <w:p w:rsidR="00F3536E" w:rsidRPr="00244C4C" w:rsidRDefault="00F3536E" w:rsidP="00870383">
      <w:pPr>
        <w:rPr>
          <w:rFonts w:ascii="GHEA Grapalat" w:hAnsi="GHEA Grapalat" w:cs="Arian AMU"/>
        </w:rPr>
      </w:pPr>
    </w:p>
    <w:p w:rsidR="00F3536E" w:rsidRPr="00244C4C" w:rsidRDefault="00F3536E" w:rsidP="009468B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Նույն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եզրահանգումը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վերլուծելիս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սննդամթերքի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միջինացված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գնալով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 w:cs="Arian AMU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հանրապետականից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միջիններից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դեռևս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բևեռացվածությունը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ամենաաղքատ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նույնիսկ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 w:cs="Arian AMU"/>
          <w:lang w:val="hy-AM"/>
        </w:rPr>
        <w:t xml:space="preserve"> 2008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 w:cs="Arian AMU"/>
          <w:lang w:val="hy-AM"/>
        </w:rPr>
        <w:t xml:space="preserve"> 5</w:t>
      </w:r>
      <w:r w:rsidRPr="00244C4C">
        <w:rPr>
          <w:rFonts w:ascii="GHEA Grapalat" w:hAnsi="GHEA Grapalat" w:cs="Arian AMU"/>
        </w:rPr>
        <w:t>%</w:t>
      </w:r>
      <w:r w:rsidRPr="00244C4C">
        <w:rPr>
          <w:rFonts w:ascii="GHEA Grapalat" w:hAnsi="GHEA Grapalat" w:cs="Sylfaen"/>
          <w:lang w:val="hy-AM"/>
        </w:rPr>
        <w:t>ով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ամենահարուստ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խմբինը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աճել՝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 w:cs="Arian AMU"/>
          <w:lang w:val="hy-AM"/>
        </w:rPr>
        <w:t xml:space="preserve"> 32</w:t>
      </w:r>
      <w:r w:rsidRPr="00244C4C">
        <w:rPr>
          <w:rFonts w:ascii="GHEA Grapalat" w:hAnsi="GHEA Grapalat" w:cs="Arian AMU"/>
        </w:rPr>
        <w:t>%</w:t>
      </w:r>
      <w:r w:rsidRPr="00244C4C">
        <w:rPr>
          <w:rFonts w:ascii="GHEA Grapalat" w:hAnsi="GHEA Grapalat" w:cs="Arian AMU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ով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Հետևաբար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մարզերում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անհավասարությունը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խորացել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: </w:t>
      </w:r>
    </w:p>
    <w:p w:rsidR="00F3536E" w:rsidRPr="00244C4C" w:rsidRDefault="00F3536E" w:rsidP="009468BA">
      <w:pPr>
        <w:rPr>
          <w:rFonts w:ascii="GHEA Grapalat" w:hAnsi="GHEA Grapalat" w:cs="Arian AMU"/>
          <w:lang w:val="hy-AM"/>
        </w:rPr>
      </w:pPr>
    </w:p>
    <w:p w:rsidR="00F3536E" w:rsidRPr="00244C4C" w:rsidRDefault="00F3536E" w:rsidP="00524E68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Տարածաշրջանային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Երևանում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Երևանից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դուրս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քաղաքներում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սպառումը</w:t>
      </w:r>
      <w:r w:rsidRPr="00244C4C">
        <w:rPr>
          <w:rFonts w:ascii="GHEA Grapalat" w:hAnsi="GHEA Grapalat" w:cs="Arian AMU"/>
          <w:lang w:val="hy-AM"/>
        </w:rPr>
        <w:t xml:space="preserve"> 2008-2011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 w:cs="Arian AMU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նվազել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տեմպով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սպառումը</w:t>
      </w:r>
      <w:r w:rsidRPr="00244C4C">
        <w:rPr>
          <w:rFonts w:ascii="GHEA Grapalat" w:hAnsi="GHEA Grapalat" w:cs="Arian AMU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համապատասխանաբար</w:t>
      </w:r>
      <w:r w:rsidRPr="00244C4C">
        <w:rPr>
          <w:rFonts w:ascii="GHEA Grapalat" w:hAnsi="GHEA Grapalat" w:cs="Arian AMU"/>
          <w:lang w:val="hy-AM"/>
        </w:rPr>
        <w:t xml:space="preserve">` -2.4%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-3.0%`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 w:cs="Arian AMU"/>
          <w:lang w:val="hy-AM"/>
        </w:rPr>
        <w:t xml:space="preserve"> -2.3%-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n AMU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դիմաց</w:t>
      </w:r>
      <w:r w:rsidRPr="00244C4C">
        <w:rPr>
          <w:rFonts w:ascii="GHEA Grapalat" w:hAnsi="GHEA Grapalat" w:cs="Arian AMU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սպառումը</w:t>
      </w:r>
      <w:r w:rsidRPr="00244C4C">
        <w:rPr>
          <w:rFonts w:ascii="GHEA Grapalat" w:hAnsi="GHEA Grapalat" w:cs="Arian AMU"/>
          <w:lang w:val="hy-AM"/>
        </w:rPr>
        <w:t xml:space="preserve"> 2008-2011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 w:cs="Arian AMU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տեմպով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սպառումը</w:t>
      </w:r>
      <w:r w:rsidRPr="00244C4C">
        <w:rPr>
          <w:rFonts w:ascii="GHEA Grapalat" w:hAnsi="GHEA Grapalat" w:cs="Arian AMU"/>
          <w:lang w:val="hy-AM"/>
        </w:rPr>
        <w:t xml:space="preserve">  (</w:t>
      </w:r>
      <w:r w:rsidRPr="00244C4C">
        <w:rPr>
          <w:rFonts w:ascii="GHEA Grapalat" w:hAnsi="GHEA Grapalat" w:cs="Sylfaen"/>
          <w:lang w:val="hy-AM"/>
        </w:rPr>
        <w:t>համապատասխանաբար</w:t>
      </w:r>
      <w:r w:rsidRPr="00244C4C">
        <w:rPr>
          <w:rFonts w:ascii="GHEA Grapalat" w:hAnsi="GHEA Grapalat" w:cs="Arian AMU"/>
          <w:lang w:val="hy-AM"/>
        </w:rPr>
        <w:t xml:space="preserve">`-1.5%`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 w:cs="Arian AMU"/>
          <w:lang w:val="hy-AM"/>
        </w:rPr>
        <w:t xml:space="preserve"> -2.3 %-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դիմաց</w:t>
      </w:r>
      <w:r w:rsidRPr="00244C4C">
        <w:rPr>
          <w:rFonts w:ascii="GHEA Grapalat" w:hAnsi="GHEA Grapalat" w:cs="Arian AMU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առումով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կենտրոնացած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բնակավայրերում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հայտնվում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անբարենպաստ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դիրքում</w:t>
      </w:r>
      <w:r w:rsidRPr="00244C4C">
        <w:rPr>
          <w:rFonts w:ascii="GHEA Grapalat" w:hAnsi="GHEA Grapalat" w:cs="Arian AMU"/>
          <w:lang w:val="hy-AM"/>
        </w:rPr>
        <w:t>:</w:t>
      </w:r>
      <w:r w:rsidRPr="00584F7B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սննդամթերքի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էներգետիկան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շնչի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հաշվով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 w:cs="Arian AMU"/>
          <w:lang w:val="hy-AM"/>
        </w:rPr>
        <w:t>, 2009-2011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 w:cs="Arian AMU"/>
          <w:lang w:val="hy-AM"/>
        </w:rPr>
        <w:t xml:space="preserve">. </w:t>
      </w:r>
    </w:p>
    <w:p w:rsidR="00F3536E" w:rsidRPr="00244C4C" w:rsidRDefault="00F3536E" w:rsidP="009468BA">
      <w:pPr>
        <w:rPr>
          <w:rFonts w:ascii="GHEA Grapalat" w:hAnsi="GHEA Grapalat" w:cs="Arian AMU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769"/>
        <w:gridCol w:w="924"/>
        <w:gridCol w:w="925"/>
        <w:gridCol w:w="925"/>
        <w:gridCol w:w="925"/>
        <w:gridCol w:w="925"/>
        <w:gridCol w:w="802"/>
        <w:gridCol w:w="1296"/>
      </w:tblGrid>
      <w:tr w:rsidR="00F3536E" w:rsidRPr="00244C4C" w:rsidTr="007815D1">
        <w:tc>
          <w:tcPr>
            <w:tcW w:w="1463" w:type="pct"/>
            <w:vMerge w:val="restar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i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2"/>
                <w:lang w:val="hy-AM"/>
              </w:rPr>
              <w:t>Օրական</w:t>
            </w:r>
            <w:r w:rsidRPr="00244C4C">
              <w:rPr>
                <w:rFonts w:ascii="GHEA Grapalat" w:hAnsi="GHEA Grapalat" w:cs="Arian AMU"/>
                <w:i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i/>
                <w:sz w:val="22"/>
                <w:lang w:val="hy-AM"/>
              </w:rPr>
              <w:t>կկալ</w:t>
            </w:r>
          </w:p>
        </w:tc>
        <w:tc>
          <w:tcPr>
            <w:tcW w:w="1473" w:type="pct"/>
            <w:gridSpan w:val="3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Մեդիանա</w:t>
            </w:r>
          </w:p>
        </w:tc>
        <w:tc>
          <w:tcPr>
            <w:tcW w:w="1408" w:type="pct"/>
            <w:gridSpan w:val="3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Միջին</w:t>
            </w:r>
          </w:p>
        </w:tc>
        <w:tc>
          <w:tcPr>
            <w:tcW w:w="656" w:type="pct"/>
            <w:vMerge w:val="restar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2011 –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Մեդիանա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2011</w:t>
            </w:r>
          </w:p>
        </w:tc>
      </w:tr>
      <w:tr w:rsidR="00F3536E" w:rsidRPr="00244C4C" w:rsidTr="007815D1">
        <w:tc>
          <w:tcPr>
            <w:tcW w:w="1463" w:type="pct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491" w:type="pc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2009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2010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2011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2009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2010</w:t>
            </w:r>
          </w:p>
        </w:tc>
        <w:tc>
          <w:tcPr>
            <w:tcW w:w="426" w:type="pc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2011</w:t>
            </w:r>
          </w:p>
        </w:tc>
        <w:tc>
          <w:tcPr>
            <w:tcW w:w="656" w:type="pct"/>
            <w:vMerge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color w:val="000000"/>
              </w:rPr>
            </w:pPr>
          </w:p>
        </w:tc>
      </w:tr>
      <w:tr w:rsidR="00F3536E" w:rsidRPr="00244C4C" w:rsidTr="007815D1">
        <w:tc>
          <w:tcPr>
            <w:tcW w:w="1463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Հանրապետական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2064 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1967 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2035 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2162 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2061 </w:t>
            </w:r>
          </w:p>
        </w:tc>
        <w:tc>
          <w:tcPr>
            <w:tcW w:w="426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2093</w:t>
            </w:r>
          </w:p>
        </w:tc>
        <w:tc>
          <w:tcPr>
            <w:tcW w:w="656" w:type="pc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color w:val="000000"/>
              </w:rPr>
            </w:pPr>
            <w:r w:rsidRPr="00244C4C">
              <w:rPr>
                <w:rFonts w:ascii="GHEA Grapalat" w:hAnsi="GHEA Grapalat" w:cs="Arian AMU"/>
                <w:b/>
                <w:color w:val="000000"/>
                <w:sz w:val="22"/>
              </w:rPr>
              <w:t>58</w:t>
            </w:r>
          </w:p>
        </w:tc>
      </w:tr>
      <w:tr w:rsidR="00F3536E" w:rsidRPr="00244C4C" w:rsidTr="007815D1">
        <w:tc>
          <w:tcPr>
            <w:tcW w:w="1463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nl-NL"/>
              </w:rPr>
              <w:t>Երևան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1897 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1765 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2028 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1996 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1875 </w:t>
            </w:r>
          </w:p>
        </w:tc>
        <w:tc>
          <w:tcPr>
            <w:tcW w:w="426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2023</w:t>
            </w:r>
          </w:p>
        </w:tc>
        <w:tc>
          <w:tcPr>
            <w:tcW w:w="656" w:type="pc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color w:val="000000"/>
              </w:rPr>
            </w:pPr>
            <w:r w:rsidRPr="00244C4C">
              <w:rPr>
                <w:rFonts w:ascii="GHEA Grapalat" w:hAnsi="GHEA Grapalat" w:cs="Arian AMU"/>
                <w:b/>
                <w:color w:val="000000"/>
                <w:sz w:val="22"/>
              </w:rPr>
              <w:t>-5</w:t>
            </w:r>
          </w:p>
        </w:tc>
      </w:tr>
      <w:tr w:rsidR="00F3536E" w:rsidRPr="00244C4C" w:rsidTr="007815D1">
        <w:tc>
          <w:tcPr>
            <w:tcW w:w="1463" w:type="pct"/>
            <w:vAlign w:val="center"/>
          </w:tcPr>
          <w:p w:rsidR="00F3536E" w:rsidRPr="00244C4C" w:rsidRDefault="00F3536E" w:rsidP="008E70C4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առանց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Սյունիքի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7D444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2184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7D444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2098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7D444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2076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7D444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2272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7D444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2174</w:t>
            </w:r>
          </w:p>
        </w:tc>
        <w:tc>
          <w:tcPr>
            <w:tcW w:w="426" w:type="pct"/>
            <w:vAlign w:val="center"/>
          </w:tcPr>
          <w:p w:rsidR="00F3536E" w:rsidRPr="00244C4C" w:rsidRDefault="00F3536E" w:rsidP="007D444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2164</w:t>
            </w:r>
          </w:p>
        </w:tc>
        <w:tc>
          <w:tcPr>
            <w:tcW w:w="656" w:type="pc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color w:val="000000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88</w:t>
            </w:r>
          </w:p>
        </w:tc>
      </w:tr>
      <w:tr w:rsidR="00F3536E" w:rsidRPr="00244C4C" w:rsidTr="007815D1">
        <w:tc>
          <w:tcPr>
            <w:tcW w:w="1463" w:type="pct"/>
            <w:vAlign w:val="center"/>
          </w:tcPr>
          <w:p w:rsidR="00F3536E" w:rsidRPr="00244C4C" w:rsidRDefault="00F3536E" w:rsidP="008E70C4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ներառյալ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A77F09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2187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0C102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2111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0C102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2080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0C102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2283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0C102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2190</w:t>
            </w:r>
          </w:p>
        </w:tc>
        <w:tc>
          <w:tcPr>
            <w:tcW w:w="426" w:type="pct"/>
            <w:vAlign w:val="center"/>
          </w:tcPr>
          <w:p w:rsidR="00F3536E" w:rsidRPr="00244C4C" w:rsidRDefault="00F3536E" w:rsidP="000C102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2169</w:t>
            </w:r>
          </w:p>
        </w:tc>
        <w:tc>
          <w:tcPr>
            <w:tcW w:w="656" w:type="pc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color w:val="000000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89</w:t>
            </w:r>
          </w:p>
        </w:tc>
      </w:tr>
      <w:tr w:rsidR="00F3536E" w:rsidRPr="00244C4C" w:rsidTr="007815D1">
        <w:tc>
          <w:tcPr>
            <w:tcW w:w="1463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nl-NL"/>
              </w:rPr>
              <w:t>Սյունիք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2220 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2229 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2118 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2376 </w:t>
            </w:r>
          </w:p>
        </w:tc>
        <w:tc>
          <w:tcPr>
            <w:tcW w:w="491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2333 </w:t>
            </w:r>
          </w:p>
        </w:tc>
        <w:tc>
          <w:tcPr>
            <w:tcW w:w="426" w:type="pct"/>
            <w:vAlign w:val="center"/>
          </w:tcPr>
          <w:p w:rsidR="00F3536E" w:rsidRPr="00244C4C" w:rsidRDefault="00F3536E" w:rsidP="00F0018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2218</w:t>
            </w:r>
          </w:p>
        </w:tc>
        <w:tc>
          <w:tcPr>
            <w:tcW w:w="656" w:type="pct"/>
            <w:vAlign w:val="center"/>
          </w:tcPr>
          <w:p w:rsidR="00F3536E" w:rsidRPr="00244C4C" w:rsidRDefault="00F3536E" w:rsidP="00DB2A45">
            <w:pPr>
              <w:jc w:val="center"/>
              <w:rPr>
                <w:rFonts w:ascii="GHEA Grapalat" w:hAnsi="GHEA Grapalat" w:cs="Arian AMU"/>
                <w:b/>
                <w:color w:val="000000"/>
              </w:rPr>
            </w:pPr>
            <w:r w:rsidRPr="00244C4C">
              <w:rPr>
                <w:rFonts w:ascii="GHEA Grapalat" w:hAnsi="GHEA Grapalat" w:cs="Arian AMU"/>
                <w:b/>
                <w:color w:val="000000"/>
                <w:sz w:val="22"/>
              </w:rPr>
              <w:t>100</w:t>
            </w:r>
          </w:p>
        </w:tc>
      </w:tr>
    </w:tbl>
    <w:p w:rsidR="00F3536E" w:rsidRPr="00244C4C" w:rsidRDefault="00F3536E" w:rsidP="009468B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Համեմատելով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- </w:t>
      </w:r>
      <w:r w:rsidRPr="00244C4C">
        <w:rPr>
          <w:rFonts w:ascii="GHEA Grapalat" w:hAnsi="GHEA Grapalat" w:cs="Sylfaen"/>
          <w:lang w:val="hy-AM"/>
        </w:rPr>
        <w:t>մեդիանա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շեղումը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տեսնում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տարբերությունից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ավելին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առանձին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Կոտայքի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Գեղարքունիքի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ամենամեծն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հետևաբար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ամենաբևեռացված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ամենաաղքատ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բևեռացումը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մեդիանա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շեղումը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խոսում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սիմետրիկ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բաշխման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անհավասարության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Ավելին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մեդիանայից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բաշխման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շեղումը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ձախակողմյան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հետևաբար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մարդիկ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գերակշռում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մեդիանից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շեղում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հետևաբար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աղքատների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): </w:t>
      </w:r>
    </w:p>
    <w:p w:rsidR="00F3536E" w:rsidRPr="00244C4C" w:rsidRDefault="00F3536E" w:rsidP="006A065D">
      <w:pPr>
        <w:rPr>
          <w:rFonts w:ascii="GHEA Grapalat" w:hAnsi="GHEA Grapalat"/>
          <w:lang w:val="hy-AM"/>
        </w:rPr>
      </w:pPr>
    </w:p>
    <w:p w:rsidR="00F3536E" w:rsidRPr="00244C4C" w:rsidRDefault="00F3536E" w:rsidP="009468B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fr-FR"/>
        </w:rPr>
        <w:t>Միջին</w:t>
      </w:r>
      <w:r w:rsidRPr="00244C4C">
        <w:rPr>
          <w:rFonts w:ascii="GHEA Grapalat" w:hAnsi="GHEA Grapalat"/>
          <w:lang w:val="nl-NL"/>
        </w:rPr>
        <w:t xml:space="preserve"> </w:t>
      </w:r>
      <w:r w:rsidRPr="00244C4C">
        <w:rPr>
          <w:rFonts w:ascii="GHEA Grapalat" w:hAnsi="GHEA Grapalat" w:cs="Sylfaen"/>
          <w:lang w:val="fr-FR"/>
        </w:rPr>
        <w:t>ամսական</w:t>
      </w:r>
      <w:r w:rsidRPr="00244C4C">
        <w:rPr>
          <w:rFonts w:ascii="GHEA Grapalat" w:hAnsi="GHEA Grapalat"/>
          <w:lang w:val="nl-NL"/>
        </w:rPr>
        <w:t xml:space="preserve"> </w:t>
      </w:r>
      <w:r w:rsidRPr="00244C4C">
        <w:rPr>
          <w:rFonts w:ascii="GHEA Grapalat" w:hAnsi="GHEA Grapalat" w:cs="Sylfaen"/>
          <w:lang w:val="fr-FR"/>
        </w:rPr>
        <w:t>անվանական</w:t>
      </w:r>
      <w:r w:rsidRPr="00244C4C">
        <w:rPr>
          <w:rFonts w:ascii="GHEA Grapalat" w:hAnsi="GHEA Grapalat"/>
          <w:lang w:val="nl-NL"/>
        </w:rPr>
        <w:t xml:space="preserve"> </w:t>
      </w:r>
      <w:r w:rsidRPr="00244C4C">
        <w:rPr>
          <w:rFonts w:ascii="GHEA Grapalat" w:hAnsi="GHEA Grapalat" w:cs="Sylfaen"/>
          <w:lang w:val="fr-FR"/>
        </w:rPr>
        <w:t>աշխատավարձ</w:t>
      </w:r>
      <w:r w:rsidRPr="00244C4C">
        <w:rPr>
          <w:rFonts w:ascii="GHEA Grapalat" w:hAnsi="GHEA Grapalat"/>
          <w:lang w:val="nl-NL"/>
        </w:rPr>
        <w:t>,</w:t>
      </w:r>
      <w:r w:rsidRPr="00244C4C">
        <w:rPr>
          <w:rFonts w:ascii="GHEA Grapalat" w:hAnsi="GHEA Grapalat"/>
          <w:bCs/>
          <w:lang w:val="nl-NL"/>
        </w:rPr>
        <w:t xml:space="preserve"> </w:t>
      </w:r>
      <w:r w:rsidRPr="00244C4C">
        <w:rPr>
          <w:rFonts w:ascii="GHEA Grapalat" w:hAnsi="GHEA Grapalat" w:cs="Sylfaen"/>
          <w:bCs/>
          <w:lang w:val="fr-FR"/>
        </w:rPr>
        <w:t>ըստ</w:t>
      </w:r>
      <w:r w:rsidRPr="00244C4C">
        <w:rPr>
          <w:rFonts w:ascii="GHEA Grapalat" w:hAnsi="GHEA Grapalat" w:cs="Arial Armenian"/>
          <w:bCs/>
          <w:lang w:val="nl-NL"/>
        </w:rPr>
        <w:t xml:space="preserve"> </w:t>
      </w:r>
      <w:r w:rsidRPr="00244C4C">
        <w:rPr>
          <w:rFonts w:ascii="GHEA Grapalat" w:hAnsi="GHEA Grapalat" w:cs="Sylfaen"/>
          <w:bCs/>
          <w:lang w:val="fr-FR"/>
        </w:rPr>
        <w:t>մարզերի</w:t>
      </w:r>
      <w:r w:rsidRPr="00244C4C">
        <w:rPr>
          <w:rFonts w:ascii="GHEA Grapalat" w:hAnsi="GHEA Grapalat"/>
          <w:bCs/>
          <w:lang w:val="nl-NL"/>
        </w:rPr>
        <w:t xml:space="preserve"> </w:t>
      </w:r>
      <w:r w:rsidRPr="00244C4C">
        <w:rPr>
          <w:rFonts w:ascii="GHEA Grapalat" w:hAnsi="GHEA Grapalat" w:cs="Sylfaen"/>
          <w:bCs/>
          <w:lang w:val="fr-FR"/>
        </w:rPr>
        <w:t>և</w:t>
      </w:r>
      <w:r w:rsidRPr="00244C4C">
        <w:rPr>
          <w:rFonts w:ascii="GHEA Grapalat" w:hAnsi="GHEA Grapalat"/>
          <w:bCs/>
          <w:lang w:val="nl-NL"/>
        </w:rPr>
        <w:t xml:space="preserve"> </w:t>
      </w:r>
      <w:r w:rsidRPr="00244C4C">
        <w:rPr>
          <w:rFonts w:ascii="GHEA Grapalat" w:hAnsi="GHEA Grapalat" w:cs="Sylfaen"/>
          <w:bCs/>
          <w:lang w:val="fr-FR"/>
        </w:rPr>
        <w:t>Երևան</w:t>
      </w:r>
      <w:r w:rsidRPr="00244C4C">
        <w:rPr>
          <w:rFonts w:ascii="GHEA Grapalat" w:hAnsi="GHEA Grapalat"/>
          <w:bCs/>
          <w:lang w:val="nl-NL"/>
        </w:rPr>
        <w:t xml:space="preserve"> </w:t>
      </w:r>
      <w:r w:rsidRPr="00244C4C">
        <w:rPr>
          <w:rFonts w:ascii="GHEA Grapalat" w:hAnsi="GHEA Grapalat" w:cs="Sylfaen"/>
          <w:bCs/>
          <w:lang w:val="fr-FR"/>
        </w:rPr>
        <w:t>քաղաքի</w:t>
      </w:r>
    </w:p>
    <w:tbl>
      <w:tblPr>
        <w:tblW w:w="5023" w:type="pct"/>
        <w:tblBorders>
          <w:insideH w:val="single" w:sz="4" w:space="0" w:color="auto"/>
          <w:insideV w:val="single" w:sz="4" w:space="0" w:color="auto"/>
        </w:tblBorders>
        <w:tblCellMar>
          <w:left w:w="29" w:type="dxa"/>
          <w:right w:w="29" w:type="dxa"/>
        </w:tblCellMar>
        <w:tblLook w:val="0000"/>
      </w:tblPr>
      <w:tblGrid>
        <w:gridCol w:w="1814"/>
        <w:gridCol w:w="1237"/>
        <w:gridCol w:w="1237"/>
        <w:gridCol w:w="1150"/>
        <w:gridCol w:w="1023"/>
        <w:gridCol w:w="968"/>
        <w:gridCol w:w="968"/>
        <w:gridCol w:w="1002"/>
        <w:gridCol w:w="57"/>
      </w:tblGrid>
      <w:tr w:rsidR="00F3536E" w:rsidRPr="00244C4C" w:rsidTr="00B36CBF">
        <w:trPr>
          <w:cantSplit/>
          <w:trHeight w:val="256"/>
        </w:trPr>
        <w:tc>
          <w:tcPr>
            <w:tcW w:w="959" w:type="pct"/>
            <w:vMerge w:val="restart"/>
            <w:tcMar>
              <w:top w:w="28" w:type="dxa"/>
              <w:bottom w:w="28" w:type="dxa"/>
            </w:tcMar>
            <w:vAlign w:val="center"/>
          </w:tcPr>
          <w:p w:rsidR="00F3536E" w:rsidRPr="00244C4C" w:rsidRDefault="00F3536E" w:rsidP="00253D36">
            <w:pPr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654" w:type="pct"/>
            <w:vMerge w:val="restar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b/>
                <w:sz w:val="22"/>
              </w:rPr>
              <w:t>2007</w:t>
            </w:r>
          </w:p>
        </w:tc>
        <w:tc>
          <w:tcPr>
            <w:tcW w:w="654" w:type="pct"/>
            <w:vMerge w:val="restar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Arian AMU"/>
                <w:b/>
                <w:sz w:val="22"/>
              </w:rPr>
              <w:t>2008</w:t>
            </w:r>
          </w:p>
        </w:tc>
        <w:tc>
          <w:tcPr>
            <w:tcW w:w="608" w:type="pct"/>
            <w:vMerge w:val="restar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Arian AMU"/>
                <w:b/>
                <w:sz w:val="22"/>
              </w:rPr>
              <w:t>2009</w:t>
            </w:r>
          </w:p>
        </w:tc>
        <w:tc>
          <w:tcPr>
            <w:tcW w:w="541" w:type="pct"/>
            <w:vMerge w:val="restar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Arian AMU"/>
                <w:b/>
                <w:sz w:val="22"/>
              </w:rPr>
              <w:t>2010</w:t>
            </w:r>
          </w:p>
        </w:tc>
        <w:tc>
          <w:tcPr>
            <w:tcW w:w="512" w:type="pct"/>
            <w:vMerge w:val="restar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Arian AMU"/>
                <w:b/>
                <w:sz w:val="22"/>
              </w:rPr>
              <w:t>2011</w:t>
            </w:r>
          </w:p>
        </w:tc>
        <w:tc>
          <w:tcPr>
            <w:tcW w:w="1072" w:type="pct"/>
            <w:gridSpan w:val="3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</w:rPr>
            </w:pPr>
            <w:r w:rsidRPr="00244C4C">
              <w:rPr>
                <w:rFonts w:ascii="GHEA Grapalat" w:hAnsi="GHEA Grapalat" w:cs="Arian AMU"/>
                <w:b/>
                <w:sz w:val="22"/>
              </w:rPr>
              <w:t>2012</w:t>
            </w:r>
          </w:p>
        </w:tc>
      </w:tr>
      <w:tr w:rsidR="00F3536E" w:rsidRPr="00244C4C" w:rsidTr="00B36CBF">
        <w:trPr>
          <w:cantSplit/>
          <w:trHeight w:val="255"/>
        </w:trPr>
        <w:tc>
          <w:tcPr>
            <w:tcW w:w="959" w:type="pct"/>
            <w:vMerge/>
            <w:tcMar>
              <w:top w:w="28" w:type="dxa"/>
              <w:bottom w:w="28" w:type="dxa"/>
            </w:tcMar>
            <w:vAlign w:val="center"/>
          </w:tcPr>
          <w:p w:rsidR="00F3536E" w:rsidRPr="00244C4C" w:rsidRDefault="00F3536E" w:rsidP="00253D36">
            <w:pPr>
              <w:rPr>
                <w:rFonts w:ascii="GHEA Grapalat" w:hAnsi="GHEA Grapalat" w:cs="Arian AMU"/>
                <w:lang w:val="fr-FR"/>
              </w:rPr>
            </w:pPr>
          </w:p>
        </w:tc>
        <w:tc>
          <w:tcPr>
            <w:tcW w:w="654" w:type="pct"/>
            <w:vMerge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</w:rPr>
            </w:pPr>
          </w:p>
        </w:tc>
        <w:tc>
          <w:tcPr>
            <w:tcW w:w="654" w:type="pct"/>
            <w:vMerge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</w:rPr>
            </w:pPr>
          </w:p>
        </w:tc>
        <w:tc>
          <w:tcPr>
            <w:tcW w:w="608" w:type="pct"/>
            <w:vMerge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</w:rPr>
            </w:pPr>
          </w:p>
        </w:tc>
        <w:tc>
          <w:tcPr>
            <w:tcW w:w="541" w:type="pct"/>
            <w:vMerge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</w:rPr>
            </w:pPr>
          </w:p>
        </w:tc>
        <w:tc>
          <w:tcPr>
            <w:tcW w:w="512" w:type="pct"/>
            <w:vMerge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</w:rPr>
            </w:pPr>
          </w:p>
        </w:tc>
        <w:tc>
          <w:tcPr>
            <w:tcW w:w="51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vertAlign w:val="superscript"/>
              </w:rPr>
            </w:pPr>
            <w:r w:rsidRPr="00244C4C">
              <w:rPr>
                <w:rFonts w:ascii="GHEA Grapalat" w:hAnsi="GHEA Grapalat" w:cs="Arian AMU"/>
                <w:b/>
                <w:sz w:val="22"/>
              </w:rPr>
              <w:t xml:space="preserve">I </w:t>
            </w:r>
            <w:r w:rsidRPr="00244C4C">
              <w:rPr>
                <w:rFonts w:ascii="GHEA Grapalat" w:hAnsi="GHEA Grapalat" w:cs="Sylfaen"/>
                <w:b/>
                <w:sz w:val="22"/>
              </w:rPr>
              <w:t>եռ</w:t>
            </w:r>
            <w:r w:rsidRPr="00244C4C">
              <w:rPr>
                <w:rFonts w:ascii="GHEA Grapalat" w:hAnsi="GHEA Grapalat" w:cs="Arian AMU"/>
                <w:b/>
                <w:sz w:val="22"/>
              </w:rPr>
              <w:t>.</w:t>
            </w:r>
          </w:p>
        </w:tc>
        <w:tc>
          <w:tcPr>
            <w:tcW w:w="560" w:type="pct"/>
            <w:gridSpan w:val="2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vertAlign w:val="superscript"/>
              </w:rPr>
            </w:pPr>
            <w:r w:rsidRPr="00244C4C">
              <w:rPr>
                <w:rFonts w:ascii="GHEA Grapalat" w:hAnsi="GHEA Grapalat" w:cs="Arian AMU"/>
                <w:b/>
                <w:sz w:val="22"/>
              </w:rPr>
              <w:t xml:space="preserve">II </w:t>
            </w:r>
            <w:r w:rsidRPr="00244C4C">
              <w:rPr>
                <w:rFonts w:ascii="GHEA Grapalat" w:hAnsi="GHEA Grapalat" w:cs="Sylfaen"/>
                <w:b/>
                <w:sz w:val="22"/>
              </w:rPr>
              <w:t>եռ</w:t>
            </w:r>
            <w:r w:rsidRPr="00244C4C">
              <w:rPr>
                <w:rFonts w:ascii="GHEA Grapalat" w:hAnsi="GHEA Grapalat" w:cs="Arian AMU"/>
                <w:b/>
                <w:sz w:val="22"/>
              </w:rPr>
              <w:t>.</w:t>
            </w:r>
          </w:p>
        </w:tc>
      </w:tr>
      <w:tr w:rsidR="00F3536E" w:rsidRPr="00244C4C" w:rsidTr="00B36CBF">
        <w:trPr>
          <w:cantSplit/>
          <w:trHeight w:val="297"/>
        </w:trPr>
        <w:tc>
          <w:tcPr>
            <w:tcW w:w="959" w:type="pct"/>
            <w:vAlign w:val="center"/>
          </w:tcPr>
          <w:p w:rsidR="00F3536E" w:rsidRPr="00244C4C" w:rsidRDefault="00F3536E" w:rsidP="00253D36">
            <w:pPr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nl-BE"/>
              </w:rPr>
              <w:t>Ընդամենը</w:t>
            </w:r>
            <w:r w:rsidRPr="00244C4C">
              <w:rPr>
                <w:rFonts w:ascii="GHEA Grapalat" w:hAnsi="GHEA Grapalat" w:cs="Arian AMU"/>
                <w:b/>
                <w:sz w:val="22"/>
                <w:lang w:val="nl-BE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nl-BE"/>
              </w:rPr>
              <w:t>ՀՀ</w:t>
            </w:r>
          </w:p>
        </w:tc>
        <w:tc>
          <w:tcPr>
            <w:tcW w:w="654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lang w:val="fr-FR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fr-FR"/>
              </w:rPr>
              <w:t>74227</w:t>
            </w:r>
          </w:p>
        </w:tc>
        <w:tc>
          <w:tcPr>
            <w:tcW w:w="654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lang w:val="fr-FR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fr-FR"/>
              </w:rPr>
              <w:t>87406</w:t>
            </w:r>
          </w:p>
        </w:tc>
        <w:tc>
          <w:tcPr>
            <w:tcW w:w="608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lang w:val="fr-FR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fr-FR"/>
              </w:rPr>
              <w:t>96019</w:t>
            </w:r>
          </w:p>
        </w:tc>
        <w:tc>
          <w:tcPr>
            <w:tcW w:w="54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lang w:val="fr-FR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fr-FR"/>
              </w:rPr>
              <w:t>102652</w:t>
            </w:r>
          </w:p>
        </w:tc>
        <w:tc>
          <w:tcPr>
            <w:tcW w:w="51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lang w:val="fr-FR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fr-FR"/>
              </w:rPr>
              <w:t>115451</w:t>
            </w:r>
          </w:p>
        </w:tc>
        <w:tc>
          <w:tcPr>
            <w:tcW w:w="51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lang w:val="fr-FR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fr-FR"/>
              </w:rPr>
              <w:t>114081</w:t>
            </w:r>
          </w:p>
        </w:tc>
        <w:tc>
          <w:tcPr>
            <w:tcW w:w="560" w:type="pct"/>
            <w:gridSpan w:val="2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b/>
                <w:lang w:val="fr-FR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fr-FR"/>
              </w:rPr>
              <w:t>118535</w:t>
            </w:r>
          </w:p>
        </w:tc>
      </w:tr>
      <w:tr w:rsidR="00F3536E" w:rsidRPr="00244C4C" w:rsidTr="00B36CBF">
        <w:trPr>
          <w:cantSplit/>
          <w:trHeight w:val="297"/>
        </w:trPr>
        <w:tc>
          <w:tcPr>
            <w:tcW w:w="959" w:type="pct"/>
            <w:vAlign w:val="center"/>
          </w:tcPr>
          <w:p w:rsidR="00F3536E" w:rsidRPr="00244C4C" w:rsidRDefault="00F3536E" w:rsidP="00253D36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nl-BE"/>
              </w:rPr>
              <w:t>Երևան</w:t>
            </w:r>
          </w:p>
        </w:tc>
        <w:tc>
          <w:tcPr>
            <w:tcW w:w="654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83226</w:t>
            </w:r>
          </w:p>
        </w:tc>
        <w:tc>
          <w:tcPr>
            <w:tcW w:w="654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99057</w:t>
            </w:r>
          </w:p>
        </w:tc>
        <w:tc>
          <w:tcPr>
            <w:tcW w:w="608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107362</w:t>
            </w:r>
          </w:p>
        </w:tc>
        <w:tc>
          <w:tcPr>
            <w:tcW w:w="54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114132</w:t>
            </w:r>
          </w:p>
        </w:tc>
        <w:tc>
          <w:tcPr>
            <w:tcW w:w="51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126796</w:t>
            </w:r>
          </w:p>
        </w:tc>
        <w:tc>
          <w:tcPr>
            <w:tcW w:w="51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125559</w:t>
            </w:r>
          </w:p>
        </w:tc>
        <w:tc>
          <w:tcPr>
            <w:tcW w:w="560" w:type="pct"/>
            <w:gridSpan w:val="2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128899</w:t>
            </w:r>
          </w:p>
        </w:tc>
      </w:tr>
      <w:tr w:rsidR="00F3536E" w:rsidRPr="00244C4C" w:rsidTr="00B36CBF">
        <w:trPr>
          <w:gridAfter w:val="1"/>
          <w:wAfter w:w="30" w:type="pct"/>
          <w:cantSplit/>
          <w:trHeight w:val="297"/>
        </w:trPr>
        <w:tc>
          <w:tcPr>
            <w:tcW w:w="959" w:type="pct"/>
            <w:vAlign w:val="center"/>
          </w:tcPr>
          <w:p w:rsidR="00F3536E" w:rsidRPr="00244C4C" w:rsidRDefault="00F3536E" w:rsidP="0075656D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առանց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Սյունիքի</w:t>
            </w:r>
          </w:p>
        </w:tc>
        <w:tc>
          <w:tcPr>
            <w:tcW w:w="654" w:type="pct"/>
            <w:vAlign w:val="center"/>
          </w:tcPr>
          <w:p w:rsidR="00F3536E" w:rsidRPr="00244C4C" w:rsidRDefault="00F3536E" w:rsidP="008F6A7F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58558</w:t>
            </w:r>
          </w:p>
        </w:tc>
        <w:tc>
          <w:tcPr>
            <w:tcW w:w="654" w:type="pct"/>
            <w:vAlign w:val="center"/>
          </w:tcPr>
          <w:p w:rsidR="00F3536E" w:rsidRPr="00244C4C" w:rsidRDefault="00F3536E" w:rsidP="0033455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68219</w:t>
            </w:r>
          </w:p>
        </w:tc>
        <w:tc>
          <w:tcPr>
            <w:tcW w:w="608" w:type="pct"/>
            <w:vAlign w:val="center"/>
          </w:tcPr>
          <w:p w:rsidR="00F3536E" w:rsidRPr="00244C4C" w:rsidRDefault="00F3536E" w:rsidP="0033455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77509</w:t>
            </w:r>
          </w:p>
        </w:tc>
        <w:tc>
          <w:tcPr>
            <w:tcW w:w="541" w:type="pct"/>
            <w:vAlign w:val="center"/>
          </w:tcPr>
          <w:p w:rsidR="00F3536E" w:rsidRPr="00244C4C" w:rsidRDefault="00F3536E" w:rsidP="0033455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81735</w:t>
            </w:r>
          </w:p>
        </w:tc>
        <w:tc>
          <w:tcPr>
            <w:tcW w:w="512" w:type="pct"/>
            <w:vAlign w:val="center"/>
          </w:tcPr>
          <w:p w:rsidR="00F3536E" w:rsidRPr="00244C4C" w:rsidRDefault="00F3536E" w:rsidP="0033455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90144</w:t>
            </w:r>
          </w:p>
        </w:tc>
        <w:tc>
          <w:tcPr>
            <w:tcW w:w="512" w:type="pct"/>
            <w:vAlign w:val="center"/>
          </w:tcPr>
          <w:p w:rsidR="00F3536E" w:rsidRPr="00244C4C" w:rsidRDefault="00F3536E" w:rsidP="0033455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89659</w:t>
            </w:r>
          </w:p>
        </w:tc>
        <w:tc>
          <w:tcPr>
            <w:tcW w:w="530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93793</w:t>
            </w:r>
          </w:p>
        </w:tc>
      </w:tr>
      <w:tr w:rsidR="00F3536E" w:rsidRPr="00244C4C" w:rsidTr="00B36CBF">
        <w:trPr>
          <w:gridAfter w:val="1"/>
          <w:wAfter w:w="30" w:type="pct"/>
          <w:cantSplit/>
          <w:trHeight w:val="297"/>
        </w:trPr>
        <w:tc>
          <w:tcPr>
            <w:tcW w:w="959" w:type="pct"/>
            <w:vAlign w:val="center"/>
          </w:tcPr>
          <w:p w:rsidR="00F3536E" w:rsidRPr="00244C4C" w:rsidRDefault="00F3536E" w:rsidP="0075656D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ներառյալ</w:t>
            </w:r>
          </w:p>
        </w:tc>
        <w:tc>
          <w:tcPr>
            <w:tcW w:w="654" w:type="pct"/>
            <w:vAlign w:val="center"/>
          </w:tcPr>
          <w:p w:rsidR="00F3536E" w:rsidRPr="00244C4C" w:rsidRDefault="00F3536E" w:rsidP="005C5F8C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62004</w:t>
            </w:r>
            <w:r w:rsidRPr="00244C4C">
              <w:rPr>
                <w:rFonts w:ascii="GHEA Grapalat" w:hAnsi="GHEA Grapalat" w:cs="Arian AMU"/>
                <w:sz w:val="22"/>
                <w:lang w:val="fr-FR"/>
              </w:rPr>
              <w:tab/>
            </w:r>
          </w:p>
        </w:tc>
        <w:tc>
          <w:tcPr>
            <w:tcW w:w="654" w:type="pct"/>
            <w:vAlign w:val="center"/>
          </w:tcPr>
          <w:p w:rsidR="00F3536E" w:rsidRPr="00244C4C" w:rsidRDefault="00F3536E" w:rsidP="005C5F8C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71787</w:t>
            </w:r>
            <w:r w:rsidRPr="00244C4C">
              <w:rPr>
                <w:rFonts w:ascii="GHEA Grapalat" w:hAnsi="GHEA Grapalat" w:cs="Arian AMU"/>
                <w:sz w:val="22"/>
                <w:lang w:val="fr-FR"/>
              </w:rPr>
              <w:tab/>
            </w:r>
          </w:p>
        </w:tc>
        <w:tc>
          <w:tcPr>
            <w:tcW w:w="608" w:type="pct"/>
            <w:vAlign w:val="center"/>
          </w:tcPr>
          <w:p w:rsidR="00F3536E" w:rsidRPr="00244C4C" w:rsidRDefault="00F3536E" w:rsidP="005C5F8C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80004</w:t>
            </w:r>
            <w:r w:rsidRPr="00244C4C">
              <w:rPr>
                <w:rFonts w:ascii="GHEA Grapalat" w:hAnsi="GHEA Grapalat" w:cs="Arian AMU"/>
                <w:sz w:val="22"/>
                <w:lang w:val="fr-FR"/>
              </w:rPr>
              <w:tab/>
            </w:r>
          </w:p>
        </w:tc>
        <w:tc>
          <w:tcPr>
            <w:tcW w:w="541" w:type="pct"/>
            <w:vAlign w:val="center"/>
          </w:tcPr>
          <w:p w:rsidR="00F3536E" w:rsidRPr="00244C4C" w:rsidRDefault="00F3536E" w:rsidP="005C5F8C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85652</w:t>
            </w:r>
            <w:r w:rsidRPr="00244C4C">
              <w:rPr>
                <w:rFonts w:ascii="GHEA Grapalat" w:hAnsi="GHEA Grapalat" w:cs="Arian AMU"/>
                <w:sz w:val="22"/>
                <w:lang w:val="fr-FR"/>
              </w:rPr>
              <w:tab/>
            </w:r>
          </w:p>
        </w:tc>
        <w:tc>
          <w:tcPr>
            <w:tcW w:w="512" w:type="pct"/>
            <w:vAlign w:val="center"/>
          </w:tcPr>
          <w:p w:rsidR="00F3536E" w:rsidRPr="00244C4C" w:rsidRDefault="00F3536E" w:rsidP="005C5F8C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96007</w:t>
            </w:r>
            <w:r w:rsidRPr="00244C4C">
              <w:rPr>
                <w:rFonts w:ascii="GHEA Grapalat" w:hAnsi="GHEA Grapalat" w:cs="Arian AMU"/>
                <w:sz w:val="22"/>
                <w:lang w:val="fr-FR"/>
              </w:rPr>
              <w:tab/>
            </w:r>
          </w:p>
        </w:tc>
        <w:tc>
          <w:tcPr>
            <w:tcW w:w="512" w:type="pct"/>
            <w:vAlign w:val="center"/>
          </w:tcPr>
          <w:p w:rsidR="00F3536E" w:rsidRPr="00244C4C" w:rsidRDefault="00F3536E" w:rsidP="005C5F8C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94907</w:t>
            </w:r>
            <w:r w:rsidRPr="00244C4C">
              <w:rPr>
                <w:rFonts w:ascii="GHEA Grapalat" w:hAnsi="GHEA Grapalat" w:cs="Arian AMU"/>
                <w:sz w:val="22"/>
                <w:lang w:val="fr-FR"/>
              </w:rPr>
              <w:tab/>
            </w:r>
          </w:p>
        </w:tc>
        <w:tc>
          <w:tcPr>
            <w:tcW w:w="530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100596</w:t>
            </w:r>
          </w:p>
        </w:tc>
      </w:tr>
      <w:tr w:rsidR="00F3536E" w:rsidRPr="00244C4C" w:rsidTr="00B36CBF">
        <w:trPr>
          <w:gridAfter w:val="1"/>
          <w:wAfter w:w="30" w:type="pct"/>
          <w:cantSplit/>
          <w:trHeight w:val="565"/>
        </w:trPr>
        <w:tc>
          <w:tcPr>
            <w:tcW w:w="959" w:type="pct"/>
            <w:vAlign w:val="center"/>
          </w:tcPr>
          <w:p w:rsidR="00F3536E" w:rsidRPr="00244C4C" w:rsidRDefault="00F3536E" w:rsidP="00253D36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nl-BE"/>
              </w:rPr>
              <w:t>Սյունիք</w:t>
            </w:r>
          </w:p>
        </w:tc>
        <w:tc>
          <w:tcPr>
            <w:tcW w:w="654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93014</w:t>
            </w:r>
          </w:p>
        </w:tc>
        <w:tc>
          <w:tcPr>
            <w:tcW w:w="654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103891</w:t>
            </w:r>
          </w:p>
        </w:tc>
        <w:tc>
          <w:tcPr>
            <w:tcW w:w="608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102456</w:t>
            </w:r>
          </w:p>
        </w:tc>
        <w:tc>
          <w:tcPr>
            <w:tcW w:w="541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120907</w:t>
            </w:r>
          </w:p>
        </w:tc>
        <w:tc>
          <w:tcPr>
            <w:tcW w:w="51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148776</w:t>
            </w:r>
          </w:p>
        </w:tc>
        <w:tc>
          <w:tcPr>
            <w:tcW w:w="512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142138</w:t>
            </w:r>
          </w:p>
        </w:tc>
        <w:tc>
          <w:tcPr>
            <w:tcW w:w="530" w:type="pct"/>
            <w:vAlign w:val="center"/>
          </w:tcPr>
          <w:p w:rsidR="00F3536E" w:rsidRPr="00244C4C" w:rsidRDefault="00F3536E" w:rsidP="00014418">
            <w:pPr>
              <w:jc w:val="center"/>
              <w:rPr>
                <w:rFonts w:ascii="GHEA Grapalat" w:hAnsi="GHEA Grapalat" w:cs="Arian AMU"/>
                <w:lang w:val="fr-FR"/>
              </w:rPr>
            </w:pPr>
            <w:r w:rsidRPr="00244C4C">
              <w:rPr>
                <w:rFonts w:ascii="GHEA Grapalat" w:hAnsi="GHEA Grapalat" w:cs="Arian AMU"/>
                <w:sz w:val="22"/>
                <w:lang w:val="fr-FR"/>
              </w:rPr>
              <w:t>161827</w:t>
            </w:r>
          </w:p>
        </w:tc>
      </w:tr>
    </w:tbl>
    <w:p w:rsidR="00F3536E" w:rsidRPr="00244C4C" w:rsidRDefault="00F3536E" w:rsidP="00107247">
      <w:pPr>
        <w:rPr>
          <w:rFonts w:ascii="GHEA Grapalat" w:hAnsi="GHEA Grapalat"/>
        </w:rPr>
      </w:pPr>
    </w:p>
    <w:p w:rsidR="00F3536E" w:rsidRPr="00244C4C" w:rsidRDefault="00F3536E" w:rsidP="009468B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Հանրապետությունում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անվանական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առաջատար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/>
        </w:rPr>
        <w:t>2</w:t>
      </w:r>
      <w:r w:rsidRPr="00244C4C">
        <w:rPr>
          <w:rFonts w:ascii="GHEA Grapalat" w:hAnsi="GHEA Grapalat"/>
          <w:lang w:val="hy-AM"/>
        </w:rPr>
        <w:t>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օգոստոսին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բնակիչների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149.6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հրապարակած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տվյալները</w:t>
      </w:r>
      <w:r w:rsidRPr="00244C4C">
        <w:rPr>
          <w:rFonts w:ascii="GHEA Grapalat" w:hAnsi="GHEA Grapalat"/>
          <w:lang w:val="hy-AM"/>
        </w:rPr>
        <w:t>: 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պաշտոնական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վիճակագրության՝</w:t>
      </w:r>
      <w:r w:rsidRPr="00244C4C">
        <w:rPr>
          <w:rFonts w:ascii="GHEA Grapalat" w:hAnsi="GHEA Grapalat"/>
          <w:lang w:val="hy-AM"/>
        </w:rPr>
        <w:t> </w:t>
      </w:r>
      <w:r w:rsidRPr="00244C4C">
        <w:rPr>
          <w:rFonts w:ascii="GHEA Grapalat" w:hAnsi="GHEA Grapalat" w:cs="Sylfaen"/>
          <w:lang w:val="hy-AM"/>
        </w:rPr>
        <w:t>նույն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անվանական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համեմատաբար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գրանցվել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մայրաքաղաքում</w:t>
      </w:r>
      <w:r w:rsidRPr="00244C4C">
        <w:rPr>
          <w:rFonts w:ascii="GHEA Grapalat" w:hAnsi="GHEA Grapalat"/>
          <w:lang w:val="hy-AM"/>
        </w:rPr>
        <w:t xml:space="preserve"> (130.8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Կոտայքի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105.7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Արմավիրի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մարզում՝</w:t>
      </w:r>
      <w:r w:rsidRPr="00244C4C">
        <w:rPr>
          <w:rFonts w:ascii="GHEA Grapalat" w:hAnsi="GHEA Grapalat"/>
          <w:lang w:val="hy-AM"/>
        </w:rPr>
        <w:t xml:space="preserve"> 103.5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Գեղարքունիքի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մարզում՝</w:t>
      </w:r>
      <w:r w:rsidRPr="00244C4C">
        <w:rPr>
          <w:rFonts w:ascii="GHEA Grapalat" w:hAnsi="GHEA Grapalat"/>
          <w:lang w:val="hy-AM"/>
        </w:rPr>
        <w:t xml:space="preserve"> 100.8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մյուս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անվանական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գերազանցել</w:t>
      </w:r>
      <w:r w:rsidRPr="00244C4C">
        <w:rPr>
          <w:rFonts w:ascii="GHEA Grapalat" w:hAnsi="GHEA Grapalat"/>
          <w:lang w:val="hy-AM"/>
        </w:rPr>
        <w:t xml:space="preserve"> 100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Արարատի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98.5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Լոռու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մարզում՝</w:t>
      </w:r>
      <w:r w:rsidRPr="00244C4C">
        <w:rPr>
          <w:rFonts w:ascii="GHEA Grapalat" w:hAnsi="GHEA Grapalat"/>
          <w:lang w:val="hy-AM"/>
        </w:rPr>
        <w:t xml:space="preserve"> 94.8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Շիրակի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բնակիչների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անվանական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91.1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Տավուշի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Վայոց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բնակիչներինը՝</w:t>
      </w:r>
      <w:r w:rsidRPr="00244C4C">
        <w:rPr>
          <w:rFonts w:ascii="GHEA Grapalat" w:hAnsi="GHEA Grapalat"/>
          <w:lang w:val="hy-AM"/>
        </w:rPr>
        <w:t xml:space="preserve">  </w:t>
      </w:r>
      <w:r w:rsidRPr="00244C4C">
        <w:rPr>
          <w:rFonts w:ascii="GHEA Grapalat" w:hAnsi="GHEA Grapalat" w:cs="Sylfaen"/>
          <w:lang w:val="hy-AM"/>
        </w:rPr>
        <w:t>համապատասխանաբար</w:t>
      </w:r>
      <w:r w:rsidRPr="00244C4C">
        <w:rPr>
          <w:rFonts w:ascii="GHEA Grapalat" w:hAnsi="GHEA Grapalat"/>
          <w:lang w:val="hy-AM"/>
        </w:rPr>
        <w:t xml:space="preserve"> 89.9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89.6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 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անվանական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գրանցվել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Արագածոտնի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մարզում՝</w:t>
      </w:r>
      <w:r w:rsidRPr="00244C4C">
        <w:rPr>
          <w:rFonts w:ascii="GHEA Grapalat" w:hAnsi="GHEA Grapalat"/>
          <w:lang w:val="hy-AM"/>
        </w:rPr>
        <w:t xml:space="preserve"> 82.8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Նշենք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2012 </w:t>
      </w:r>
      <w:r w:rsidRPr="00244C4C">
        <w:rPr>
          <w:rFonts w:ascii="GHEA Grapalat" w:hAnsi="GHEA Grapalat" w:cs="Sylfaen"/>
          <w:lang w:val="hy-AM"/>
        </w:rPr>
        <w:t>թվականի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օգոստոս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անվանական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119,5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 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9468BA">
      <w:pPr>
        <w:rPr>
          <w:rFonts w:ascii="GHEA Grapalat" w:hAnsi="GHEA Grapalat"/>
          <w:b/>
          <w:lang w:val="hy-AM"/>
        </w:rPr>
      </w:pPr>
      <w:r w:rsidRPr="00244C4C">
        <w:rPr>
          <w:rFonts w:ascii="GHEA Grapalat" w:hAnsi="GHEA Grapalat" w:cs="Sylfaen"/>
          <w:b/>
          <w:lang w:val="hy-AM"/>
        </w:rPr>
        <w:t>Սակայն</w:t>
      </w:r>
      <w:r w:rsidRPr="00244C4C">
        <w:rPr>
          <w:rFonts w:ascii="GHEA Grapalat" w:hAnsi="GHEA Grapalat"/>
          <w:b/>
          <w:lang w:val="hy-AM"/>
        </w:rPr>
        <w:t xml:space="preserve">, </w:t>
      </w:r>
      <w:r w:rsidRPr="00244C4C">
        <w:rPr>
          <w:rFonts w:ascii="GHEA Grapalat" w:hAnsi="GHEA Grapalat" w:cs="Sylfaen"/>
          <w:b/>
          <w:lang w:val="hy-AM"/>
        </w:rPr>
        <w:t>դիմելով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նույն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պաշտոնական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վիճակագրության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այլ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տվյալների</w:t>
      </w:r>
      <w:r w:rsidRPr="00244C4C">
        <w:rPr>
          <w:rFonts w:ascii="GHEA Grapalat" w:hAnsi="GHEA Grapalat"/>
          <w:b/>
          <w:lang w:val="hy-AM"/>
        </w:rPr>
        <w:t xml:space="preserve"> (</w:t>
      </w:r>
      <w:r w:rsidRPr="00244C4C">
        <w:rPr>
          <w:rFonts w:ascii="GHEA Grapalat" w:hAnsi="GHEA Grapalat" w:cs="Sylfaen"/>
          <w:b/>
          <w:lang w:val="hy-AM"/>
        </w:rPr>
        <w:t>կազմակերպություններից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հավաքված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տվյալներ</w:t>
      </w:r>
      <w:r w:rsidRPr="00244C4C">
        <w:rPr>
          <w:rFonts w:ascii="GHEA Grapalat" w:hAnsi="GHEA Grapalat"/>
          <w:b/>
          <w:lang w:val="hy-AM"/>
        </w:rPr>
        <w:t xml:space="preserve">, </w:t>
      </w:r>
      <w:r w:rsidRPr="00244C4C">
        <w:rPr>
          <w:rFonts w:ascii="GHEA Grapalat" w:hAnsi="GHEA Grapalat" w:cs="Sylfaen"/>
          <w:b/>
          <w:lang w:val="hy-AM"/>
        </w:rPr>
        <w:t>ՀՀ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մարզերը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և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Երևանը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թվերով</w:t>
      </w:r>
      <w:r w:rsidRPr="00244C4C">
        <w:rPr>
          <w:rFonts w:ascii="GHEA Grapalat" w:hAnsi="GHEA Grapalat"/>
          <w:b/>
          <w:lang w:val="hy-AM"/>
        </w:rPr>
        <w:t xml:space="preserve">, 2012), </w:t>
      </w:r>
      <w:r w:rsidRPr="00244C4C">
        <w:rPr>
          <w:rFonts w:ascii="GHEA Grapalat" w:hAnsi="GHEA Grapalat" w:cs="Sylfaen"/>
          <w:b/>
          <w:lang w:val="hy-AM"/>
        </w:rPr>
        <w:t>կարողանում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ենք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խաչաձև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ստուգման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միջոցով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համոզվել</w:t>
      </w:r>
      <w:r w:rsidRPr="00244C4C">
        <w:rPr>
          <w:rFonts w:ascii="GHEA Grapalat" w:hAnsi="GHEA Grapalat"/>
          <w:b/>
          <w:lang w:val="hy-AM"/>
        </w:rPr>
        <w:t xml:space="preserve">, </w:t>
      </w:r>
      <w:r w:rsidRPr="00244C4C">
        <w:rPr>
          <w:rFonts w:ascii="GHEA Grapalat" w:hAnsi="GHEA Grapalat" w:cs="Sylfaen"/>
          <w:b/>
          <w:lang w:val="hy-AM"/>
        </w:rPr>
        <w:t>որ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մարզի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աղքատության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իրական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պատկերը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շատ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ավելի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վատթար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վիճակում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է</w:t>
      </w:r>
      <w:r w:rsidRPr="00244C4C">
        <w:rPr>
          <w:rFonts w:ascii="GHEA Grapalat" w:hAnsi="GHEA Grapalat"/>
          <w:b/>
          <w:lang w:val="hy-AM"/>
        </w:rPr>
        <w:t xml:space="preserve">: </w:t>
      </w:r>
      <w:r w:rsidRPr="00244C4C">
        <w:rPr>
          <w:rFonts w:ascii="GHEA Grapalat" w:hAnsi="GHEA Grapalat" w:cs="Sylfaen"/>
          <w:b/>
          <w:lang w:val="hy-AM"/>
        </w:rPr>
        <w:t>Միջին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աշխատավարձերի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պաշտոնական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վիճակագրությունը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կրկին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անգամ</w:t>
      </w:r>
      <w:r w:rsidRPr="00244C4C">
        <w:rPr>
          <w:rFonts w:ascii="GHEA Grapalat" w:hAnsi="GHEA Grapalat"/>
          <w:b/>
          <w:lang w:val="hy-AM"/>
        </w:rPr>
        <w:t xml:space="preserve">, </w:t>
      </w:r>
      <w:r w:rsidRPr="00244C4C">
        <w:rPr>
          <w:rFonts w:ascii="GHEA Grapalat" w:hAnsi="GHEA Grapalat" w:cs="Sylfaen"/>
          <w:b/>
          <w:lang w:val="hy-AM"/>
        </w:rPr>
        <w:t>ինչպես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նախորդ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ցուցանիշներում</w:t>
      </w:r>
      <w:r w:rsidRPr="00244C4C">
        <w:rPr>
          <w:rFonts w:ascii="GHEA Grapalat" w:hAnsi="GHEA Grapalat"/>
          <w:b/>
          <w:lang w:val="hy-AM"/>
        </w:rPr>
        <w:t xml:space="preserve">, </w:t>
      </w:r>
      <w:r w:rsidRPr="00244C4C">
        <w:rPr>
          <w:rFonts w:ascii="GHEA Grapalat" w:hAnsi="GHEA Grapalat" w:cs="Sylfaen"/>
          <w:b/>
          <w:lang w:val="hy-AM"/>
        </w:rPr>
        <w:t>հաշվի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չի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առնում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եկամուտների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բևեռացվածությունը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և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խեղաթյուրում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է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իրական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պատկերը</w:t>
      </w:r>
      <w:r w:rsidRPr="00244C4C">
        <w:rPr>
          <w:rFonts w:ascii="GHEA Grapalat" w:hAnsi="GHEA Grapalat"/>
          <w:b/>
          <w:lang w:val="hy-AM"/>
        </w:rPr>
        <w:t xml:space="preserve">: </w:t>
      </w:r>
    </w:p>
    <w:p w:rsidR="00F3536E" w:rsidRPr="00244C4C" w:rsidRDefault="00F3536E" w:rsidP="00857820">
      <w:pPr>
        <w:spacing w:line="240" w:lineRule="auto"/>
        <w:rPr>
          <w:rFonts w:ascii="GHEA Grapalat" w:hAnsi="GHEA Grapalat"/>
          <w:sz w:val="8"/>
          <w:lang w:val="hy-AM"/>
        </w:rPr>
      </w:pPr>
    </w:p>
    <w:p w:rsidR="00F3536E" w:rsidRPr="00244C4C" w:rsidRDefault="00F3536E" w:rsidP="009468B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անվանական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հատվածների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/>
      </w:tblPr>
      <w:tblGrid>
        <w:gridCol w:w="1382"/>
        <w:gridCol w:w="1001"/>
        <w:gridCol w:w="1000"/>
        <w:gridCol w:w="1000"/>
        <w:gridCol w:w="1000"/>
        <w:gridCol w:w="1000"/>
        <w:gridCol w:w="1000"/>
        <w:gridCol w:w="1000"/>
        <w:gridCol w:w="1000"/>
      </w:tblGrid>
      <w:tr w:rsidR="00F3536E" w:rsidRPr="00244C4C" w:rsidTr="00D73BD6">
        <w:tc>
          <w:tcPr>
            <w:tcW w:w="736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2132" w:type="pct"/>
            <w:gridSpan w:val="4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Պետական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դրամ</w:t>
            </w:r>
          </w:p>
        </w:tc>
        <w:tc>
          <w:tcPr>
            <w:tcW w:w="2132" w:type="pct"/>
            <w:gridSpan w:val="4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Ոչ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պետական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դրամ</w:t>
            </w:r>
          </w:p>
        </w:tc>
      </w:tr>
      <w:tr w:rsidR="00F3536E" w:rsidRPr="00244C4C" w:rsidTr="004B2A57">
        <w:tc>
          <w:tcPr>
            <w:tcW w:w="736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  <w:b/>
              </w:rPr>
            </w:pP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2008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2009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2010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2011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2008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2009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2010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>2011</w:t>
            </w:r>
          </w:p>
        </w:tc>
      </w:tr>
      <w:tr w:rsidR="00F3536E" w:rsidRPr="00244C4C" w:rsidTr="004B2A57">
        <w:tc>
          <w:tcPr>
            <w:tcW w:w="736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72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809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83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103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85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735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90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>805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105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115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110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312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121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019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125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>410</w:t>
            </w:r>
          </w:p>
        </w:tc>
      </w:tr>
      <w:tr w:rsidR="00F3536E" w:rsidRPr="00244C4C" w:rsidTr="004B2A57">
        <w:tc>
          <w:tcPr>
            <w:tcW w:w="736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Երևան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84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045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95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438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98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122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106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>080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111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649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116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767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126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933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128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>574</w:t>
            </w:r>
          </w:p>
        </w:tc>
      </w:tr>
      <w:tr w:rsidR="00F3536E" w:rsidRPr="00244C4C" w:rsidTr="004B2A57">
        <w:tc>
          <w:tcPr>
            <w:tcW w:w="736" w:type="pct"/>
            <w:vAlign w:val="center"/>
          </w:tcPr>
          <w:p w:rsidR="00F3536E" w:rsidRPr="00244C4C" w:rsidRDefault="00F3536E" w:rsidP="00482A04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առանց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Սյունիքի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B7460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61,140</w:t>
            </w:r>
            <w:r w:rsidRPr="00244C4C">
              <w:rPr>
                <w:rFonts w:ascii="GHEA Grapalat" w:hAnsi="GHEA Grapalat" w:cs="Arian AMU"/>
                <w:sz w:val="22"/>
              </w:rPr>
              <w:tab/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3651D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72,084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3651D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73,766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3651D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76,204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3651D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81,352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3651D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88,599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3651D4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96,384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103,525</w:t>
            </w:r>
          </w:p>
        </w:tc>
      </w:tr>
      <w:tr w:rsidR="00F3536E" w:rsidRPr="00244C4C" w:rsidTr="004B2A57">
        <w:tc>
          <w:tcPr>
            <w:tcW w:w="736" w:type="pct"/>
            <w:vAlign w:val="center"/>
          </w:tcPr>
          <w:p w:rsidR="00F3536E" w:rsidRPr="00244C4C" w:rsidRDefault="00F3536E" w:rsidP="00482A04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ներառյալ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0D177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60,460</w:t>
            </w:r>
            <w:r w:rsidRPr="00244C4C">
              <w:rPr>
                <w:rFonts w:ascii="GHEA Grapalat" w:hAnsi="GHEA Grapalat" w:cs="Arian AMU"/>
                <w:sz w:val="22"/>
              </w:rPr>
              <w:tab/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0D177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71,023</w:t>
            </w:r>
            <w:r w:rsidRPr="00244C4C">
              <w:rPr>
                <w:rFonts w:ascii="GHEA Grapalat" w:hAnsi="GHEA Grapalat" w:cs="Arian AMU"/>
                <w:sz w:val="22"/>
              </w:rPr>
              <w:tab/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0D177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73,283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0D177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75,806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0D177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88,434</w:t>
            </w:r>
            <w:r w:rsidRPr="00244C4C">
              <w:rPr>
                <w:rFonts w:ascii="GHEA Grapalat" w:hAnsi="GHEA Grapalat" w:cs="Arian AMU"/>
                <w:sz w:val="22"/>
              </w:rPr>
              <w:tab/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0D177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94,150</w:t>
            </w:r>
            <w:r w:rsidRPr="00244C4C">
              <w:rPr>
                <w:rFonts w:ascii="GHEA Grapalat" w:hAnsi="GHEA Grapalat" w:cs="Arian AMU"/>
                <w:sz w:val="22"/>
              </w:rPr>
              <w:tab/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0D177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104,022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112,052</w:t>
            </w:r>
          </w:p>
        </w:tc>
      </w:tr>
      <w:tr w:rsidR="00F3536E" w:rsidRPr="00244C4C" w:rsidTr="004B2A57">
        <w:tc>
          <w:tcPr>
            <w:tcW w:w="736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Սյունիք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54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336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61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474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68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936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72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>219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152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174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144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111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172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 xml:space="preserve">761 </w:t>
            </w:r>
          </w:p>
        </w:tc>
        <w:tc>
          <w:tcPr>
            <w:tcW w:w="533" w:type="pct"/>
            <w:vAlign w:val="center"/>
          </w:tcPr>
          <w:p w:rsidR="00F3536E" w:rsidRPr="00244C4C" w:rsidRDefault="00F3536E" w:rsidP="0057479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188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  <w:sz w:val="22"/>
              </w:rPr>
              <w:t>789</w:t>
            </w:r>
          </w:p>
        </w:tc>
      </w:tr>
    </w:tbl>
    <w:p w:rsidR="00F3536E" w:rsidRPr="00244C4C" w:rsidRDefault="00F3536E" w:rsidP="006916A0">
      <w:pPr>
        <w:rPr>
          <w:rFonts w:ascii="GHEA Grapalat" w:hAnsi="GHEA Grapalat"/>
          <w:sz w:val="8"/>
          <w:highlight w:val="yellow"/>
          <w:lang w:val="hy-AM"/>
        </w:rPr>
      </w:pPr>
    </w:p>
    <w:p w:rsidR="00F3536E" w:rsidRPr="00244C4C" w:rsidRDefault="00F3536E" w:rsidP="006916A0">
      <w:pPr>
        <w:rPr>
          <w:rFonts w:ascii="GHEA Grapalat" w:hAnsi="GHEA Grapalat" w:cs="Arian AMU"/>
          <w:szCs w:val="24"/>
          <w:lang w:val="hy-AM"/>
        </w:rPr>
      </w:pPr>
      <w:r w:rsidRPr="00244C4C">
        <w:rPr>
          <w:rFonts w:ascii="GHEA Grapalat" w:hAnsi="GHEA Grapalat" w:cs="Sylfaen"/>
          <w:szCs w:val="24"/>
          <w:lang w:val="hy-AM"/>
        </w:rPr>
        <w:t>Աշխատողների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թվաքանակն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ըստ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աշխատավարձի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չափի</w:t>
      </w:r>
      <w:r w:rsidRPr="00244C4C">
        <w:rPr>
          <w:rFonts w:ascii="GHEA Grapalat" w:hAnsi="GHEA Grapalat" w:cs="Arian AMU"/>
          <w:szCs w:val="24"/>
          <w:lang w:val="hy-AM"/>
        </w:rPr>
        <w:t>, 2010-2011</w:t>
      </w:r>
      <w:r w:rsidRPr="00244C4C">
        <w:rPr>
          <w:rFonts w:ascii="GHEA Grapalat" w:hAnsi="GHEA Grapalat" w:cs="Sylfaen"/>
          <w:szCs w:val="24"/>
          <w:lang w:val="hy-AM"/>
        </w:rPr>
        <w:t>թթ</w:t>
      </w:r>
      <w:r w:rsidRPr="00244C4C">
        <w:rPr>
          <w:rFonts w:ascii="GHEA Grapalat" w:hAnsi="GHEA Grapalat" w:cs="Arian AMU"/>
          <w:szCs w:val="24"/>
          <w:lang w:val="hy-AM"/>
        </w:rPr>
        <w:t xml:space="preserve">. </w:t>
      </w:r>
      <w:r w:rsidRPr="00244C4C">
        <w:rPr>
          <w:rFonts w:ascii="GHEA Grapalat" w:hAnsi="GHEA Grapalat" w:cs="Sylfaen"/>
          <w:szCs w:val="24"/>
          <w:lang w:val="hy-AM"/>
        </w:rPr>
        <w:t>դեկտեմբերին</w:t>
      </w:r>
    </w:p>
    <w:p w:rsidR="00F3536E" w:rsidRPr="00244C4C" w:rsidRDefault="00F3536E" w:rsidP="009468B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նկատմամբ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/>
        </w:rPr>
        <w:t>%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1195"/>
        <w:gridCol w:w="1128"/>
        <w:gridCol w:w="1009"/>
        <w:gridCol w:w="1009"/>
        <w:gridCol w:w="1009"/>
        <w:gridCol w:w="1010"/>
        <w:gridCol w:w="1010"/>
        <w:gridCol w:w="1010"/>
        <w:gridCol w:w="1111"/>
      </w:tblGrid>
      <w:tr w:rsidR="00F3536E" w:rsidRPr="00244C4C" w:rsidTr="002F1528">
        <w:tc>
          <w:tcPr>
            <w:tcW w:w="62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</w:rPr>
            </w:pPr>
          </w:p>
        </w:tc>
        <w:tc>
          <w:tcPr>
            <w:tcW w:w="547" w:type="pct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18"/>
                <w:szCs w:val="18"/>
                <w:lang w:val="hy-AM"/>
              </w:rPr>
              <w:t>Ընդամենը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18"/>
                <w:szCs w:val="18"/>
              </w:rPr>
              <w:t>&lt;30,000</w:t>
            </w:r>
            <w:r w:rsidRPr="00244C4C"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18"/>
                <w:szCs w:val="18"/>
                <w:lang w:val="hy-AM"/>
              </w:rPr>
              <w:t>դրամ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  <w:t>30,000-60,000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  <w:t>60,001-90,000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  <w:t>90,001-120,000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  <w:t>120,001-180,000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  <w:t>180,001-240,000</w:t>
            </w:r>
          </w:p>
        </w:tc>
        <w:tc>
          <w:tcPr>
            <w:tcW w:w="548" w:type="pct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18"/>
                <w:szCs w:val="18"/>
              </w:rPr>
              <w:t>240,00</w:t>
            </w:r>
            <w:r w:rsidRPr="00244C4C"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  <w:t>1</w:t>
            </w:r>
            <w:r w:rsidRPr="00244C4C">
              <w:rPr>
                <w:rFonts w:ascii="GHEA Grapalat" w:hAnsi="GHEA Grapalat" w:cs="Arian AMU"/>
                <w:b/>
                <w:sz w:val="18"/>
                <w:szCs w:val="18"/>
              </w:rPr>
              <w:t>&gt;=</w:t>
            </w:r>
          </w:p>
        </w:tc>
      </w:tr>
      <w:tr w:rsidR="00F3536E" w:rsidRPr="00244C4C" w:rsidTr="002F1528">
        <w:tc>
          <w:tcPr>
            <w:tcW w:w="5000" w:type="pct"/>
            <w:gridSpan w:val="9"/>
            <w:vAlign w:val="center"/>
          </w:tcPr>
          <w:p w:rsidR="00F3536E" w:rsidRPr="00244C4C" w:rsidRDefault="00F3536E" w:rsidP="002F1528">
            <w:pPr>
              <w:jc w:val="center"/>
              <w:rPr>
                <w:rFonts w:ascii="GHEA Grapalat" w:hAnsi="GHEA Grapalat" w:cs="Arian AMU"/>
                <w:b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0"/>
                <w:szCs w:val="20"/>
                <w:lang w:val="hy-AM"/>
              </w:rPr>
              <w:t>2010</w:t>
            </w:r>
          </w:p>
        </w:tc>
      </w:tr>
      <w:tr w:rsidR="00F3536E" w:rsidRPr="00244C4C" w:rsidTr="002F1528">
        <w:tc>
          <w:tcPr>
            <w:tcW w:w="623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ՀՀ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100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2.9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35.9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24.0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15.1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10.7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4.8 </w:t>
            </w:r>
          </w:p>
        </w:tc>
        <w:tc>
          <w:tcPr>
            <w:tcW w:w="548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>6.6</w:t>
            </w:r>
          </w:p>
        </w:tc>
      </w:tr>
      <w:tr w:rsidR="00F3536E" w:rsidRPr="00244C4C" w:rsidTr="002F1528">
        <w:tc>
          <w:tcPr>
            <w:tcW w:w="623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Երևան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100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2.8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32.8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23.8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15.1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11.2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5.8 </w:t>
            </w:r>
          </w:p>
        </w:tc>
        <w:tc>
          <w:tcPr>
            <w:tcW w:w="548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>8.6</w:t>
            </w:r>
          </w:p>
        </w:tc>
      </w:tr>
      <w:tr w:rsidR="00F3536E" w:rsidRPr="00244C4C" w:rsidTr="002F1528">
        <w:tc>
          <w:tcPr>
            <w:tcW w:w="623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Սյունիք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100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2.8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34.5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18.0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11.7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15.7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8.0 </w:t>
            </w:r>
          </w:p>
        </w:tc>
        <w:tc>
          <w:tcPr>
            <w:tcW w:w="548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>9.3</w:t>
            </w:r>
          </w:p>
        </w:tc>
      </w:tr>
      <w:tr w:rsidR="00F3536E" w:rsidRPr="00244C4C" w:rsidTr="002F1528">
        <w:tc>
          <w:tcPr>
            <w:tcW w:w="5000" w:type="pct"/>
            <w:gridSpan w:val="9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</w:p>
        </w:tc>
      </w:tr>
      <w:tr w:rsidR="00F3536E" w:rsidRPr="00244C4C" w:rsidTr="002F1528">
        <w:tc>
          <w:tcPr>
            <w:tcW w:w="623" w:type="pct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</w:rPr>
            </w:pPr>
          </w:p>
        </w:tc>
        <w:tc>
          <w:tcPr>
            <w:tcW w:w="547" w:type="pct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18"/>
                <w:szCs w:val="18"/>
                <w:lang w:val="hy-AM"/>
              </w:rPr>
              <w:t>Ընդամենը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18"/>
                <w:szCs w:val="18"/>
              </w:rPr>
              <w:t>&lt;3</w:t>
            </w:r>
            <w:r w:rsidRPr="00244C4C"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  <w:t>2</w:t>
            </w:r>
            <w:r w:rsidRPr="00244C4C">
              <w:rPr>
                <w:rFonts w:ascii="GHEA Grapalat" w:hAnsi="GHEA Grapalat" w:cs="Arian AMU"/>
                <w:b/>
                <w:sz w:val="18"/>
                <w:szCs w:val="18"/>
              </w:rPr>
              <w:t>,</w:t>
            </w:r>
            <w:r w:rsidRPr="00244C4C"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  <w:t>5</w:t>
            </w:r>
            <w:r w:rsidRPr="00244C4C">
              <w:rPr>
                <w:rFonts w:ascii="GHEA Grapalat" w:hAnsi="GHEA Grapalat" w:cs="Arian AMU"/>
                <w:b/>
                <w:sz w:val="18"/>
                <w:szCs w:val="18"/>
              </w:rPr>
              <w:t>00</w:t>
            </w:r>
            <w:r w:rsidRPr="00244C4C"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18"/>
                <w:szCs w:val="18"/>
                <w:lang w:val="hy-AM"/>
              </w:rPr>
              <w:t>դրամ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  <w:t>32,500-65,000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  <w:t>65,001-97,500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  <w:t>97,501-130,000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  <w:t>130,001-195,000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  <w:t>195,001-260,000</w:t>
            </w:r>
          </w:p>
        </w:tc>
        <w:tc>
          <w:tcPr>
            <w:tcW w:w="548" w:type="pct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18"/>
                <w:szCs w:val="18"/>
              </w:rPr>
              <w:t>2</w:t>
            </w:r>
            <w:r w:rsidRPr="00244C4C"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  <w:t>6</w:t>
            </w:r>
            <w:r w:rsidRPr="00244C4C">
              <w:rPr>
                <w:rFonts w:ascii="GHEA Grapalat" w:hAnsi="GHEA Grapalat" w:cs="Arian AMU"/>
                <w:b/>
                <w:sz w:val="18"/>
                <w:szCs w:val="18"/>
              </w:rPr>
              <w:t>0,00</w:t>
            </w:r>
            <w:r w:rsidRPr="00244C4C">
              <w:rPr>
                <w:rFonts w:ascii="GHEA Grapalat" w:hAnsi="GHEA Grapalat" w:cs="Arian AMU"/>
                <w:b/>
                <w:sz w:val="18"/>
                <w:szCs w:val="18"/>
                <w:lang w:val="hy-AM"/>
              </w:rPr>
              <w:t>1</w:t>
            </w:r>
            <w:r w:rsidRPr="00244C4C">
              <w:rPr>
                <w:rFonts w:ascii="GHEA Grapalat" w:hAnsi="GHEA Grapalat" w:cs="Arian AMU"/>
                <w:b/>
                <w:sz w:val="18"/>
                <w:szCs w:val="18"/>
              </w:rPr>
              <w:t>&gt;=</w:t>
            </w:r>
          </w:p>
        </w:tc>
      </w:tr>
      <w:tr w:rsidR="00F3536E" w:rsidRPr="00244C4C" w:rsidTr="002F1528">
        <w:tc>
          <w:tcPr>
            <w:tcW w:w="5000" w:type="pct"/>
            <w:gridSpan w:val="9"/>
            <w:vAlign w:val="center"/>
          </w:tcPr>
          <w:p w:rsidR="00F3536E" w:rsidRPr="00244C4C" w:rsidRDefault="00F3536E" w:rsidP="007A2253">
            <w:pPr>
              <w:jc w:val="center"/>
              <w:rPr>
                <w:rFonts w:ascii="GHEA Grapalat" w:hAnsi="GHEA Grapalat" w:cs="Arian AMU"/>
                <w:b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sz w:val="20"/>
                <w:szCs w:val="20"/>
                <w:lang w:val="hy-AM"/>
              </w:rPr>
              <w:t>2011</w:t>
            </w:r>
          </w:p>
        </w:tc>
      </w:tr>
      <w:tr w:rsidR="00F3536E" w:rsidRPr="00244C4C" w:rsidTr="002F1528">
        <w:tc>
          <w:tcPr>
            <w:tcW w:w="623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ՀՀ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100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2.1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39.5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25.1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13.6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10.1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4.0 </w:t>
            </w:r>
          </w:p>
        </w:tc>
        <w:tc>
          <w:tcPr>
            <w:tcW w:w="548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>5.6</w:t>
            </w:r>
          </w:p>
        </w:tc>
      </w:tr>
      <w:tr w:rsidR="00F3536E" w:rsidRPr="00244C4C" w:rsidTr="002F1528">
        <w:tc>
          <w:tcPr>
            <w:tcW w:w="623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Երևան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100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1.7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37.5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25.0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13.1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11.1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4.6 </w:t>
            </w:r>
          </w:p>
        </w:tc>
        <w:tc>
          <w:tcPr>
            <w:tcW w:w="548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>7.1</w:t>
            </w:r>
          </w:p>
        </w:tc>
      </w:tr>
      <w:tr w:rsidR="00F3536E" w:rsidRPr="00244C4C" w:rsidTr="002F1528">
        <w:tc>
          <w:tcPr>
            <w:tcW w:w="623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Սյունիք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100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2.3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36.5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19.8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13.1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12.3 </w:t>
            </w: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 xml:space="preserve">7.4 </w:t>
            </w:r>
          </w:p>
        </w:tc>
        <w:tc>
          <w:tcPr>
            <w:tcW w:w="548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</w:rPr>
              <w:t>8.6</w:t>
            </w:r>
          </w:p>
        </w:tc>
      </w:tr>
      <w:tr w:rsidR="00F3536E" w:rsidRPr="00244C4C" w:rsidTr="002F1528">
        <w:tc>
          <w:tcPr>
            <w:tcW w:w="623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</w:p>
        </w:tc>
        <w:tc>
          <w:tcPr>
            <w:tcW w:w="547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</w:p>
        </w:tc>
        <w:tc>
          <w:tcPr>
            <w:tcW w:w="548" w:type="pct"/>
            <w:vAlign w:val="center"/>
          </w:tcPr>
          <w:p w:rsidR="00F3536E" w:rsidRPr="00244C4C" w:rsidRDefault="00F3536E" w:rsidP="00C208F6">
            <w:pPr>
              <w:rPr>
                <w:rFonts w:ascii="GHEA Grapalat" w:hAnsi="GHEA Grapalat" w:cs="Arian AMU"/>
                <w:sz w:val="20"/>
                <w:szCs w:val="20"/>
              </w:rPr>
            </w:pPr>
          </w:p>
        </w:tc>
      </w:tr>
    </w:tbl>
    <w:p w:rsidR="00F3536E" w:rsidRPr="00244C4C" w:rsidRDefault="00F3536E" w:rsidP="009468B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զուտ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</w:t>
      </w:r>
      <w:r w:rsidRPr="00244C4C">
        <w:rPr>
          <w:rFonts w:ascii="GHEA Grapalat" w:hAnsi="GHEA Grapalat"/>
          <w:lang w:val="hy-AM"/>
        </w:rPr>
        <w:t>)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/>
      </w:tblPr>
      <w:tblGrid>
        <w:gridCol w:w="1067"/>
        <w:gridCol w:w="693"/>
        <w:gridCol w:w="693"/>
        <w:gridCol w:w="693"/>
        <w:gridCol w:w="697"/>
        <w:gridCol w:w="692"/>
        <w:gridCol w:w="692"/>
        <w:gridCol w:w="692"/>
        <w:gridCol w:w="694"/>
        <w:gridCol w:w="692"/>
        <w:gridCol w:w="692"/>
        <w:gridCol w:w="692"/>
        <w:gridCol w:w="694"/>
      </w:tblGrid>
      <w:tr w:rsidR="00F3536E" w:rsidRPr="00244C4C" w:rsidTr="009468BA">
        <w:tc>
          <w:tcPr>
            <w:tcW w:w="56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E16CCD">
            <w:pPr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</w:p>
        </w:tc>
        <w:tc>
          <w:tcPr>
            <w:tcW w:w="1478" w:type="pct"/>
            <w:gridSpan w:val="4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Դրամ</w:t>
            </w:r>
          </w:p>
        </w:tc>
        <w:tc>
          <w:tcPr>
            <w:tcW w:w="1476" w:type="pct"/>
            <w:gridSpan w:val="4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Ընդամենի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նկատմամբ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0"/>
                <w:szCs w:val="20"/>
              </w:rPr>
              <w:t>%</w:t>
            </w:r>
          </w:p>
        </w:tc>
        <w:tc>
          <w:tcPr>
            <w:tcW w:w="1478" w:type="pct"/>
            <w:gridSpan w:val="4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Նախորդ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տարվա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նկատմամբ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0"/>
                <w:szCs w:val="20"/>
              </w:rPr>
              <w:t>%</w:t>
            </w:r>
          </w:p>
        </w:tc>
      </w:tr>
      <w:tr w:rsidR="00F3536E" w:rsidRPr="00244C4C" w:rsidTr="009468BA">
        <w:tc>
          <w:tcPr>
            <w:tcW w:w="568" w:type="pct"/>
            <w:vAlign w:val="center"/>
          </w:tcPr>
          <w:p w:rsidR="00F3536E" w:rsidRPr="00244C4C" w:rsidRDefault="00F3536E" w:rsidP="00E16CCD">
            <w:pPr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2008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2009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2010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2011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2008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2009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2010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2011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2008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2009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2010</w:t>
            </w:r>
          </w:p>
        </w:tc>
        <w:tc>
          <w:tcPr>
            <w:tcW w:w="3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2011</w:t>
            </w:r>
          </w:p>
        </w:tc>
      </w:tr>
      <w:tr w:rsidR="00F3536E" w:rsidRPr="00244C4C" w:rsidTr="009468BA">
        <w:tc>
          <w:tcPr>
            <w:tcW w:w="568" w:type="pct"/>
            <w:vAlign w:val="center"/>
          </w:tcPr>
          <w:p w:rsidR="00F3536E" w:rsidRPr="00244C4C" w:rsidRDefault="00F3536E" w:rsidP="00E16CCD">
            <w:pPr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ՀՀ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60,737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67,326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72,425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78,408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100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100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100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100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114.4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110.8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107.6</w:t>
            </w:r>
          </w:p>
        </w:tc>
        <w:tc>
          <w:tcPr>
            <w:tcW w:w="3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108.3</w:t>
            </w:r>
          </w:p>
        </w:tc>
      </w:tr>
      <w:tr w:rsidR="00F3536E" w:rsidRPr="00244C4C" w:rsidTr="009468BA">
        <w:tc>
          <w:tcPr>
            <w:tcW w:w="568" w:type="pct"/>
            <w:vAlign w:val="center"/>
          </w:tcPr>
          <w:p w:rsidR="00F3536E" w:rsidRPr="00244C4C" w:rsidRDefault="00F3536E" w:rsidP="00E16CCD">
            <w:pPr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Երևան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78,484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84,713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91,143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92,817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129.2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125.8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125.8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118.4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116.6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107.9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107.6</w:t>
            </w:r>
          </w:p>
        </w:tc>
        <w:tc>
          <w:tcPr>
            <w:tcW w:w="3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101.8</w:t>
            </w:r>
          </w:p>
        </w:tc>
      </w:tr>
      <w:tr w:rsidR="00F3536E" w:rsidRPr="00244C4C" w:rsidTr="009468BA">
        <w:tc>
          <w:tcPr>
            <w:tcW w:w="568" w:type="pct"/>
            <w:vAlign w:val="center"/>
          </w:tcPr>
          <w:p w:rsidR="00F3536E" w:rsidRPr="00244C4C" w:rsidRDefault="00F3536E" w:rsidP="00E16CCD">
            <w:pPr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sz w:val="20"/>
                <w:szCs w:val="20"/>
                <w:lang w:val="hy-AM"/>
              </w:rPr>
              <w:t>Սյունիք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66,694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69,829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78,862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76,989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109.8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103.7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108.9</w:t>
            </w:r>
          </w:p>
        </w:tc>
        <w:tc>
          <w:tcPr>
            <w:tcW w:w="370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98.2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126.4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104.7</w:t>
            </w: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112.9</w:t>
            </w:r>
          </w:p>
        </w:tc>
        <w:tc>
          <w:tcPr>
            <w:tcW w:w="3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 w:val="20"/>
                <w:szCs w:val="20"/>
                <w:lang w:val="hy-AM"/>
              </w:rPr>
              <w:t>97.6</w:t>
            </w:r>
          </w:p>
        </w:tc>
      </w:tr>
      <w:tr w:rsidR="00F3536E" w:rsidRPr="00244C4C" w:rsidTr="009468BA">
        <w:tc>
          <w:tcPr>
            <w:tcW w:w="568" w:type="pct"/>
            <w:vAlign w:val="center"/>
          </w:tcPr>
          <w:p w:rsidR="00F3536E" w:rsidRPr="00244C4C" w:rsidRDefault="00F3536E" w:rsidP="00E16CCD">
            <w:pPr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</w:p>
        </w:tc>
        <w:tc>
          <w:tcPr>
            <w:tcW w:w="370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</w:p>
        </w:tc>
        <w:tc>
          <w:tcPr>
            <w:tcW w:w="370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</w:p>
        </w:tc>
        <w:tc>
          <w:tcPr>
            <w:tcW w:w="369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</w:p>
        </w:tc>
        <w:tc>
          <w:tcPr>
            <w:tcW w:w="371" w:type="pct"/>
            <w:vAlign w:val="center"/>
          </w:tcPr>
          <w:p w:rsidR="00F3536E" w:rsidRPr="00244C4C" w:rsidRDefault="00F3536E" w:rsidP="009468BA">
            <w:pPr>
              <w:jc w:val="center"/>
              <w:rPr>
                <w:rFonts w:ascii="GHEA Grapalat" w:hAnsi="GHEA Grapalat" w:cs="Arian AMU"/>
                <w:sz w:val="20"/>
                <w:szCs w:val="20"/>
                <w:lang w:val="hy-AM"/>
              </w:rPr>
            </w:pPr>
          </w:p>
        </w:tc>
      </w:tr>
    </w:tbl>
    <w:p w:rsidR="00F3536E" w:rsidRPr="00244C4C" w:rsidRDefault="00F3536E" w:rsidP="00333E71">
      <w:pPr>
        <w:rPr>
          <w:rFonts w:ascii="GHEA Grapalat" w:hAnsi="GHEA Grapalat"/>
          <w:lang w:val="hy-AM"/>
        </w:rPr>
      </w:pPr>
    </w:p>
    <w:p w:rsidR="00F3536E" w:rsidRPr="00244C4C" w:rsidRDefault="00F3536E" w:rsidP="009468BA">
      <w:pPr>
        <w:rPr>
          <w:rFonts w:ascii="GHEA Grapalat" w:hAnsi="GHEA Grapalat"/>
          <w:lang w:val="hy-AM"/>
        </w:rPr>
        <w:sectPr w:rsidR="00F3536E" w:rsidRPr="00244C4C" w:rsidSect="008E2BBD">
          <w:headerReference w:type="default" r:id="rId15"/>
          <w:pgSz w:w="11906" w:h="16838"/>
          <w:pgMar w:top="1134" w:right="850" w:bottom="1134" w:left="1701" w:header="567" w:footer="567" w:gutter="0"/>
          <w:cols w:space="720"/>
          <w:docGrid w:linePitch="360"/>
        </w:sectPr>
      </w:pPr>
    </w:p>
    <w:p w:rsidR="00F3536E" w:rsidRPr="00244C4C" w:rsidRDefault="00F3536E" w:rsidP="009468B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Այսպես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նայենք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երրորդ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առաջատարներից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հանքարդյունաբերությունում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մարդկանց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արտացոլված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տողում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հետևաբար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արհեստականորեն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Դրանում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համոզվել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դիտարկելով</w:t>
      </w:r>
      <w:r w:rsidRPr="00244C4C">
        <w:rPr>
          <w:rFonts w:ascii="GHEA Grapalat" w:hAnsi="GHEA Grapalat"/>
          <w:lang w:val="hy-AM"/>
        </w:rPr>
        <w:t xml:space="preserve"> 2010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դեկտեմբերին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թվաքանակն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չափի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Տարեվերջին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28%-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130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ստացել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Հետևաբար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վերոնշյալ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արտացոլում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ծայրահեղ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բևեռացվածությունը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խեղաթյուրում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պատկերը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Ավելին</w:t>
      </w:r>
      <w:r w:rsidRPr="00244C4C">
        <w:rPr>
          <w:rFonts w:ascii="GHEA Grapalat" w:hAnsi="GHEA Grapalat"/>
          <w:lang w:val="hy-AM"/>
        </w:rPr>
        <w:t>, 2010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.–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33%-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էին</w:t>
      </w:r>
      <w:r w:rsidRPr="00244C4C">
        <w:rPr>
          <w:rFonts w:ascii="GHEA Grapalat" w:hAnsi="GHEA Grapalat"/>
          <w:lang w:val="hy-AM"/>
        </w:rPr>
        <w:t xml:space="preserve"> 120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Հետևաբար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վատթարացում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գրանցվել</w:t>
      </w:r>
      <w:r w:rsidRPr="00244C4C">
        <w:rPr>
          <w:rFonts w:ascii="GHEA Grapalat" w:hAnsi="GHEA Grapalat"/>
          <w:lang w:val="hy-AM"/>
        </w:rPr>
        <w:t xml:space="preserve">:      </w:t>
      </w:r>
    </w:p>
    <w:p w:rsidR="00F3536E" w:rsidRPr="00244C4C" w:rsidRDefault="00F3536E">
      <w:pPr>
        <w:rPr>
          <w:rFonts w:ascii="GHEA Grapalat" w:hAnsi="GHEA Grapalat"/>
          <w:lang w:val="hy-AM"/>
        </w:rPr>
      </w:pPr>
    </w:p>
    <w:p w:rsidR="00F3536E" w:rsidRPr="00244C4C" w:rsidRDefault="00F3536E" w:rsidP="00467C8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վերլուծության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եկամտի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վերլուծությունը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ցույց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եռամսյակում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բևեռացման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աստիճանը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81.6%-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շնչին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ընկնող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գերազանցում</w:t>
      </w:r>
      <w:r w:rsidRPr="00244C4C">
        <w:rPr>
          <w:rFonts w:ascii="GHEA Grapalat" w:hAnsi="GHEA Grapalat"/>
          <w:lang w:val="hy-AM"/>
        </w:rPr>
        <w:t xml:space="preserve"> 37,000 </w:t>
      </w:r>
      <w:r w:rsidRPr="00244C4C">
        <w:rPr>
          <w:rFonts w:ascii="GHEA Grapalat" w:hAnsi="GHEA Grapalat" w:cs="Sylfaen"/>
          <w:lang w:val="hy-AM"/>
        </w:rPr>
        <w:t>դրամը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467C8C">
      <w:pPr>
        <w:rPr>
          <w:rFonts w:ascii="GHEA Grapalat" w:hAnsi="GHEA Grapalat"/>
          <w:lang w:val="hy-AM"/>
        </w:rPr>
      </w:pPr>
    </w:p>
    <w:p w:rsidR="00F3536E" w:rsidRPr="00244C4C" w:rsidRDefault="00F3536E" w:rsidP="00467C8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24,000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եկամտային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50%-60%-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467C8C">
      <w:pPr>
        <w:rPr>
          <w:rFonts w:ascii="GHEA Grapalat" w:hAnsi="GHEA Grapalat"/>
          <w:lang w:val="hy-AM"/>
        </w:rPr>
      </w:pPr>
    </w:p>
    <w:p w:rsidR="00F3536E" w:rsidRPr="00244C4C" w:rsidRDefault="00F3536E" w:rsidP="00467C8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80,000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մարզերում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6B456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Ավելին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հետազոտության</w:t>
      </w:r>
      <w:r w:rsidRPr="00244C4C">
        <w:rPr>
          <w:rFonts w:ascii="GHEA Grapalat" w:hAnsi="GHEA Grapalat"/>
          <w:lang w:val="hy-AM"/>
        </w:rPr>
        <w:t>,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եռամսյակում</w:t>
      </w:r>
      <w:r w:rsidRPr="00244C4C">
        <w:rPr>
          <w:rFonts w:ascii="GHEA Grapalat" w:hAnsi="GHEA Grapalat"/>
          <w:lang w:val="hy-AM"/>
        </w:rPr>
        <w:t xml:space="preserve"> 2010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չորրորդ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եռամսյակի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նկատմամբ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2%-</w:t>
      </w:r>
      <w:r w:rsidRPr="00244C4C">
        <w:rPr>
          <w:rFonts w:ascii="GHEA Grapalat" w:hAnsi="GHEA Grapalat" w:cs="Sylfaen"/>
          <w:lang w:val="hy-AM"/>
        </w:rPr>
        <w:t>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ամսական</w:t>
      </w:r>
      <w:r w:rsidRPr="00244C4C">
        <w:rPr>
          <w:rFonts w:ascii="GHEA Grapalat" w:hAnsi="GHEA Grapalat"/>
          <w:lang w:val="hy-AM"/>
        </w:rPr>
        <w:t xml:space="preserve"> 37,000-80,000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խավ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 24,000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24,000- 37,000 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80,000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համապատասխանաբար</w:t>
      </w:r>
      <w:r w:rsidRPr="00244C4C">
        <w:rPr>
          <w:rFonts w:ascii="GHEA Grapalat" w:hAnsi="GHEA Grapalat"/>
          <w:lang w:val="hy-AM"/>
        </w:rPr>
        <w:t xml:space="preserve"> 1.5, 0.1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0.5 </w:t>
      </w:r>
      <w:r w:rsidRPr="00244C4C">
        <w:rPr>
          <w:rFonts w:ascii="GHEA Grapalat" w:hAnsi="GHEA Grapalat" w:cs="Sylfaen"/>
          <w:lang w:val="hy-AM"/>
        </w:rPr>
        <w:t>տոկոսային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կետերով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այսինքն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տեղի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բևեռացման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467C8C">
      <w:pPr>
        <w:rPr>
          <w:rFonts w:ascii="GHEA Grapalat" w:hAnsi="GHEA Grapalat"/>
          <w:lang w:val="hy-AM"/>
        </w:rPr>
      </w:pPr>
    </w:p>
    <w:p w:rsidR="00F3536E" w:rsidRPr="00244C4C" w:rsidRDefault="00F3536E" w:rsidP="009468B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Այսպիսով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հիմնվելով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պաշտոնական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հետազոտությունների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բնութագրում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պատկերը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ցույց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տվեցինք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ցուցանիշները</w:t>
      </w:r>
      <w:r w:rsidRPr="00244C4C">
        <w:rPr>
          <w:rFonts w:ascii="GHEA Grapalat" w:hAnsi="GHEA Grapalat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 2008-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վատթարացել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9468B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Փաստորեն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ուսումնասիրության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ամենաաղքատ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իրավիճակը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վատթարացել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781835">
      <w:pPr>
        <w:pStyle w:val="Heading2"/>
        <w:rPr>
          <w:rFonts w:ascii="GHEA Grapalat" w:hAnsi="GHEA Grapalat"/>
          <w:lang w:val="hy-AM"/>
        </w:rPr>
      </w:pPr>
      <w:bookmarkStart w:id="4" w:name="_Toc345447053"/>
      <w:bookmarkStart w:id="5" w:name="_Toc361930892"/>
      <w:r w:rsidRPr="000E1041">
        <w:rPr>
          <w:rFonts w:ascii="GHEA Grapalat" w:hAnsi="GHEA Grapalat" w:cs="Sylfaen"/>
          <w:lang w:val="hy-AM"/>
        </w:rPr>
        <w:t>ԻՐԱԿԱՆ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ՇԵՇՏԱԴՐՈՒՄՆԵՐ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ՌԻՍԿԵՐ</w:t>
      </w:r>
      <w:bookmarkEnd w:id="4"/>
      <w:bookmarkEnd w:id="5"/>
    </w:p>
    <w:p w:rsidR="00F3536E" w:rsidRPr="00244C4C" w:rsidRDefault="00F3536E" w:rsidP="009468BA">
      <w:pPr>
        <w:rPr>
          <w:rFonts w:ascii="GHEA Grapalat" w:hAnsi="GHEA Grapalat"/>
          <w:highlight w:val="yellow"/>
          <w:lang w:val="hy-AM"/>
        </w:rPr>
      </w:pPr>
    </w:p>
    <w:p w:rsidR="00F3536E" w:rsidRPr="00244C4C" w:rsidRDefault="00F3536E" w:rsidP="009468BA">
      <w:pPr>
        <w:rPr>
          <w:rFonts w:ascii="GHEA Grapalat" w:hAnsi="GHEA Grapalat"/>
          <w:b/>
          <w:lang w:val="hy-AM"/>
        </w:rPr>
      </w:pPr>
      <w:r w:rsidRPr="00961613">
        <w:rPr>
          <w:rFonts w:ascii="GHEA Grapalat" w:hAnsi="GHEA Grapalat" w:cs="Sylfaen"/>
          <w:b/>
          <w:lang w:val="hy-AM"/>
        </w:rPr>
        <w:t>Իրական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հատվածում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կայուն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կերպով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աշխատում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և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աճում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է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միայն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արդյունաբերությունը՝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հիմնականում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հանքարդյունաբերության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հաշվին</w:t>
      </w:r>
      <w:r w:rsidRPr="00244C4C">
        <w:rPr>
          <w:rFonts w:ascii="GHEA Grapalat" w:hAnsi="GHEA Grapalat"/>
          <w:b/>
          <w:lang w:val="hy-AM"/>
        </w:rPr>
        <w:t xml:space="preserve">, </w:t>
      </w:r>
      <w:r w:rsidRPr="00961613">
        <w:rPr>
          <w:rFonts w:ascii="GHEA Grapalat" w:hAnsi="GHEA Grapalat" w:cs="Sylfaen"/>
          <w:b/>
          <w:lang w:val="hy-AM"/>
        </w:rPr>
        <w:t>իրական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961613">
        <w:rPr>
          <w:rFonts w:ascii="GHEA Grapalat" w:hAnsi="GHEA Grapalat" w:cs="Sylfaen"/>
          <w:b/>
          <w:lang w:val="hy-AM"/>
        </w:rPr>
        <w:t xml:space="preserve">հատվածի </w:t>
      </w:r>
      <w:r w:rsidRPr="00244C4C">
        <w:rPr>
          <w:rFonts w:ascii="GHEA Grapalat" w:hAnsi="GHEA Grapalat" w:cs="Sylfaen"/>
          <w:b/>
          <w:lang w:val="hy-AM"/>
        </w:rPr>
        <w:t>մնացած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961613">
        <w:rPr>
          <w:rFonts w:ascii="GHEA Grapalat" w:hAnsi="GHEA Grapalat" w:cs="Sylfaen"/>
          <w:b/>
          <w:lang w:val="hy-AM"/>
        </w:rPr>
        <w:t>մասը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կամ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7F66C4">
        <w:rPr>
          <w:rFonts w:ascii="GHEA Grapalat" w:hAnsi="GHEA Grapalat" w:cs="Sylfaen"/>
          <w:b/>
          <w:lang w:val="hy-AM"/>
        </w:rPr>
        <w:t>թույլ է զարգացած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կամ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շատ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փոքր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7F66C4">
        <w:rPr>
          <w:rFonts w:ascii="GHEA Grapalat" w:hAnsi="GHEA Grapalat"/>
          <w:b/>
          <w:lang w:val="hy-AM"/>
        </w:rPr>
        <w:t>է</w:t>
      </w:r>
      <w:r w:rsidRPr="00244C4C">
        <w:rPr>
          <w:rFonts w:ascii="GHEA Grapalat" w:hAnsi="GHEA Grapalat"/>
          <w:b/>
          <w:lang w:val="hy-AM"/>
        </w:rPr>
        <w:t xml:space="preserve">: </w:t>
      </w:r>
    </w:p>
    <w:p w:rsidR="00F3536E" w:rsidRPr="00244C4C" w:rsidRDefault="00F3536E" w:rsidP="00781835">
      <w:pPr>
        <w:pStyle w:val="Heading3"/>
        <w:rPr>
          <w:rFonts w:ascii="GHEA Grapalat" w:hAnsi="GHEA Grapalat"/>
          <w:lang w:val="hy-AM"/>
        </w:rPr>
      </w:pPr>
      <w:bookmarkStart w:id="6" w:name="_Toc345447054"/>
      <w:bookmarkStart w:id="7" w:name="_Toc361930893"/>
      <w:r w:rsidRPr="00244C4C">
        <w:rPr>
          <w:rFonts w:ascii="GHEA Grapalat" w:hAnsi="GHEA Grapalat" w:cs="Sylfaen"/>
          <w:lang w:val="hy-AM"/>
        </w:rPr>
        <w:t>Արդյունաբերություն</w:t>
      </w:r>
      <w:bookmarkEnd w:id="6"/>
      <w:bookmarkEnd w:id="7"/>
    </w:p>
    <w:p w:rsidR="00F3536E" w:rsidRPr="00244C4C" w:rsidRDefault="00F3536E" w:rsidP="009468B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աշխարհաքաղաքական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դիրք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հարուստ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հարուստ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ներուժ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ամենախոշոր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վարչական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համեմատաբար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քիչ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բնակեցված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թույլ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յուրացված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մայրաքաղաքից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հեռավորությամբ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այլընտրանքային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տրանսպորտային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բացակայությամբ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67.2%-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01.01.2013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բնակչությունը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1610A5">
      <w:pPr>
        <w:autoSpaceDE w:val="0"/>
        <w:autoSpaceDN w:val="0"/>
        <w:adjustRightInd w:val="0"/>
        <w:spacing w:line="240" w:lineRule="auto"/>
        <w:rPr>
          <w:rFonts w:ascii="GHEA Grapalat" w:hAnsi="GHEA Grapalat"/>
          <w:lang w:val="hy-AM"/>
        </w:rPr>
      </w:pPr>
    </w:p>
    <w:p w:rsidR="00F3536E" w:rsidRPr="00244C4C" w:rsidRDefault="00F3536E" w:rsidP="009468BA">
      <w:pPr>
        <w:rPr>
          <w:rFonts w:ascii="GHEA Grapalat" w:hAnsi="GHEA Grapalat" w:cs="ArialArmenianMT"/>
          <w:lang w:val="hy-AM"/>
        </w:rPr>
      </w:pP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գերակշռում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գյուղատնտեսությունը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առանցքային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ճյուղն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ավանդաբար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եղել</w:t>
      </w:r>
      <w:r w:rsidRPr="00244C4C">
        <w:rPr>
          <w:rFonts w:ascii="GHEA Grapalat" w:hAnsi="GHEA Grapalat" w:cs="ArialArmenianM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արդյունաբերությունը</w:t>
      </w:r>
      <w:r w:rsidRPr="00244C4C">
        <w:rPr>
          <w:rFonts w:ascii="GHEA Grapalat" w:hAnsi="GHEA Grapalat" w:cs="ArialArmenianMT"/>
          <w:lang w:val="hy-AM"/>
        </w:rPr>
        <w:t>:</w:t>
      </w:r>
    </w:p>
    <w:p w:rsidR="00F3536E" w:rsidRPr="00244C4C" w:rsidRDefault="00F3536E" w:rsidP="001610A5">
      <w:pPr>
        <w:autoSpaceDE w:val="0"/>
        <w:autoSpaceDN w:val="0"/>
        <w:adjustRightInd w:val="0"/>
        <w:spacing w:line="240" w:lineRule="auto"/>
        <w:rPr>
          <w:rFonts w:ascii="GHEA Grapalat" w:hAnsi="GHEA Grapalat" w:cs="Sylfaen"/>
          <w:sz w:val="19"/>
          <w:szCs w:val="19"/>
          <w:lang w:val="hy-AM"/>
        </w:rPr>
      </w:pPr>
    </w:p>
    <w:p w:rsidR="00F3536E" w:rsidRPr="00244C4C" w:rsidRDefault="00F3536E" w:rsidP="009468B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կշիռները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9468BA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արդյունաբերություն</w:t>
      </w:r>
      <w:r w:rsidRPr="00244C4C">
        <w:rPr>
          <w:rFonts w:ascii="GHEA Grapalat" w:hAnsi="GHEA Grapalat"/>
        </w:rPr>
        <w:t>` 17.7 %,</w:t>
      </w:r>
    </w:p>
    <w:p w:rsidR="00F3536E" w:rsidRPr="00244C4C" w:rsidRDefault="00F3536E" w:rsidP="009468BA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գյուղատնտեսություն</w:t>
      </w:r>
      <w:r w:rsidRPr="00244C4C">
        <w:rPr>
          <w:rFonts w:ascii="GHEA Grapalat" w:hAnsi="GHEA Grapalat"/>
        </w:rPr>
        <w:t xml:space="preserve"> 6.3 %,</w:t>
      </w:r>
    </w:p>
    <w:p w:rsidR="00F3536E" w:rsidRPr="00244C4C" w:rsidRDefault="00F3536E" w:rsidP="009468BA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շինարարություն</w:t>
      </w:r>
      <w:r w:rsidRPr="00244C4C">
        <w:rPr>
          <w:rFonts w:ascii="GHEA Grapalat" w:hAnsi="GHEA Grapalat"/>
        </w:rPr>
        <w:t>` 5.6 %,</w:t>
      </w:r>
    </w:p>
    <w:p w:rsidR="00F3536E" w:rsidRPr="00244C4C" w:rsidRDefault="00F3536E" w:rsidP="009468BA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մանրածախ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առևտուր</w:t>
      </w:r>
      <w:r w:rsidRPr="00244C4C">
        <w:rPr>
          <w:rFonts w:ascii="GHEA Grapalat" w:hAnsi="GHEA Grapalat"/>
        </w:rPr>
        <w:t>` 1.1 %,</w:t>
      </w:r>
    </w:p>
    <w:p w:rsidR="00F3536E" w:rsidRPr="00244C4C" w:rsidRDefault="00F3536E" w:rsidP="009468BA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ծառայություններ</w:t>
      </w:r>
      <w:r w:rsidRPr="00244C4C">
        <w:rPr>
          <w:rFonts w:ascii="GHEA Grapalat" w:hAnsi="GHEA Grapalat"/>
        </w:rPr>
        <w:t>` 1.2 %:</w:t>
      </w:r>
    </w:p>
    <w:p w:rsidR="00F3536E" w:rsidRPr="00244C4C" w:rsidRDefault="00F3536E" w:rsidP="009468BA">
      <w:pPr>
        <w:pStyle w:val="ListBullet"/>
        <w:numPr>
          <w:ilvl w:val="0"/>
          <w:numId w:val="0"/>
        </w:numPr>
        <w:ind w:left="568"/>
        <w:rPr>
          <w:rFonts w:ascii="GHEA Grapalat" w:hAnsi="GHEA Grapalat"/>
          <w:lang w:val="hy-AM" w:eastAsia="en-US"/>
        </w:rPr>
      </w:pPr>
    </w:p>
    <w:p w:rsidR="00F3536E" w:rsidRPr="00244C4C" w:rsidRDefault="00F3536E" w:rsidP="009468B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հանքարդյունաբերությունն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էլեկտրաէներգիայի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արտադրությունը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7757D5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lang w:val="hy-AM"/>
        </w:rPr>
      </w:pPr>
    </w:p>
    <w:p w:rsidR="00F3536E" w:rsidRPr="00244C4C" w:rsidRDefault="00F3536E" w:rsidP="009468B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Արդյունաբերական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ծավալը</w:t>
      </w:r>
      <w:r w:rsidRPr="00244C4C">
        <w:rPr>
          <w:rFonts w:ascii="GHEA Grapalat" w:hAnsi="GHEA Grapalat" w:cs="Arian AMU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ընթացիկ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գներով</w:t>
      </w:r>
      <w:r w:rsidRPr="00244C4C">
        <w:rPr>
          <w:rFonts w:ascii="GHEA Grapalat" w:hAnsi="GHEA Grapalat" w:cs="Arian AMU"/>
          <w:lang w:val="hy-AM"/>
        </w:rPr>
        <w:t>)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178.4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 w:cs="Arian AMU"/>
          <w:lang w:val="hy-AM"/>
        </w:rPr>
        <w:t xml:space="preserve"> 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 w:cs="Arian AMU"/>
          <w:lang w:val="hy-AM"/>
        </w:rPr>
        <w:t xml:space="preserve"> 198.6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համապատասխանաբար</w:t>
      </w:r>
      <w:r w:rsidRPr="00244C4C">
        <w:rPr>
          <w:rFonts w:ascii="GHEA Grapalat" w:hAnsi="GHEA Grapalat" w:cs="Arian AMU"/>
          <w:lang w:val="hy-AM"/>
        </w:rPr>
        <w:t xml:space="preserve">, 17.9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17,7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 w:cs="Arian AMU"/>
          <w:lang w:val="hy-AM"/>
        </w:rPr>
        <w:t>: 2011-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նախորդ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էր</w:t>
      </w:r>
      <w:r w:rsidRPr="00244C4C">
        <w:rPr>
          <w:rFonts w:ascii="GHEA Grapalat" w:hAnsi="GHEA Grapalat" w:cs="Arian AMU"/>
          <w:lang w:val="hy-AM"/>
        </w:rPr>
        <w:t xml:space="preserve"> 18.4,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 w:cs="Arian AMU"/>
          <w:lang w:val="hy-AM"/>
        </w:rPr>
        <w:t xml:space="preserve"> 2012-</w:t>
      </w:r>
      <w:r w:rsidRPr="00244C4C">
        <w:rPr>
          <w:rFonts w:ascii="GHEA Grapalat" w:hAnsi="GHEA Grapalat" w:cs="Sylfaen"/>
          <w:lang w:val="hy-AM"/>
        </w:rPr>
        <w:t>ին՝</w:t>
      </w:r>
      <w:r w:rsidRPr="00244C4C">
        <w:rPr>
          <w:rFonts w:ascii="GHEA Grapalat" w:hAnsi="GHEA Grapalat" w:cs="Arian AMU"/>
          <w:lang w:val="hy-AM"/>
        </w:rPr>
        <w:t xml:space="preserve"> 11.3 </w:t>
      </w:r>
      <w:r w:rsidRPr="00244C4C">
        <w:rPr>
          <w:rFonts w:ascii="GHEA Grapalat" w:hAnsi="GHEA Grapalat" w:cs="Sylfaen"/>
          <w:lang w:val="hy-AM"/>
        </w:rPr>
        <w:t>տոկոսային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կետով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Արդյունաբերական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շարունակում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մնալ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հանքագործական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արդյունաբերությունից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Այսպես</w:t>
      </w:r>
      <w:r w:rsidRPr="00244C4C">
        <w:rPr>
          <w:rFonts w:ascii="GHEA Grapalat" w:hAnsi="GHEA Grapalat" w:cs="Arian AMU"/>
          <w:lang w:val="hy-AM"/>
        </w:rPr>
        <w:t>,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հանքարդյունաբերության</w:t>
      </w:r>
      <w:r w:rsidRPr="00244C4C">
        <w:rPr>
          <w:rFonts w:ascii="GHEA Grapalat" w:hAnsi="GHEA Grapalat" w:cs="Arian AMU"/>
          <w:lang w:val="hy-AM"/>
        </w:rPr>
        <w:t xml:space="preserve"> 89.4,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 w:cs="Arian AMU"/>
          <w:lang w:val="hy-AM"/>
        </w:rPr>
        <w:t xml:space="preserve"> 2012-</w:t>
      </w:r>
      <w:r w:rsidRPr="00244C4C">
        <w:rPr>
          <w:rFonts w:ascii="GHEA Grapalat" w:hAnsi="GHEA Grapalat" w:cs="Sylfaen"/>
          <w:lang w:val="hy-AM"/>
        </w:rPr>
        <w:t>ին՝</w:t>
      </w:r>
      <w:r w:rsidRPr="00244C4C">
        <w:rPr>
          <w:rFonts w:ascii="GHEA Grapalat" w:hAnsi="GHEA Grapalat" w:cs="Arian AMU"/>
          <w:lang w:val="hy-AM"/>
        </w:rPr>
        <w:t xml:space="preserve"> 87.3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Հանքագործական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աճը</w:t>
      </w:r>
      <w:r w:rsidRPr="00244C4C">
        <w:rPr>
          <w:rFonts w:ascii="GHEA Grapalat" w:hAnsi="GHEA Grapalat" w:cs="Arian AMU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նախորդ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14.8 </w:t>
      </w:r>
      <w:r w:rsidRPr="00244C4C">
        <w:rPr>
          <w:rFonts w:ascii="GHEA Grapalat" w:hAnsi="GHEA Grapalat" w:cs="Sylfaen"/>
          <w:lang w:val="hy-AM"/>
        </w:rPr>
        <w:t>տոկոս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 w:cs="Arian AMU"/>
          <w:lang w:val="hy-AM"/>
        </w:rPr>
        <w:t xml:space="preserve"> 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ին՝</w:t>
      </w:r>
      <w:r w:rsidRPr="00244C4C">
        <w:rPr>
          <w:rFonts w:ascii="GHEA Grapalat" w:hAnsi="GHEA Grapalat" w:cs="Arian AMU"/>
          <w:lang w:val="hy-AM"/>
        </w:rPr>
        <w:t xml:space="preserve"> 11.0 </w:t>
      </w:r>
      <w:r w:rsidRPr="00244C4C">
        <w:rPr>
          <w:rFonts w:ascii="GHEA Grapalat" w:hAnsi="GHEA Grapalat" w:cs="Sylfaen"/>
          <w:lang w:val="hy-AM"/>
        </w:rPr>
        <w:t>տոկոս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870383">
      <w:pPr>
        <w:rPr>
          <w:rFonts w:ascii="GHEA Grapalat" w:hAnsi="GHEA Grapalat" w:cs="Arian AMU"/>
          <w:lang w:val="hy-AM"/>
        </w:rPr>
      </w:pPr>
    </w:p>
    <w:p w:rsidR="00F3536E" w:rsidRPr="00244C4C" w:rsidRDefault="00F3536E" w:rsidP="009468B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10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տեմպը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27.5%, </w:t>
      </w:r>
      <w:r w:rsidRPr="00244C4C">
        <w:rPr>
          <w:rFonts w:ascii="GHEA Grapalat" w:hAnsi="GHEA Grapalat" w:cs="Sylfaen"/>
          <w:lang w:val="hy-AM"/>
        </w:rPr>
        <w:t>անկում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արձանագրվել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2008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2009 </w:t>
      </w:r>
      <w:r w:rsidRPr="00244C4C">
        <w:rPr>
          <w:rFonts w:ascii="GHEA Grapalat" w:hAnsi="GHEA Grapalat" w:cs="Sylfaen"/>
          <w:lang w:val="hy-AM"/>
        </w:rPr>
        <w:t>թվականներին՝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ճգնաժամի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>: 2010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կրկին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վերականգնվել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B36CBF">
      <w:pPr>
        <w:pStyle w:val="Default"/>
        <w:jc w:val="both"/>
        <w:rPr>
          <w:rFonts w:cs="Arian AMU"/>
          <w:color w:val="auto"/>
          <w:lang w:val="hy-AM"/>
        </w:rPr>
      </w:pPr>
      <w:r w:rsidRPr="00244C4C">
        <w:rPr>
          <w:rFonts w:cs="Sylfaen"/>
          <w:color w:val="auto"/>
          <w:lang w:val="hy-AM"/>
        </w:rPr>
        <w:t>Արդյունաբերական</w:t>
      </w:r>
      <w:r w:rsidRPr="00244C4C">
        <w:rPr>
          <w:rFonts w:cs="Arian AMU"/>
          <w:color w:val="auto"/>
          <w:lang w:val="hy-AM"/>
        </w:rPr>
        <w:t xml:space="preserve"> </w:t>
      </w:r>
      <w:r w:rsidRPr="00244C4C">
        <w:rPr>
          <w:rFonts w:cs="Sylfaen"/>
          <w:color w:val="auto"/>
          <w:lang w:val="hy-AM"/>
        </w:rPr>
        <w:t>արտադրանքի</w:t>
      </w:r>
      <w:r w:rsidRPr="00244C4C">
        <w:rPr>
          <w:rFonts w:cs="Arian AMU"/>
          <w:color w:val="auto"/>
          <w:lang w:val="hy-AM"/>
        </w:rPr>
        <w:t xml:space="preserve"> </w:t>
      </w:r>
      <w:r w:rsidRPr="00244C4C">
        <w:rPr>
          <w:rFonts w:cs="Sylfaen"/>
          <w:color w:val="auto"/>
          <w:lang w:val="hy-AM"/>
        </w:rPr>
        <w:t>ծավալը</w:t>
      </w:r>
      <w:r w:rsidRPr="00244C4C">
        <w:rPr>
          <w:rFonts w:cs="Arian AMU"/>
          <w:color w:val="auto"/>
          <w:lang w:val="hy-AM"/>
        </w:rPr>
        <w:t xml:space="preserve"> </w:t>
      </w:r>
      <w:r w:rsidRPr="00244C4C">
        <w:rPr>
          <w:rFonts w:cs="Sylfaen"/>
          <w:color w:val="auto"/>
          <w:lang w:val="hy-AM"/>
        </w:rPr>
        <w:t>ըստ</w:t>
      </w:r>
      <w:r w:rsidRPr="00244C4C">
        <w:rPr>
          <w:rFonts w:cs="Arian AMU"/>
          <w:color w:val="auto"/>
          <w:lang w:val="hy-AM"/>
        </w:rPr>
        <w:t xml:space="preserve"> </w:t>
      </w:r>
      <w:r w:rsidRPr="00244C4C">
        <w:rPr>
          <w:rFonts w:cs="Sylfaen"/>
          <w:color w:val="auto"/>
          <w:lang w:val="hy-AM"/>
        </w:rPr>
        <w:t>արտադրության</w:t>
      </w:r>
      <w:r w:rsidRPr="00244C4C">
        <w:rPr>
          <w:rFonts w:cs="Arian AMU"/>
          <w:color w:val="auto"/>
          <w:lang w:val="hy-AM"/>
        </w:rPr>
        <w:t xml:space="preserve"> </w:t>
      </w:r>
      <w:r w:rsidRPr="00244C4C">
        <w:rPr>
          <w:rFonts w:cs="Sylfaen"/>
          <w:color w:val="auto"/>
          <w:lang w:val="hy-AM"/>
        </w:rPr>
        <w:t>բաժինների</w:t>
      </w:r>
      <w:r w:rsidRPr="00244C4C">
        <w:rPr>
          <w:rFonts w:cs="Arian AMU"/>
          <w:color w:val="auto"/>
          <w:lang w:val="hy-AM"/>
        </w:rPr>
        <w:t>. (</w:t>
      </w:r>
      <w:r w:rsidRPr="00244C4C">
        <w:rPr>
          <w:rFonts w:cs="Sylfaen"/>
          <w:color w:val="auto"/>
          <w:lang w:val="hy-AM"/>
        </w:rPr>
        <w:t>ընթացիկ</w:t>
      </w:r>
      <w:r w:rsidRPr="00244C4C">
        <w:rPr>
          <w:rFonts w:cs="Arian AMU"/>
          <w:color w:val="auto"/>
          <w:lang w:val="hy-AM"/>
        </w:rPr>
        <w:t xml:space="preserve"> </w:t>
      </w:r>
      <w:r w:rsidRPr="00244C4C">
        <w:rPr>
          <w:rFonts w:cs="Sylfaen"/>
          <w:color w:val="auto"/>
          <w:lang w:val="hy-AM"/>
        </w:rPr>
        <w:t>գներով</w:t>
      </w:r>
      <w:r w:rsidRPr="00244C4C">
        <w:rPr>
          <w:rFonts w:cs="Arian AMU"/>
          <w:color w:val="auto"/>
          <w:lang w:val="hy-AM"/>
        </w:rPr>
        <w:t xml:space="preserve">). </w:t>
      </w:r>
      <w:r w:rsidRPr="00244C4C">
        <w:rPr>
          <w:rFonts w:cs="Sylfaen"/>
          <w:color w:val="auto"/>
          <w:lang w:val="hy-AM"/>
        </w:rPr>
        <w:t>մլրդ</w:t>
      </w:r>
      <w:r w:rsidRPr="00244C4C">
        <w:rPr>
          <w:rFonts w:cs="Arian AMU"/>
          <w:color w:val="auto"/>
          <w:lang w:val="hy-AM"/>
        </w:rPr>
        <w:t xml:space="preserve"> </w:t>
      </w:r>
      <w:r w:rsidRPr="00244C4C">
        <w:rPr>
          <w:rFonts w:cs="Sylfaen"/>
          <w:color w:val="auto"/>
          <w:lang w:val="hy-AM"/>
        </w:rPr>
        <w:t>դրամ</w:t>
      </w:r>
    </w:p>
    <w:tbl>
      <w:tblPr>
        <w:tblW w:w="5250" w:type="pct"/>
        <w:tblInd w:w="-242" w:type="dxa"/>
        <w:tblBorders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/>
      </w:tblPr>
      <w:tblGrid>
        <w:gridCol w:w="807"/>
        <w:gridCol w:w="1071"/>
        <w:gridCol w:w="1033"/>
        <w:gridCol w:w="838"/>
        <w:gridCol w:w="862"/>
        <w:gridCol w:w="890"/>
        <w:gridCol w:w="980"/>
        <w:gridCol w:w="644"/>
        <w:gridCol w:w="700"/>
        <w:gridCol w:w="842"/>
        <w:gridCol w:w="1185"/>
      </w:tblGrid>
      <w:tr w:rsidR="00F3536E" w:rsidRPr="00244C4C" w:rsidTr="00B46EAA">
        <w:tc>
          <w:tcPr>
            <w:tcW w:w="466" w:type="pct"/>
            <w:tcBorders>
              <w:top w:val="nil"/>
              <w:lef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b/>
                <w:sz w:val="20"/>
                <w:lang w:val="hy-AM"/>
              </w:rPr>
            </w:pPr>
          </w:p>
        </w:tc>
        <w:tc>
          <w:tcPr>
            <w:tcW w:w="837" w:type="pct"/>
            <w:gridSpan w:val="2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b/>
                <w:sz w:val="20"/>
              </w:rPr>
            </w:pPr>
            <w:r w:rsidRPr="00244C4C">
              <w:rPr>
                <w:rFonts w:ascii="GHEA Grapalat" w:hAnsi="GHEA Grapalat" w:cs="Sylfaen"/>
                <w:b/>
                <w:sz w:val="20"/>
              </w:rPr>
              <w:t>Ամբողջ</w:t>
            </w:r>
            <w:r w:rsidRPr="00244C4C">
              <w:rPr>
                <w:rFonts w:ascii="GHEA Grapalat" w:hAnsi="GHEA Grapalat" w:cs="Arian AMU"/>
                <w:b/>
                <w:sz w:val="20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0"/>
              </w:rPr>
              <w:t>արդյունաբերությունը</w:t>
            </w:r>
          </w:p>
        </w:tc>
        <w:tc>
          <w:tcPr>
            <w:tcW w:w="3697" w:type="pct"/>
            <w:gridSpan w:val="8"/>
            <w:tcBorders>
              <w:top w:val="nil"/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b/>
                <w:sz w:val="20"/>
              </w:rPr>
            </w:pPr>
            <w:r w:rsidRPr="00244C4C">
              <w:rPr>
                <w:rFonts w:ascii="GHEA Grapalat" w:hAnsi="GHEA Grapalat" w:cs="Sylfaen"/>
                <w:b/>
                <w:sz w:val="20"/>
              </w:rPr>
              <w:t>այդ</w:t>
            </w:r>
            <w:r w:rsidRPr="00244C4C">
              <w:rPr>
                <w:rFonts w:ascii="GHEA Grapalat" w:hAnsi="GHEA Grapalat" w:cs="Arian AMU"/>
                <w:b/>
                <w:sz w:val="20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0"/>
              </w:rPr>
              <w:t>թվում</w:t>
            </w:r>
          </w:p>
        </w:tc>
      </w:tr>
      <w:tr w:rsidR="00F3536E" w:rsidRPr="00244C4C" w:rsidTr="00B46EAA">
        <w:tc>
          <w:tcPr>
            <w:tcW w:w="466" w:type="pct"/>
            <w:vMerge w:val="restar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sz w:val="20"/>
              </w:rPr>
            </w:pPr>
          </w:p>
        </w:tc>
        <w:tc>
          <w:tcPr>
            <w:tcW w:w="426" w:type="pct"/>
            <w:vMerge w:val="restart"/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2011</w:t>
            </w:r>
            <w:r w:rsidRPr="00244C4C">
              <w:rPr>
                <w:rFonts w:ascii="GHEA Grapalat" w:hAnsi="GHEA Grapalat" w:cs="Sylfaen"/>
                <w:sz w:val="20"/>
              </w:rPr>
              <w:t>թ</w:t>
            </w:r>
          </w:p>
        </w:tc>
        <w:tc>
          <w:tcPr>
            <w:tcW w:w="411" w:type="pct"/>
            <w:vMerge w:val="restart"/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  <w:lang w:val="hy-AM"/>
              </w:rPr>
              <w:t>201</w:t>
            </w:r>
            <w:r w:rsidRPr="00244C4C">
              <w:rPr>
                <w:rFonts w:ascii="GHEA Grapalat" w:hAnsi="GHEA Grapalat" w:cs="Arian AMU"/>
                <w:sz w:val="20"/>
              </w:rPr>
              <w:t>2</w:t>
            </w:r>
            <w:r w:rsidRPr="00244C4C">
              <w:rPr>
                <w:rFonts w:ascii="GHEA Grapalat" w:hAnsi="GHEA Grapalat" w:cs="Sylfaen"/>
                <w:sz w:val="20"/>
              </w:rPr>
              <w:t>թ</w:t>
            </w:r>
          </w:p>
        </w:tc>
        <w:tc>
          <w:tcPr>
            <w:tcW w:w="931" w:type="pct"/>
            <w:gridSpan w:val="2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Sylfaen"/>
                <w:sz w:val="20"/>
              </w:rPr>
              <w:t>Հանքագործական</w:t>
            </w:r>
            <w:r w:rsidRPr="00244C4C">
              <w:rPr>
                <w:rFonts w:ascii="GHEA Grapalat" w:hAnsi="GHEA Grapalat" w:cs="Arian AMU"/>
                <w:sz w:val="20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</w:rPr>
              <w:t>արդյունաբերու</w:t>
            </w:r>
          </w:p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Sylfaen"/>
                <w:sz w:val="20"/>
              </w:rPr>
              <w:t>թյուն</w:t>
            </w:r>
          </w:p>
        </w:tc>
        <w:tc>
          <w:tcPr>
            <w:tcW w:w="824" w:type="pct"/>
            <w:gridSpan w:val="2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Sylfaen"/>
                <w:sz w:val="20"/>
              </w:rPr>
              <w:t>Մշակող</w:t>
            </w:r>
            <w:r w:rsidRPr="00244C4C">
              <w:rPr>
                <w:rFonts w:ascii="GHEA Grapalat" w:hAnsi="GHEA Grapalat" w:cs="Arian AMU"/>
                <w:sz w:val="20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</w:rPr>
              <w:t>արդյունաբերություն</w:t>
            </w:r>
          </w:p>
        </w:tc>
        <w:tc>
          <w:tcPr>
            <w:tcW w:w="837" w:type="pct"/>
            <w:gridSpan w:val="2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Sylfaen"/>
                <w:sz w:val="20"/>
              </w:rPr>
              <w:t>Էլ</w:t>
            </w:r>
            <w:r w:rsidRPr="00244C4C">
              <w:rPr>
                <w:rFonts w:ascii="GHEA Grapalat" w:hAnsi="GHEA Grapalat" w:cs="Arian AMU"/>
                <w:sz w:val="20"/>
              </w:rPr>
              <w:t>.</w:t>
            </w:r>
            <w:r w:rsidRPr="00244C4C">
              <w:rPr>
                <w:rFonts w:ascii="GHEA Grapalat" w:hAnsi="GHEA Grapalat" w:cs="Sylfaen"/>
                <w:sz w:val="20"/>
              </w:rPr>
              <w:t>էներգիայի</w:t>
            </w:r>
            <w:r w:rsidRPr="00244C4C">
              <w:rPr>
                <w:rFonts w:ascii="GHEA Grapalat" w:hAnsi="GHEA Grapalat" w:cs="Arian AMU"/>
                <w:sz w:val="20"/>
              </w:rPr>
              <w:t xml:space="preserve">, </w:t>
            </w:r>
            <w:r w:rsidRPr="00244C4C">
              <w:rPr>
                <w:rFonts w:ascii="GHEA Grapalat" w:hAnsi="GHEA Grapalat" w:cs="Sylfaen"/>
                <w:sz w:val="20"/>
              </w:rPr>
              <w:t>գազի</w:t>
            </w:r>
            <w:r w:rsidRPr="00244C4C">
              <w:rPr>
                <w:rFonts w:ascii="GHEA Grapalat" w:hAnsi="GHEA Grapalat" w:cs="Arian AMU"/>
                <w:sz w:val="20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</w:rPr>
              <w:t>ջրի</w:t>
            </w:r>
            <w:r w:rsidRPr="00244C4C">
              <w:rPr>
                <w:rFonts w:ascii="GHEA Grapalat" w:hAnsi="GHEA Grapalat" w:cs="Arian AMU"/>
                <w:sz w:val="20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</w:rPr>
              <w:t>բաշխում</w:t>
            </w:r>
          </w:p>
        </w:tc>
        <w:tc>
          <w:tcPr>
            <w:tcW w:w="1105" w:type="pct"/>
            <w:gridSpan w:val="2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Sylfaen"/>
                <w:sz w:val="20"/>
              </w:rPr>
              <w:t>Ջրամատակարարում</w:t>
            </w:r>
            <w:r w:rsidRPr="00244C4C">
              <w:rPr>
                <w:rFonts w:ascii="GHEA Grapalat" w:hAnsi="GHEA Grapalat" w:cs="Arian AMU"/>
                <w:sz w:val="20"/>
              </w:rPr>
              <w:t xml:space="preserve">, </w:t>
            </w:r>
            <w:r w:rsidRPr="00244C4C">
              <w:rPr>
                <w:rFonts w:ascii="GHEA Grapalat" w:hAnsi="GHEA Grapalat" w:cs="Sylfaen"/>
                <w:sz w:val="20"/>
              </w:rPr>
              <w:t>կոյուղի</w:t>
            </w:r>
            <w:r w:rsidRPr="00244C4C">
              <w:rPr>
                <w:rFonts w:ascii="GHEA Grapalat" w:hAnsi="GHEA Grapalat" w:cs="Arian AMU"/>
                <w:sz w:val="20"/>
              </w:rPr>
              <w:t xml:space="preserve">, </w:t>
            </w:r>
            <w:r w:rsidRPr="00244C4C">
              <w:rPr>
                <w:rFonts w:ascii="GHEA Grapalat" w:hAnsi="GHEA Grapalat" w:cs="Sylfaen"/>
                <w:sz w:val="20"/>
              </w:rPr>
              <w:t>թափոնների</w:t>
            </w:r>
            <w:r w:rsidRPr="00244C4C">
              <w:rPr>
                <w:rFonts w:ascii="GHEA Grapalat" w:hAnsi="GHEA Grapalat" w:cs="Arian AMU"/>
                <w:sz w:val="20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</w:rPr>
              <w:t>կառավարում</w:t>
            </w:r>
            <w:r w:rsidRPr="00244C4C">
              <w:rPr>
                <w:rFonts w:ascii="GHEA Grapalat" w:hAnsi="GHEA Grapalat" w:cs="Arian AMU"/>
                <w:sz w:val="20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</w:rPr>
              <w:t>և</w:t>
            </w:r>
            <w:r w:rsidRPr="00244C4C">
              <w:rPr>
                <w:rFonts w:ascii="GHEA Grapalat" w:hAnsi="GHEA Grapalat" w:cs="Arian AMU"/>
                <w:sz w:val="20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</w:rPr>
              <w:t>վերամշակում</w:t>
            </w:r>
          </w:p>
        </w:tc>
      </w:tr>
      <w:tr w:rsidR="00F3536E" w:rsidRPr="00244C4C" w:rsidTr="00B46EAA">
        <w:tc>
          <w:tcPr>
            <w:tcW w:w="0" w:type="auto"/>
            <w:vMerge/>
            <w:tcBorders>
              <w:left w:val="nil"/>
            </w:tcBorders>
            <w:vAlign w:val="center"/>
          </w:tcPr>
          <w:p w:rsidR="00F3536E" w:rsidRPr="00244C4C" w:rsidRDefault="00F3536E">
            <w:pPr>
              <w:spacing w:line="240" w:lineRule="auto"/>
              <w:jc w:val="left"/>
              <w:rPr>
                <w:rFonts w:ascii="GHEA Grapalat" w:hAnsi="GHEA Grapalat" w:cs="Arian AMU"/>
                <w:sz w:val="20"/>
              </w:rPr>
            </w:pPr>
          </w:p>
        </w:tc>
        <w:tc>
          <w:tcPr>
            <w:tcW w:w="0" w:type="auto"/>
            <w:vMerge/>
            <w:vAlign w:val="center"/>
          </w:tcPr>
          <w:p w:rsidR="00F3536E" w:rsidRPr="00244C4C" w:rsidRDefault="00F3536E">
            <w:pPr>
              <w:spacing w:line="240" w:lineRule="auto"/>
              <w:jc w:val="left"/>
              <w:rPr>
                <w:rFonts w:ascii="GHEA Grapalat" w:hAnsi="GHEA Grapalat" w:cs="Arian AMU"/>
                <w:sz w:val="20"/>
              </w:rPr>
            </w:pPr>
          </w:p>
        </w:tc>
        <w:tc>
          <w:tcPr>
            <w:tcW w:w="0" w:type="auto"/>
            <w:vMerge/>
            <w:vAlign w:val="center"/>
          </w:tcPr>
          <w:p w:rsidR="00F3536E" w:rsidRPr="00244C4C" w:rsidRDefault="00F3536E">
            <w:pPr>
              <w:spacing w:line="240" w:lineRule="auto"/>
              <w:jc w:val="left"/>
              <w:rPr>
                <w:rFonts w:ascii="GHEA Grapalat" w:hAnsi="GHEA Grapalat" w:cs="Arian AMU"/>
                <w:sz w:val="20"/>
              </w:rPr>
            </w:pPr>
          </w:p>
        </w:tc>
        <w:tc>
          <w:tcPr>
            <w:tcW w:w="459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2011</w:t>
            </w:r>
            <w:r w:rsidRPr="00244C4C">
              <w:rPr>
                <w:rFonts w:ascii="GHEA Grapalat" w:hAnsi="GHEA Grapalat" w:cs="Sylfaen"/>
                <w:sz w:val="20"/>
              </w:rPr>
              <w:t>թ</w:t>
            </w:r>
          </w:p>
        </w:tc>
        <w:tc>
          <w:tcPr>
            <w:tcW w:w="472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  <w:lang w:val="hy-AM"/>
              </w:rPr>
              <w:t>201</w:t>
            </w:r>
            <w:r w:rsidRPr="00244C4C">
              <w:rPr>
                <w:rFonts w:ascii="GHEA Grapalat" w:hAnsi="GHEA Grapalat" w:cs="Arian AMU"/>
                <w:sz w:val="20"/>
              </w:rPr>
              <w:t>2</w:t>
            </w:r>
            <w:r w:rsidRPr="00244C4C">
              <w:rPr>
                <w:rFonts w:ascii="GHEA Grapalat" w:hAnsi="GHEA Grapalat" w:cs="Sylfaen"/>
                <w:sz w:val="20"/>
              </w:rPr>
              <w:t>թ</w:t>
            </w:r>
          </w:p>
        </w:tc>
        <w:tc>
          <w:tcPr>
            <w:tcW w:w="392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2011</w:t>
            </w:r>
            <w:r w:rsidRPr="00244C4C">
              <w:rPr>
                <w:rFonts w:ascii="GHEA Grapalat" w:hAnsi="GHEA Grapalat" w:cs="Sylfaen"/>
                <w:sz w:val="20"/>
              </w:rPr>
              <w:t>թ</w:t>
            </w:r>
          </w:p>
        </w:tc>
        <w:tc>
          <w:tcPr>
            <w:tcW w:w="432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  <w:lang w:val="hy-AM"/>
              </w:rPr>
              <w:t>201</w:t>
            </w:r>
            <w:r w:rsidRPr="00244C4C">
              <w:rPr>
                <w:rFonts w:ascii="GHEA Grapalat" w:hAnsi="GHEA Grapalat" w:cs="Arian AMU"/>
                <w:sz w:val="20"/>
              </w:rPr>
              <w:t>2</w:t>
            </w:r>
            <w:r w:rsidRPr="00244C4C">
              <w:rPr>
                <w:rFonts w:ascii="GHEA Grapalat" w:hAnsi="GHEA Grapalat" w:cs="Sylfaen"/>
                <w:sz w:val="20"/>
              </w:rPr>
              <w:t>թ</w:t>
            </w:r>
          </w:p>
        </w:tc>
        <w:tc>
          <w:tcPr>
            <w:tcW w:w="423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2011</w:t>
            </w:r>
            <w:r w:rsidRPr="00244C4C">
              <w:rPr>
                <w:rFonts w:ascii="GHEA Grapalat" w:hAnsi="GHEA Grapalat" w:cs="Sylfaen"/>
                <w:sz w:val="20"/>
              </w:rPr>
              <w:t>թ</w:t>
            </w:r>
          </w:p>
        </w:tc>
        <w:tc>
          <w:tcPr>
            <w:tcW w:w="414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  <w:lang w:val="hy-AM"/>
              </w:rPr>
              <w:t>201</w:t>
            </w:r>
            <w:r w:rsidRPr="00244C4C">
              <w:rPr>
                <w:rFonts w:ascii="GHEA Grapalat" w:hAnsi="GHEA Grapalat" w:cs="Arian AMU"/>
                <w:sz w:val="20"/>
              </w:rPr>
              <w:t>2</w:t>
            </w:r>
            <w:r w:rsidRPr="00244C4C">
              <w:rPr>
                <w:rFonts w:ascii="GHEA Grapalat" w:hAnsi="GHEA Grapalat" w:cs="Sylfaen"/>
                <w:sz w:val="20"/>
              </w:rPr>
              <w:t>թ</w:t>
            </w:r>
          </w:p>
        </w:tc>
        <w:tc>
          <w:tcPr>
            <w:tcW w:w="459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2011</w:t>
            </w:r>
            <w:r w:rsidRPr="00244C4C">
              <w:rPr>
                <w:rFonts w:ascii="GHEA Grapalat" w:hAnsi="GHEA Grapalat" w:cs="Sylfaen"/>
                <w:sz w:val="20"/>
              </w:rPr>
              <w:t>թ</w:t>
            </w:r>
          </w:p>
        </w:tc>
        <w:tc>
          <w:tcPr>
            <w:tcW w:w="646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  <w:lang w:val="hy-AM"/>
              </w:rPr>
              <w:t>201</w:t>
            </w:r>
            <w:r w:rsidRPr="00244C4C">
              <w:rPr>
                <w:rFonts w:ascii="GHEA Grapalat" w:hAnsi="GHEA Grapalat" w:cs="Arian AMU"/>
                <w:sz w:val="20"/>
              </w:rPr>
              <w:t>2</w:t>
            </w:r>
            <w:r w:rsidRPr="00244C4C">
              <w:rPr>
                <w:rFonts w:ascii="GHEA Grapalat" w:hAnsi="GHEA Grapalat" w:cs="Sylfaen"/>
                <w:sz w:val="20"/>
              </w:rPr>
              <w:t>թ</w:t>
            </w:r>
          </w:p>
        </w:tc>
      </w:tr>
      <w:tr w:rsidR="00F3536E" w:rsidRPr="00244C4C" w:rsidTr="00B46EAA">
        <w:tc>
          <w:tcPr>
            <w:tcW w:w="466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Sylfaen"/>
                <w:sz w:val="20"/>
              </w:rPr>
              <w:t>ՀՀ</w:t>
            </w:r>
          </w:p>
        </w:tc>
        <w:tc>
          <w:tcPr>
            <w:tcW w:w="426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998.9</w:t>
            </w:r>
          </w:p>
        </w:tc>
        <w:tc>
          <w:tcPr>
            <w:tcW w:w="41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1120.5</w:t>
            </w:r>
          </w:p>
        </w:tc>
        <w:tc>
          <w:tcPr>
            <w:tcW w:w="459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170.2</w:t>
            </w:r>
          </w:p>
        </w:tc>
        <w:tc>
          <w:tcPr>
            <w:tcW w:w="472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193.3</w:t>
            </w:r>
          </w:p>
        </w:tc>
        <w:tc>
          <w:tcPr>
            <w:tcW w:w="392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644.8</w:t>
            </w:r>
          </w:p>
        </w:tc>
        <w:tc>
          <w:tcPr>
            <w:tcW w:w="432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698.0</w:t>
            </w:r>
          </w:p>
        </w:tc>
        <w:tc>
          <w:tcPr>
            <w:tcW w:w="423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165.7</w:t>
            </w:r>
          </w:p>
        </w:tc>
        <w:tc>
          <w:tcPr>
            <w:tcW w:w="414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211.7</w:t>
            </w:r>
          </w:p>
        </w:tc>
        <w:tc>
          <w:tcPr>
            <w:tcW w:w="459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  <w:lang w:val="hy-AM"/>
              </w:rPr>
              <w:t>18.3</w:t>
            </w:r>
          </w:p>
        </w:tc>
        <w:tc>
          <w:tcPr>
            <w:tcW w:w="646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17.8</w:t>
            </w:r>
          </w:p>
        </w:tc>
      </w:tr>
      <w:tr w:rsidR="00F3536E" w:rsidRPr="00244C4C" w:rsidTr="00B46EAA">
        <w:tc>
          <w:tcPr>
            <w:tcW w:w="466" w:type="pct"/>
            <w:tcBorders>
              <w:left w:val="nil"/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Sylfaen"/>
                <w:sz w:val="20"/>
              </w:rPr>
              <w:t>Սյունիքի</w:t>
            </w:r>
            <w:r w:rsidRPr="00244C4C">
              <w:rPr>
                <w:rFonts w:ascii="GHEA Grapalat" w:hAnsi="GHEA Grapalat" w:cs="Arian AMU"/>
                <w:sz w:val="20"/>
              </w:rPr>
              <w:t xml:space="preserve"> </w:t>
            </w:r>
            <w:r w:rsidRPr="00244C4C">
              <w:rPr>
                <w:rFonts w:ascii="GHEA Grapalat" w:hAnsi="GHEA Grapalat" w:cs="Sylfaen"/>
                <w:sz w:val="20"/>
              </w:rPr>
              <w:t>մարզ</w:t>
            </w:r>
          </w:p>
        </w:tc>
        <w:tc>
          <w:tcPr>
            <w:tcW w:w="426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178</w:t>
            </w:r>
            <w:r w:rsidRPr="00244C4C">
              <w:rPr>
                <w:rFonts w:ascii="GHEA Grapalat" w:hAnsi="GHEA Grapalat" w:cs="Arian AMU"/>
                <w:sz w:val="20"/>
                <w:lang w:val="hy-AM"/>
              </w:rPr>
              <w:t>.4</w:t>
            </w:r>
          </w:p>
        </w:tc>
        <w:tc>
          <w:tcPr>
            <w:tcW w:w="411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198.6</w:t>
            </w:r>
          </w:p>
        </w:tc>
        <w:tc>
          <w:tcPr>
            <w:tcW w:w="459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152.1</w:t>
            </w:r>
          </w:p>
        </w:tc>
        <w:tc>
          <w:tcPr>
            <w:tcW w:w="472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168.8</w:t>
            </w:r>
          </w:p>
        </w:tc>
        <w:tc>
          <w:tcPr>
            <w:tcW w:w="392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9.1</w:t>
            </w:r>
          </w:p>
        </w:tc>
        <w:tc>
          <w:tcPr>
            <w:tcW w:w="432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9.5</w:t>
            </w:r>
          </w:p>
        </w:tc>
        <w:tc>
          <w:tcPr>
            <w:tcW w:w="423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16</w:t>
            </w:r>
            <w:r w:rsidRPr="00244C4C">
              <w:rPr>
                <w:rFonts w:ascii="GHEA Grapalat" w:hAnsi="GHEA Grapalat" w:cs="Arian AMU"/>
                <w:sz w:val="20"/>
                <w:lang w:val="hy-AM"/>
              </w:rPr>
              <w:t>.</w:t>
            </w:r>
            <w:r w:rsidRPr="00244C4C">
              <w:rPr>
                <w:rFonts w:ascii="GHEA Grapalat" w:hAnsi="GHEA Grapalat" w:cs="Arian AMU"/>
                <w:sz w:val="20"/>
              </w:rPr>
              <w:t>2</w:t>
            </w:r>
          </w:p>
        </w:tc>
        <w:tc>
          <w:tcPr>
            <w:tcW w:w="414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19.3</w:t>
            </w:r>
          </w:p>
        </w:tc>
        <w:tc>
          <w:tcPr>
            <w:tcW w:w="459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  <w:lang w:val="hy-AM"/>
              </w:rPr>
              <w:t>0.9</w:t>
            </w:r>
          </w:p>
        </w:tc>
        <w:tc>
          <w:tcPr>
            <w:tcW w:w="646" w:type="pct"/>
            <w:tcBorders>
              <w:bottom w:val="nil"/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sz w:val="20"/>
              </w:rPr>
            </w:pPr>
            <w:r w:rsidRPr="00244C4C">
              <w:rPr>
                <w:rFonts w:ascii="GHEA Grapalat" w:hAnsi="GHEA Grapalat" w:cs="Arian AMU"/>
                <w:sz w:val="20"/>
              </w:rPr>
              <w:t>1.0</w:t>
            </w:r>
          </w:p>
        </w:tc>
      </w:tr>
    </w:tbl>
    <w:p w:rsidR="00F3536E" w:rsidRPr="00244C4C" w:rsidRDefault="00F3536E" w:rsidP="00B46EAA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szCs w:val="24"/>
        </w:rPr>
      </w:pPr>
    </w:p>
    <w:p w:rsidR="00F3536E" w:rsidRPr="00244C4C" w:rsidRDefault="00F3536E" w:rsidP="00B46EAA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Arian AMU"/>
        </w:rPr>
        <w:t>*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Աղբյուրը</w:t>
      </w:r>
      <w:r w:rsidRPr="00244C4C">
        <w:rPr>
          <w:rFonts w:ascii="GHEA Grapalat" w:hAnsi="GHEA Grapalat" w:cs="Arian AMU"/>
          <w:sz w:val="20"/>
          <w:szCs w:val="20"/>
        </w:rPr>
        <w:t>` «</w:t>
      </w:r>
      <w:r w:rsidRPr="00244C4C">
        <w:rPr>
          <w:rFonts w:ascii="GHEA Grapalat" w:hAnsi="GHEA Grapalat" w:cs="Sylfaen"/>
          <w:sz w:val="20"/>
          <w:szCs w:val="20"/>
        </w:rPr>
        <w:t>Հայաստանի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Հանրապետության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սոցիալ</w:t>
      </w:r>
      <w:r w:rsidRPr="00244C4C">
        <w:rPr>
          <w:rFonts w:ascii="GHEA Grapalat" w:hAnsi="GHEA Grapalat" w:cs="Arian AMU"/>
          <w:sz w:val="20"/>
          <w:szCs w:val="20"/>
        </w:rPr>
        <w:t>-</w:t>
      </w:r>
      <w:r w:rsidRPr="00244C4C">
        <w:rPr>
          <w:rFonts w:ascii="GHEA Grapalat" w:hAnsi="GHEA Grapalat" w:cs="Sylfaen"/>
          <w:sz w:val="20"/>
          <w:szCs w:val="20"/>
        </w:rPr>
        <w:t>տնտեսական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վիճակը</w:t>
      </w:r>
      <w:r w:rsidRPr="00244C4C">
        <w:rPr>
          <w:rFonts w:ascii="GHEA Grapalat" w:hAnsi="GHEA Grapalat" w:cs="Arian AMU"/>
          <w:sz w:val="20"/>
          <w:szCs w:val="20"/>
        </w:rPr>
        <w:t>» 2011</w:t>
      </w:r>
      <w:r w:rsidRPr="00244C4C">
        <w:rPr>
          <w:rFonts w:ascii="GHEA Grapalat" w:hAnsi="GHEA Grapalat" w:cs="Sylfaen"/>
          <w:sz w:val="20"/>
          <w:szCs w:val="20"/>
        </w:rPr>
        <w:t>թ</w:t>
      </w:r>
      <w:r w:rsidRPr="00244C4C">
        <w:rPr>
          <w:rFonts w:ascii="GHEA Grapalat" w:hAnsi="GHEA Grapalat" w:cs="Arian AMU"/>
          <w:sz w:val="20"/>
          <w:szCs w:val="20"/>
        </w:rPr>
        <w:t>, 2012</w:t>
      </w:r>
      <w:r w:rsidRPr="00244C4C">
        <w:rPr>
          <w:rFonts w:ascii="GHEA Grapalat" w:hAnsi="GHEA Grapalat" w:cs="Sylfaen"/>
          <w:sz w:val="20"/>
          <w:szCs w:val="20"/>
        </w:rPr>
        <w:t>թ</w:t>
      </w:r>
      <w:r w:rsidRPr="00244C4C">
        <w:rPr>
          <w:rFonts w:ascii="GHEA Grapalat" w:hAnsi="GHEA Grapalat" w:cs="Arian AMU"/>
          <w:sz w:val="20"/>
          <w:szCs w:val="20"/>
        </w:rPr>
        <w:t>:</w:t>
      </w:r>
    </w:p>
    <w:p w:rsidR="00F3536E" w:rsidRPr="00244C4C" w:rsidRDefault="00F3536E" w:rsidP="00B46EAA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sz w:val="18"/>
          <w:szCs w:val="18"/>
          <w:highlight w:val="yellow"/>
        </w:rPr>
      </w:pPr>
    </w:p>
    <w:p w:rsidR="00F3536E" w:rsidRPr="00244C4C" w:rsidRDefault="00F3536E" w:rsidP="00B46EAA">
      <w:pPr>
        <w:rPr>
          <w:rFonts w:ascii="GHEA Grapalat" w:hAnsi="GHEA Grapalat" w:cs="Arian AMU"/>
        </w:rPr>
      </w:pPr>
      <w:r w:rsidRPr="00244C4C">
        <w:rPr>
          <w:rFonts w:ascii="GHEA Grapalat" w:hAnsi="GHEA Grapalat" w:cs="Sylfaen"/>
          <w:lang w:val="hy-AM"/>
        </w:rPr>
        <w:t>Արդյունաբերությունը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 w:cs="Arian AMU"/>
          <w:lang w:val="hy-AM"/>
        </w:rPr>
        <w:t>, 2008-201</w:t>
      </w:r>
      <w:r w:rsidRPr="00244C4C">
        <w:rPr>
          <w:rFonts w:ascii="GHEA Grapalat" w:hAnsi="GHEA Grapalat" w:cs="Arian AMU"/>
        </w:rPr>
        <w:t>2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 w:cs="Arian AMU"/>
          <w:lang w:val="hy-AM"/>
        </w:rPr>
        <w:t>.</w:t>
      </w:r>
    </w:p>
    <w:p w:rsidR="00F3536E" w:rsidRPr="00244C4C" w:rsidRDefault="00F3536E" w:rsidP="00C65F5C">
      <w:pPr>
        <w:autoSpaceDE w:val="0"/>
        <w:autoSpaceDN w:val="0"/>
        <w:adjustRightInd w:val="0"/>
        <w:spacing w:line="240" w:lineRule="auto"/>
        <w:ind w:firstLine="426"/>
        <w:rPr>
          <w:rFonts w:ascii="GHEA Grapalat" w:hAnsi="GHEA Grapalat" w:cs="Arian AMU"/>
          <w:szCs w:val="24"/>
        </w:rPr>
      </w:pPr>
    </w:p>
    <w:p w:rsidR="00F3536E" w:rsidRPr="00244C4C" w:rsidRDefault="00F3536E" w:rsidP="00FE47D8">
      <w:pPr>
        <w:rPr>
          <w:rFonts w:ascii="GHEA Grapalat" w:hAnsi="GHEA Grapalat" w:cs="Arian AMU"/>
        </w:rPr>
      </w:pPr>
    </w:p>
    <w:tbl>
      <w:tblPr>
        <w:tblW w:w="5127" w:type="pct"/>
        <w:tblInd w:w="-242" w:type="dxa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395"/>
        <w:gridCol w:w="1160"/>
        <w:gridCol w:w="1162"/>
        <w:gridCol w:w="1339"/>
        <w:gridCol w:w="1339"/>
        <w:gridCol w:w="1337"/>
      </w:tblGrid>
      <w:tr w:rsidR="00F3536E" w:rsidRPr="00244C4C" w:rsidTr="00FE47D8">
        <w:tc>
          <w:tcPr>
            <w:tcW w:w="1744" w:type="pct"/>
            <w:tcBorders>
              <w:top w:val="nil"/>
              <w:lef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596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2008</w:t>
            </w:r>
            <w:r w:rsidRPr="00244C4C">
              <w:rPr>
                <w:rFonts w:ascii="GHEA Grapalat" w:hAnsi="GHEA Grapalat" w:cs="Sylfaen"/>
                <w:sz w:val="22"/>
              </w:rPr>
              <w:t>թ</w:t>
            </w:r>
          </w:p>
        </w:tc>
        <w:tc>
          <w:tcPr>
            <w:tcW w:w="597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2009</w:t>
            </w:r>
            <w:r w:rsidRPr="00244C4C">
              <w:rPr>
                <w:rFonts w:ascii="GHEA Grapalat" w:hAnsi="GHEA Grapalat" w:cs="Sylfaen"/>
                <w:sz w:val="22"/>
              </w:rPr>
              <w:t>թ</w:t>
            </w:r>
          </w:p>
        </w:tc>
        <w:tc>
          <w:tcPr>
            <w:tcW w:w="688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2010</w:t>
            </w:r>
            <w:r w:rsidRPr="00244C4C">
              <w:rPr>
                <w:rFonts w:ascii="GHEA Grapalat" w:hAnsi="GHEA Grapalat" w:cs="Sylfaen"/>
                <w:sz w:val="22"/>
              </w:rPr>
              <w:t>թ</w:t>
            </w:r>
          </w:p>
        </w:tc>
        <w:tc>
          <w:tcPr>
            <w:tcW w:w="688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2011</w:t>
            </w:r>
            <w:r w:rsidRPr="00244C4C">
              <w:rPr>
                <w:rFonts w:ascii="GHEA Grapalat" w:hAnsi="GHEA Grapalat" w:cs="Sylfaen"/>
                <w:sz w:val="22"/>
              </w:rPr>
              <w:t>թ</w:t>
            </w:r>
          </w:p>
        </w:tc>
        <w:tc>
          <w:tcPr>
            <w:tcW w:w="688" w:type="pct"/>
            <w:tcBorders>
              <w:top w:val="nil"/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2012</w:t>
            </w:r>
            <w:r w:rsidRPr="00244C4C">
              <w:rPr>
                <w:rFonts w:ascii="GHEA Grapalat" w:hAnsi="GHEA Grapalat" w:cs="Sylfaen"/>
                <w:sz w:val="22"/>
              </w:rPr>
              <w:t>թ</w:t>
            </w:r>
          </w:p>
        </w:tc>
      </w:tr>
      <w:tr w:rsidR="00F3536E" w:rsidRPr="00244C4C" w:rsidTr="00FE47D8">
        <w:tc>
          <w:tcPr>
            <w:tcW w:w="1744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Արդյունաբերության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մլրդ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</w:p>
        </w:tc>
        <w:tc>
          <w:tcPr>
            <w:tcW w:w="596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100.0</w:t>
            </w:r>
          </w:p>
        </w:tc>
        <w:tc>
          <w:tcPr>
            <w:tcW w:w="59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94.4</w:t>
            </w:r>
          </w:p>
        </w:tc>
        <w:tc>
          <w:tcPr>
            <w:tcW w:w="68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150.6</w:t>
            </w:r>
          </w:p>
        </w:tc>
        <w:tc>
          <w:tcPr>
            <w:tcW w:w="68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178.4</w:t>
            </w:r>
          </w:p>
        </w:tc>
        <w:tc>
          <w:tcPr>
            <w:tcW w:w="688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198.6</w:t>
            </w:r>
          </w:p>
        </w:tc>
      </w:tr>
      <w:tr w:rsidR="00F3536E" w:rsidRPr="00244C4C" w:rsidTr="00FE47D8">
        <w:tc>
          <w:tcPr>
            <w:tcW w:w="1744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Արդյունաբերական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աճը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2"/>
              </w:rPr>
              <w:t>%</w:t>
            </w:r>
          </w:p>
        </w:tc>
        <w:tc>
          <w:tcPr>
            <w:tcW w:w="596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-18.9</w:t>
            </w:r>
          </w:p>
        </w:tc>
        <w:tc>
          <w:tcPr>
            <w:tcW w:w="59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-5.6</w:t>
            </w:r>
          </w:p>
        </w:tc>
        <w:tc>
          <w:tcPr>
            <w:tcW w:w="68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59.5</w:t>
            </w:r>
          </w:p>
        </w:tc>
        <w:tc>
          <w:tcPr>
            <w:tcW w:w="68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18.5</w:t>
            </w:r>
          </w:p>
        </w:tc>
        <w:tc>
          <w:tcPr>
            <w:tcW w:w="688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11.3</w:t>
            </w:r>
          </w:p>
        </w:tc>
      </w:tr>
      <w:tr w:rsidR="00F3536E" w:rsidRPr="00244C4C" w:rsidTr="00FE47D8">
        <w:tc>
          <w:tcPr>
            <w:tcW w:w="1744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ում</w:t>
            </w:r>
          </w:p>
        </w:tc>
        <w:tc>
          <w:tcPr>
            <w:tcW w:w="596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739.3</w:t>
            </w:r>
          </w:p>
        </w:tc>
        <w:tc>
          <w:tcPr>
            <w:tcW w:w="59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669.4</w:t>
            </w:r>
          </w:p>
        </w:tc>
        <w:tc>
          <w:tcPr>
            <w:tcW w:w="68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824.4</w:t>
            </w:r>
          </w:p>
        </w:tc>
        <w:tc>
          <w:tcPr>
            <w:tcW w:w="68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998.9</w:t>
            </w:r>
          </w:p>
        </w:tc>
        <w:tc>
          <w:tcPr>
            <w:tcW w:w="688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1120.5</w:t>
            </w:r>
          </w:p>
        </w:tc>
      </w:tr>
      <w:tr w:rsidR="00F3536E" w:rsidRPr="00244C4C" w:rsidTr="00FE47D8">
        <w:tc>
          <w:tcPr>
            <w:tcW w:w="1744" w:type="pct"/>
            <w:tcBorders>
              <w:left w:val="nil"/>
              <w:bottom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Մասնաբաժինը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մեջ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2"/>
              </w:rPr>
              <w:t>%</w:t>
            </w:r>
          </w:p>
        </w:tc>
        <w:tc>
          <w:tcPr>
            <w:tcW w:w="596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13.5</w:t>
            </w:r>
          </w:p>
        </w:tc>
        <w:tc>
          <w:tcPr>
            <w:tcW w:w="597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14.1</w:t>
            </w:r>
          </w:p>
        </w:tc>
        <w:tc>
          <w:tcPr>
            <w:tcW w:w="688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18.3</w:t>
            </w:r>
          </w:p>
        </w:tc>
        <w:tc>
          <w:tcPr>
            <w:tcW w:w="688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17.8</w:t>
            </w:r>
          </w:p>
        </w:tc>
        <w:tc>
          <w:tcPr>
            <w:tcW w:w="688" w:type="pct"/>
            <w:tcBorders>
              <w:bottom w:val="nil"/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17.7</w:t>
            </w:r>
          </w:p>
        </w:tc>
      </w:tr>
    </w:tbl>
    <w:p w:rsidR="00F3536E" w:rsidRPr="00244C4C" w:rsidRDefault="00F3536E" w:rsidP="00FE47D8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sz w:val="19"/>
          <w:szCs w:val="19"/>
        </w:rPr>
      </w:pPr>
    </w:p>
    <w:p w:rsidR="00F3536E" w:rsidRPr="00244C4C" w:rsidRDefault="00F3536E" w:rsidP="00FE47D8">
      <w:pPr>
        <w:rPr>
          <w:rFonts w:ascii="GHEA Grapalat" w:hAnsi="GHEA Grapalat" w:cs="Arian AMU"/>
        </w:rPr>
      </w:pPr>
      <w:r w:rsidRPr="00244C4C">
        <w:rPr>
          <w:rFonts w:ascii="GHEA Grapalat" w:hAnsi="GHEA Grapalat" w:cs="Arian AMU"/>
        </w:rPr>
        <w:t>*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Աղբյուրը</w:t>
      </w:r>
      <w:r w:rsidRPr="00244C4C">
        <w:rPr>
          <w:rFonts w:ascii="GHEA Grapalat" w:hAnsi="GHEA Grapalat" w:cs="Arian AMU"/>
          <w:sz w:val="20"/>
          <w:szCs w:val="20"/>
        </w:rPr>
        <w:t>` «</w:t>
      </w:r>
      <w:r w:rsidRPr="00244C4C">
        <w:rPr>
          <w:rFonts w:ascii="GHEA Grapalat" w:hAnsi="GHEA Grapalat" w:cs="Sylfaen"/>
          <w:sz w:val="20"/>
          <w:szCs w:val="20"/>
        </w:rPr>
        <w:t>Հայաստանի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Հանրապետության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մարզերը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և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Երևան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քաղաքը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թվերով</w:t>
      </w:r>
      <w:r w:rsidRPr="00244C4C">
        <w:rPr>
          <w:rFonts w:ascii="GHEA Grapalat" w:hAnsi="GHEA Grapalat" w:cs="Arian AMU"/>
          <w:sz w:val="20"/>
          <w:szCs w:val="20"/>
        </w:rPr>
        <w:t>» 2009</w:t>
      </w:r>
      <w:r w:rsidRPr="00244C4C">
        <w:rPr>
          <w:rFonts w:ascii="GHEA Grapalat" w:hAnsi="GHEA Grapalat" w:cs="Sylfaen"/>
          <w:sz w:val="20"/>
          <w:szCs w:val="20"/>
        </w:rPr>
        <w:t>թ</w:t>
      </w:r>
      <w:r w:rsidRPr="00244C4C">
        <w:rPr>
          <w:rFonts w:ascii="GHEA Grapalat" w:hAnsi="GHEA Grapalat" w:cs="Arian AMU"/>
          <w:sz w:val="20"/>
          <w:szCs w:val="20"/>
        </w:rPr>
        <w:t>. 2010</w:t>
      </w:r>
      <w:r w:rsidRPr="00244C4C">
        <w:rPr>
          <w:rFonts w:ascii="GHEA Grapalat" w:hAnsi="GHEA Grapalat" w:cs="Sylfaen"/>
          <w:sz w:val="20"/>
          <w:szCs w:val="20"/>
        </w:rPr>
        <w:t>թ</w:t>
      </w:r>
      <w:r w:rsidRPr="00244C4C">
        <w:rPr>
          <w:rFonts w:ascii="GHEA Grapalat" w:hAnsi="GHEA Grapalat" w:cs="Arian AMU"/>
          <w:sz w:val="20"/>
          <w:szCs w:val="20"/>
        </w:rPr>
        <w:t>, 2011</w:t>
      </w:r>
      <w:r w:rsidRPr="00244C4C">
        <w:rPr>
          <w:rFonts w:ascii="GHEA Grapalat" w:hAnsi="GHEA Grapalat" w:cs="Sylfaen"/>
          <w:sz w:val="20"/>
          <w:szCs w:val="20"/>
        </w:rPr>
        <w:t>թ</w:t>
      </w:r>
      <w:r w:rsidRPr="00244C4C">
        <w:rPr>
          <w:rFonts w:ascii="GHEA Grapalat" w:hAnsi="GHEA Grapalat" w:cs="Arian AMU"/>
          <w:sz w:val="20"/>
          <w:szCs w:val="20"/>
        </w:rPr>
        <w:t>, 2012</w:t>
      </w:r>
      <w:r w:rsidRPr="00244C4C">
        <w:rPr>
          <w:rFonts w:ascii="GHEA Grapalat" w:hAnsi="GHEA Grapalat" w:cs="Sylfaen"/>
          <w:sz w:val="20"/>
          <w:szCs w:val="20"/>
        </w:rPr>
        <w:t>թ</w:t>
      </w:r>
      <w:r w:rsidRPr="00244C4C">
        <w:rPr>
          <w:rFonts w:ascii="GHEA Grapalat" w:hAnsi="GHEA Grapalat" w:cs="Arian AMU"/>
          <w:sz w:val="20"/>
          <w:szCs w:val="20"/>
        </w:rPr>
        <w:t>, «</w:t>
      </w:r>
      <w:r w:rsidRPr="00244C4C">
        <w:rPr>
          <w:rFonts w:ascii="GHEA Grapalat" w:hAnsi="GHEA Grapalat" w:cs="Sylfaen"/>
          <w:sz w:val="20"/>
          <w:szCs w:val="20"/>
        </w:rPr>
        <w:t>Հայաստանի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Հանրապետության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սոցիալ</w:t>
      </w:r>
      <w:r w:rsidRPr="00244C4C">
        <w:rPr>
          <w:rFonts w:ascii="GHEA Grapalat" w:hAnsi="GHEA Grapalat" w:cs="Arian AMU"/>
          <w:sz w:val="20"/>
          <w:szCs w:val="20"/>
        </w:rPr>
        <w:t>-</w:t>
      </w:r>
      <w:r w:rsidRPr="00244C4C">
        <w:rPr>
          <w:rFonts w:ascii="GHEA Grapalat" w:hAnsi="GHEA Grapalat" w:cs="Sylfaen"/>
          <w:sz w:val="20"/>
          <w:szCs w:val="20"/>
        </w:rPr>
        <w:t>տնտեսական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վիճակը</w:t>
      </w:r>
      <w:r w:rsidRPr="00244C4C">
        <w:rPr>
          <w:rFonts w:ascii="GHEA Grapalat" w:hAnsi="GHEA Grapalat" w:cs="Arian AMU"/>
          <w:sz w:val="20"/>
          <w:szCs w:val="20"/>
        </w:rPr>
        <w:t>» 2012</w:t>
      </w:r>
      <w:r w:rsidRPr="00244C4C">
        <w:rPr>
          <w:rFonts w:ascii="GHEA Grapalat" w:hAnsi="GHEA Grapalat" w:cs="Sylfaen"/>
          <w:sz w:val="20"/>
          <w:szCs w:val="20"/>
        </w:rPr>
        <w:t>թ</w:t>
      </w:r>
      <w:r w:rsidRPr="00244C4C">
        <w:rPr>
          <w:rFonts w:ascii="GHEA Grapalat" w:hAnsi="GHEA Grapalat" w:cs="Arian AMU"/>
          <w:sz w:val="20"/>
          <w:szCs w:val="20"/>
        </w:rPr>
        <w:t>:</w:t>
      </w:r>
    </w:p>
    <w:p w:rsidR="00F3536E" w:rsidRPr="00244C4C" w:rsidRDefault="00F3536E" w:rsidP="008A7C9D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sz w:val="18"/>
          <w:szCs w:val="18"/>
          <w:highlight w:val="yellow"/>
        </w:rPr>
      </w:pPr>
    </w:p>
    <w:p w:rsidR="00F3536E" w:rsidRPr="00244C4C" w:rsidRDefault="00F3536E" w:rsidP="00781835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sz w:val="19"/>
          <w:szCs w:val="19"/>
          <w:lang w:val="hy-AM"/>
        </w:rPr>
        <w:br/>
      </w:r>
      <w:r w:rsidRPr="00244C4C">
        <w:rPr>
          <w:rFonts w:ascii="GHEA Grapalat" w:hAnsi="GHEA Grapalat" w:cs="Sylfaen"/>
          <w:lang w:val="hy-AM"/>
        </w:rPr>
        <w:t>Կապան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քաղաքը</w:t>
      </w:r>
      <w:r w:rsidRPr="00244C4C">
        <w:rPr>
          <w:rFonts w:ascii="GHEA Grapalat" w:hAnsi="GHEA Grapalat"/>
          <w:lang w:val="hy-AM"/>
        </w:rPr>
        <w:t xml:space="preserve"> (201</w:t>
      </w:r>
      <w:r w:rsidRPr="00244C4C">
        <w:rPr>
          <w:rFonts w:ascii="GHEA Grapalat" w:hAnsi="GHEA Grapalat"/>
        </w:rPr>
        <w:t>3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հունվարի</w:t>
      </w:r>
      <w:r w:rsidRPr="00244C4C">
        <w:rPr>
          <w:rFonts w:ascii="GHEA Grapalat" w:hAnsi="GHEA Grapalat"/>
        </w:rPr>
        <w:t xml:space="preserve"> 1-</w:t>
      </w:r>
      <w:r w:rsidRPr="00244C4C">
        <w:rPr>
          <w:rFonts w:ascii="GHEA Grapalat" w:hAnsi="GHEA Grapalat" w:cs="Sylfaen"/>
        </w:rPr>
        <w:t>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դրությամբ</w:t>
      </w:r>
      <w:r w:rsidRPr="00244C4C">
        <w:rPr>
          <w:rFonts w:ascii="GHEA Grapalat" w:hAnsi="GHEA Grapalat"/>
          <w:lang w:val="hy-AM"/>
        </w:rPr>
        <w:t xml:space="preserve"> 4</w:t>
      </w:r>
      <w:r w:rsidRPr="00244C4C">
        <w:rPr>
          <w:rFonts w:ascii="GHEA Grapalat" w:hAnsi="GHEA Grapalat"/>
        </w:rPr>
        <w:t>3.2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բնակիչ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</w:rPr>
        <w:t>գտնվում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Խուստուփ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լեռան</w:t>
      </w:r>
      <w:r w:rsidRPr="00244C4C">
        <w:rPr>
          <w:rFonts w:ascii="GHEA Grapalat" w:hAnsi="GHEA Grapalat"/>
        </w:rPr>
        <w:t xml:space="preserve"> (</w:t>
      </w:r>
      <w:r w:rsidRPr="00244C4C">
        <w:rPr>
          <w:rFonts w:ascii="GHEA Grapalat" w:hAnsi="GHEA Grapalat"/>
          <w:lang w:val="hy-AM"/>
        </w:rPr>
        <w:t>3,201</w:t>
      </w:r>
      <w:r w:rsidRPr="00244C4C">
        <w:rPr>
          <w:rFonts w:ascii="GHEA Grapalat" w:hAnsi="GHEA Grapalat" w:cs="Sylfaen"/>
          <w:lang w:val="hy-AM"/>
        </w:rPr>
        <w:t>մ</w:t>
      </w:r>
      <w:r w:rsidRPr="00244C4C">
        <w:rPr>
          <w:rFonts w:ascii="GHEA Grapalat" w:hAnsi="GHEA Grapalat"/>
        </w:rPr>
        <w:t>)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ստորոտում՝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ծովի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մակերևույթից</w:t>
      </w:r>
      <w:r w:rsidRPr="00244C4C">
        <w:rPr>
          <w:rFonts w:ascii="GHEA Grapalat" w:hAnsi="GHEA Grapalat"/>
        </w:rPr>
        <w:t xml:space="preserve"> 750-1050</w:t>
      </w:r>
      <w:r w:rsidRPr="00244C4C">
        <w:rPr>
          <w:rFonts w:ascii="GHEA Grapalat" w:hAnsi="GHEA Grapalat" w:cs="Sylfaen"/>
        </w:rPr>
        <w:t>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հեռավորությունը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Երևանից</w:t>
      </w:r>
      <w:r w:rsidRPr="00244C4C">
        <w:rPr>
          <w:rFonts w:ascii="GHEA Grapalat" w:hAnsi="GHEA Grapalat"/>
          <w:lang w:val="hy-AM"/>
        </w:rPr>
        <w:t xml:space="preserve"> 301 </w:t>
      </w:r>
      <w:r w:rsidRPr="00244C4C">
        <w:rPr>
          <w:rFonts w:ascii="GHEA Grapalat" w:hAnsi="GHEA Grapalat" w:cs="Sylfaen"/>
          <w:lang w:val="hy-AM"/>
        </w:rPr>
        <w:t>կմ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խոշոր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առաջատար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գերակշռողը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հանքարդյունաբերությունն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կարևորագույններն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ազնիվ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մետաղների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արդյունահանումը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Որոշակի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ինչպիսի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սննդամթերքի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շինանյութերի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ալյումինե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մետաղապլաստե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բնափայտի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փայտե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արտադրատեսակների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կահույքի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էլեկտրաէներգիայի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D30C63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lang w:val="hy-AM"/>
        </w:rPr>
      </w:pPr>
    </w:p>
    <w:p w:rsidR="00F3536E" w:rsidRPr="00244C4C" w:rsidRDefault="00F3536E" w:rsidP="00781835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Քաջարան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քաղաքը</w:t>
      </w:r>
      <w:r w:rsidRPr="00244C4C">
        <w:rPr>
          <w:rFonts w:ascii="GHEA Grapalat" w:hAnsi="GHEA Grapalat"/>
          <w:lang w:val="hy-AM"/>
        </w:rPr>
        <w:t xml:space="preserve"> (2013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հունվարի</w:t>
      </w:r>
      <w:r w:rsidRPr="00244C4C">
        <w:rPr>
          <w:rFonts w:ascii="GHEA Grapalat" w:hAnsi="GHEA Grapalat"/>
          <w:lang w:val="hy-AM"/>
        </w:rPr>
        <w:t xml:space="preserve"> 1-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դրությամբ</w:t>
      </w:r>
      <w:r w:rsidRPr="00244C4C">
        <w:rPr>
          <w:rFonts w:ascii="GHEA Grapalat" w:hAnsi="GHEA Grapalat"/>
          <w:lang w:val="hy-AM"/>
        </w:rPr>
        <w:t xml:space="preserve"> 7.2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բնակիչ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Երևանից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հեռավորությունը՝</w:t>
      </w:r>
      <w:r w:rsidRPr="00244C4C">
        <w:rPr>
          <w:rFonts w:ascii="GHEA Grapalat" w:hAnsi="GHEA Grapalat"/>
          <w:lang w:val="hy-AM"/>
        </w:rPr>
        <w:t xml:space="preserve"> 327</w:t>
      </w:r>
      <w:r w:rsidRPr="00244C4C">
        <w:rPr>
          <w:rFonts w:ascii="GHEA Grapalat" w:hAnsi="GHEA Grapalat" w:cs="Sylfaen"/>
          <w:lang w:val="hy-AM"/>
        </w:rPr>
        <w:t>կմ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մետալուրգիայի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>`</w:t>
      </w:r>
      <w:r w:rsidRPr="00244C4C">
        <w:rPr>
          <w:rFonts w:ascii="GHEA Grapalat" w:hAnsi="GHEA Grapalat" w:cs="Sylfaen"/>
          <w:lang w:val="hy-AM"/>
        </w:rPr>
        <w:t>այստեղ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շահագործվում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պղնձի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մոլիբդենի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հզոր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հազվագյուտ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հանքավայրը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առաջատար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հանքարդյունաբերությունն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Քաջարանի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հատկապես՝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սննդամթերքի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պատրաստի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մետաղե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արտադրատեսակների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արտադրությունը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D30C63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lang w:val="hy-AM"/>
        </w:rPr>
      </w:pPr>
    </w:p>
    <w:p w:rsidR="00F3536E" w:rsidRPr="00244C4C" w:rsidRDefault="00F3536E" w:rsidP="00D30C63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Գորիս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քաղաքում</w:t>
      </w:r>
      <w:r w:rsidRPr="00244C4C">
        <w:rPr>
          <w:rFonts w:ascii="GHEA Grapalat" w:hAnsi="GHEA Grapalat" w:cs="Arian AMU"/>
          <w:lang w:val="hy-AM"/>
        </w:rPr>
        <w:t xml:space="preserve"> (2013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հունվարի</w:t>
      </w:r>
      <w:r w:rsidRPr="00244C4C">
        <w:rPr>
          <w:rFonts w:ascii="GHEA Grapalat" w:hAnsi="GHEA Grapalat" w:cs="Arian AMU"/>
          <w:lang w:val="hy-AM"/>
        </w:rPr>
        <w:t xml:space="preserve"> 1-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դրությամբ</w:t>
      </w:r>
      <w:r w:rsidRPr="00244C4C">
        <w:rPr>
          <w:rFonts w:ascii="GHEA Grapalat" w:hAnsi="GHEA Grapalat" w:cs="Arian AMU"/>
          <w:lang w:val="hy-AM"/>
        </w:rPr>
        <w:t xml:space="preserve"> 20.6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բնակիչ</w:t>
      </w:r>
      <w:r w:rsidRPr="00244C4C">
        <w:rPr>
          <w:rFonts w:ascii="GHEA Grapalat" w:hAnsi="GHEA Grapalat" w:cs="Arian AMU"/>
          <w:lang w:val="hy-AM"/>
        </w:rPr>
        <w:t xml:space="preserve">,, </w:t>
      </w:r>
      <w:r w:rsidRPr="00244C4C">
        <w:rPr>
          <w:rFonts w:ascii="GHEA Grapalat" w:hAnsi="GHEA Grapalat" w:cs="Sylfaen"/>
          <w:lang w:val="hy-AM"/>
        </w:rPr>
        <w:t>հեռավորությունը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Երևանից՝</w:t>
      </w:r>
      <w:r w:rsidRPr="00244C4C">
        <w:rPr>
          <w:rFonts w:ascii="GHEA Grapalat" w:hAnsi="GHEA Grapalat" w:cs="Arian AMU"/>
          <w:lang w:val="hy-AM"/>
        </w:rPr>
        <w:t xml:space="preserve"> 236 </w:t>
      </w:r>
      <w:r w:rsidRPr="00244C4C">
        <w:rPr>
          <w:rFonts w:ascii="GHEA Grapalat" w:hAnsi="GHEA Grapalat" w:cs="Sylfaen"/>
          <w:lang w:val="hy-AM"/>
        </w:rPr>
        <w:t>կմ</w:t>
      </w:r>
      <w:r w:rsidRPr="00244C4C">
        <w:rPr>
          <w:rFonts w:ascii="GHEA Grapalat" w:hAnsi="GHEA Grapalat" w:cs="Arian AMU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էլեկտրաէներգիայի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արտադրությունը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սննդամթերքի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մանածագործական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արտադրատեսակների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կարի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ալյումինե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մետաղապլաստե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իրերի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բնափայտի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փայտե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արտադրատեսակների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էլեկտրասարքավորումների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արտադրությունները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D30C63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lang w:val="hy-AM"/>
        </w:rPr>
      </w:pPr>
    </w:p>
    <w:p w:rsidR="00F3536E" w:rsidRPr="00244C4C" w:rsidRDefault="00F3536E" w:rsidP="00D30C63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Հաջորդը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Սիսիան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(2013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հունվարի</w:t>
      </w:r>
      <w:r w:rsidRPr="00244C4C">
        <w:rPr>
          <w:rFonts w:ascii="GHEA Grapalat" w:hAnsi="GHEA Grapalat" w:cs="Arian AMU"/>
          <w:lang w:val="hy-AM"/>
        </w:rPr>
        <w:t xml:space="preserve"> 1-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դրությամբ</w:t>
      </w:r>
      <w:r w:rsidRPr="00244C4C">
        <w:rPr>
          <w:rFonts w:ascii="GHEA Grapalat" w:hAnsi="GHEA Grapalat" w:cs="Arian AMU"/>
          <w:lang w:val="hy-AM"/>
        </w:rPr>
        <w:t xml:space="preserve"> 14.9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բնակիչ</w:t>
      </w:r>
      <w:r w:rsidRPr="00244C4C">
        <w:rPr>
          <w:rFonts w:ascii="GHEA Grapalat" w:hAnsi="GHEA Grapalat" w:cs="Arian AMU"/>
          <w:lang w:val="hy-AM"/>
        </w:rPr>
        <w:t xml:space="preserve">, 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Երևանից</w:t>
      </w:r>
      <w:r w:rsidRPr="00244C4C">
        <w:rPr>
          <w:rFonts w:ascii="GHEA Grapalat" w:hAnsi="GHEA Grapalat" w:cs="Arian AMU"/>
          <w:lang w:val="hy-AM"/>
        </w:rPr>
        <w:t xml:space="preserve"> 206 </w:t>
      </w:r>
      <w:r w:rsidRPr="00244C4C">
        <w:rPr>
          <w:rFonts w:ascii="GHEA Grapalat" w:hAnsi="GHEA Grapalat" w:cs="Sylfaen"/>
          <w:lang w:val="hy-AM"/>
        </w:rPr>
        <w:t>կմ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հեռավորության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 w:cs="Arian AMU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Քաղաքի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գերակշռում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էլեկտրաէներգիայի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արտադրությունը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բացի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որոշակի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սննդամթերքի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մետաղական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արտադրատեսակների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արտադրությունները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D30C63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lang w:val="hy-AM"/>
        </w:rPr>
      </w:pPr>
    </w:p>
    <w:p w:rsidR="00F3536E" w:rsidRPr="00244C4C" w:rsidRDefault="00F3536E" w:rsidP="00D30C63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Ինչ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Դաստակերտ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քաղաքին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Երևանից</w:t>
      </w:r>
      <w:r w:rsidRPr="00244C4C">
        <w:rPr>
          <w:rFonts w:ascii="GHEA Grapalat" w:hAnsi="GHEA Grapalat" w:cs="Arian AMU"/>
          <w:lang w:val="hy-AM"/>
        </w:rPr>
        <w:t xml:space="preserve"> 226 </w:t>
      </w:r>
      <w:r w:rsidRPr="00244C4C">
        <w:rPr>
          <w:rFonts w:ascii="GHEA Grapalat" w:hAnsi="GHEA Grapalat" w:cs="Sylfaen"/>
          <w:lang w:val="hy-AM"/>
        </w:rPr>
        <w:t>կմ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հեռավորության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բնակչությունը</w:t>
      </w:r>
      <w:r w:rsidRPr="00244C4C">
        <w:rPr>
          <w:rFonts w:ascii="GHEA Grapalat" w:hAnsi="GHEA Grapalat" w:cs="Arian AMU"/>
          <w:lang w:val="hy-AM"/>
        </w:rPr>
        <w:t xml:space="preserve"> 2013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հունվարի</w:t>
      </w:r>
      <w:r w:rsidRPr="00244C4C">
        <w:rPr>
          <w:rFonts w:ascii="GHEA Grapalat" w:hAnsi="GHEA Grapalat" w:cs="Arian AMU"/>
          <w:lang w:val="hy-AM"/>
        </w:rPr>
        <w:t xml:space="preserve"> 1-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դրությամբ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0.3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մարդ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Ներկայումս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պղնձի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մոլիբդենի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վերագործարկելու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D30C63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lang w:val="hy-AM"/>
        </w:rPr>
      </w:pPr>
    </w:p>
    <w:p w:rsidR="00F3536E" w:rsidRPr="00244C4C" w:rsidRDefault="00F3536E" w:rsidP="00D30C63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քաղաքում</w:t>
      </w:r>
      <w:r w:rsidRPr="00244C4C">
        <w:rPr>
          <w:rFonts w:ascii="GHEA Grapalat" w:hAnsi="GHEA Grapalat" w:cs="Arian AMU"/>
          <w:lang w:val="hy-AM"/>
        </w:rPr>
        <w:t xml:space="preserve"> (2013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հունվարի</w:t>
      </w:r>
      <w:r w:rsidRPr="00244C4C">
        <w:rPr>
          <w:rFonts w:ascii="GHEA Grapalat" w:hAnsi="GHEA Grapalat" w:cs="Arian AMU"/>
          <w:lang w:val="hy-AM"/>
        </w:rPr>
        <w:t xml:space="preserve"> 1-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դրությամբ</w:t>
      </w:r>
      <w:r w:rsidRPr="00244C4C">
        <w:rPr>
          <w:rFonts w:ascii="GHEA Grapalat" w:hAnsi="GHEA Grapalat" w:cs="Arian AMU"/>
          <w:lang w:val="hy-AM"/>
        </w:rPr>
        <w:t xml:space="preserve"> 4.6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բնակիչ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հեռավորությունը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Երևանից՝</w:t>
      </w:r>
      <w:r w:rsidRPr="00244C4C">
        <w:rPr>
          <w:rFonts w:ascii="GHEA Grapalat" w:hAnsi="GHEA Grapalat" w:cs="Arian AMU"/>
          <w:lang w:val="hy-AM"/>
        </w:rPr>
        <w:t xml:space="preserve"> 373 </w:t>
      </w:r>
      <w:r w:rsidRPr="00244C4C">
        <w:rPr>
          <w:rFonts w:ascii="GHEA Grapalat" w:hAnsi="GHEA Grapalat" w:cs="Sylfaen"/>
          <w:lang w:val="hy-AM"/>
        </w:rPr>
        <w:t>կմ</w:t>
      </w:r>
      <w:r w:rsidRPr="00244C4C">
        <w:rPr>
          <w:rFonts w:ascii="GHEA Grapalat" w:hAnsi="GHEA Grapalat" w:cs="Arian AMU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գերակշռում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մշակող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արդյունաբերությունը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Որոշակի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էլեկտրաէներգիայի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մրգերի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պահածոների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հյութերի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արտադրությունը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D30C63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lang w:val="hy-AM"/>
        </w:rPr>
      </w:pPr>
    </w:p>
    <w:p w:rsidR="00F3536E" w:rsidRPr="00244C4C" w:rsidRDefault="00F3536E" w:rsidP="00D30C63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Ագարակ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քաղաքի</w:t>
      </w:r>
      <w:r w:rsidRPr="00244C4C">
        <w:rPr>
          <w:rFonts w:ascii="GHEA Grapalat" w:hAnsi="GHEA Grapalat" w:cs="Arian AMU"/>
          <w:lang w:val="hy-AM"/>
        </w:rPr>
        <w:t xml:space="preserve"> (2013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հունվարի</w:t>
      </w:r>
      <w:r w:rsidRPr="00244C4C">
        <w:rPr>
          <w:rFonts w:ascii="GHEA Grapalat" w:hAnsi="GHEA Grapalat" w:cs="Arian AMU"/>
          <w:lang w:val="hy-AM"/>
        </w:rPr>
        <w:t xml:space="preserve"> 1-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դրությամբ</w:t>
      </w:r>
      <w:r w:rsidRPr="00244C4C">
        <w:rPr>
          <w:rFonts w:ascii="GHEA Grapalat" w:hAnsi="GHEA Grapalat" w:cs="Arian AMU"/>
          <w:lang w:val="hy-AM"/>
        </w:rPr>
        <w:t xml:space="preserve"> 4.5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բնակիչ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հեռավորությունը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Երևանից՝</w:t>
      </w:r>
      <w:r w:rsidRPr="00244C4C">
        <w:rPr>
          <w:rFonts w:ascii="GHEA Grapalat" w:hAnsi="GHEA Grapalat" w:cs="Arian AMU"/>
          <w:lang w:val="hy-AM"/>
        </w:rPr>
        <w:t xml:space="preserve"> 385 </w:t>
      </w:r>
      <w:r w:rsidRPr="00244C4C">
        <w:rPr>
          <w:rFonts w:ascii="GHEA Grapalat" w:hAnsi="GHEA Grapalat" w:cs="Sylfaen"/>
          <w:lang w:val="hy-AM"/>
        </w:rPr>
        <w:t>կմ</w:t>
      </w:r>
      <w:r w:rsidRPr="00244C4C">
        <w:rPr>
          <w:rFonts w:ascii="GHEA Grapalat" w:hAnsi="GHEA Grapalat" w:cs="Arian AMU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առաջատար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հանքարդյունաբերությունն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կարևորագույնը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գունավոր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մետաղների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արդյունահանումն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Քաղաքի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պղնձամոլիբդենային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Ագարակում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</w:t>
      </w:r>
      <w:r w:rsidRPr="00244C4C">
        <w:rPr>
          <w:rFonts w:ascii="GHEA Grapalat" w:hAnsi="GHEA Grapalat" w:cs="Arian AMU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Իրան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մաքսային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կետերը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7E3279">
      <w:pPr>
        <w:rPr>
          <w:rFonts w:ascii="GHEA Grapalat" w:hAnsi="GHEA Grapalat"/>
          <w:highlight w:val="yellow"/>
          <w:lang w:val="hy-AM"/>
        </w:rPr>
      </w:pPr>
    </w:p>
    <w:p w:rsidR="00F3536E" w:rsidRPr="00244C4C" w:rsidRDefault="00F3536E" w:rsidP="00781835">
      <w:pPr>
        <w:pStyle w:val="Heading3"/>
        <w:rPr>
          <w:rFonts w:ascii="GHEA Grapalat" w:hAnsi="GHEA Grapalat"/>
          <w:lang w:val="hy-AM"/>
        </w:rPr>
      </w:pPr>
      <w:bookmarkStart w:id="8" w:name="_Toc345447055"/>
      <w:bookmarkStart w:id="9" w:name="_Toc361930894"/>
      <w:r w:rsidRPr="00244C4C">
        <w:rPr>
          <w:rFonts w:ascii="GHEA Grapalat" w:hAnsi="GHEA Grapalat" w:cs="Sylfaen"/>
          <w:lang w:val="hy-AM"/>
        </w:rPr>
        <w:t>Գյուղատնտեսություն</w:t>
      </w:r>
      <w:bookmarkEnd w:id="8"/>
      <w:bookmarkEnd w:id="9"/>
    </w:p>
    <w:p w:rsidR="00F3536E" w:rsidRPr="00244C4C" w:rsidRDefault="00F3536E" w:rsidP="00A0452B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ծավալը</w:t>
      </w:r>
      <w:r w:rsidRPr="00244C4C">
        <w:rPr>
          <w:rFonts w:ascii="GHEA Grapalat" w:hAnsi="GHEA Grapalat" w:cs="Arian AMU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50.4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 w:cs="Arian AMU"/>
          <w:lang w:val="hy-AM"/>
        </w:rPr>
        <w:t xml:space="preserve"> 6.3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 w:cs="Arian AMU"/>
          <w:lang w:val="hy-AM"/>
        </w:rPr>
        <w:t xml:space="preserve"> 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նախորդ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4.6%-</w:t>
      </w:r>
      <w:r w:rsidRPr="00244C4C">
        <w:rPr>
          <w:rFonts w:ascii="GHEA Grapalat" w:hAnsi="GHEA Grapalat" w:cs="Sylfaen"/>
          <w:lang w:val="hy-AM"/>
        </w:rPr>
        <w:t>ով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կազմելով</w:t>
      </w:r>
      <w:r w:rsidRPr="00244C4C">
        <w:rPr>
          <w:rFonts w:ascii="GHEA Grapalat" w:hAnsi="GHEA Grapalat" w:cs="Arian AMU"/>
          <w:lang w:val="hy-AM"/>
        </w:rPr>
        <w:t xml:space="preserve"> 52.7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 w:cs="Arian AMU"/>
          <w:lang w:val="hy-AM"/>
        </w:rPr>
        <w:t xml:space="preserve"> 6.3%-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: </w:t>
      </w:r>
    </w:p>
    <w:p w:rsidR="00F3536E" w:rsidRPr="00244C4C" w:rsidRDefault="00F3536E" w:rsidP="007E3279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Arian AMU"/>
          <w:lang w:val="hy-AM"/>
        </w:rPr>
        <w:t xml:space="preserve"> </w:t>
      </w:r>
    </w:p>
    <w:p w:rsidR="00F3536E" w:rsidRPr="00244C4C" w:rsidRDefault="00F3536E" w:rsidP="00A0452B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մասնագիտացած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բուսաբուծության</w:t>
      </w:r>
      <w:r w:rsidRPr="00244C4C">
        <w:rPr>
          <w:rFonts w:ascii="GHEA Grapalat" w:hAnsi="GHEA Grapalat" w:cs="Arian AMU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հացահատիկային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կարտոֆիլի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</w:t>
      </w:r>
      <w:r w:rsidRPr="00244C4C">
        <w:rPr>
          <w:rFonts w:ascii="GHEA Grapalat" w:hAnsi="GHEA Grapalat" w:cs="Arian AMU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անասնաբուծության</w:t>
      </w:r>
      <w:r w:rsidRPr="00244C4C">
        <w:rPr>
          <w:rFonts w:ascii="GHEA Grapalat" w:hAnsi="GHEA Grapalat" w:cs="Arian AMU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 w:cs="Arian AMU"/>
          <w:lang w:val="hy-AM"/>
        </w:rPr>
        <w:t>`</w:t>
      </w:r>
      <w:r w:rsidRPr="00244C4C">
        <w:rPr>
          <w:rFonts w:ascii="GHEA Grapalat" w:hAnsi="GHEA Grapalat" w:cs="Sylfaen"/>
          <w:lang w:val="hy-AM"/>
        </w:rPr>
        <w:t>խոշոր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եղջերավոր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անասունների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բուծում</w:t>
      </w:r>
      <w:r w:rsidRPr="00244C4C">
        <w:rPr>
          <w:rFonts w:ascii="GHEA Grapalat" w:hAnsi="GHEA Grapalat" w:cs="Arian AMU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 w:cs="Arian AMU"/>
          <w:lang w:val="hy-AM"/>
        </w:rPr>
        <w:t xml:space="preserve">: 2012 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բուսաբուծության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22.7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 w:cs="Arian AMU"/>
          <w:lang w:val="hy-AM"/>
        </w:rPr>
        <w:t xml:space="preserve"> 43%-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անասնապահությունը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՝</w:t>
      </w:r>
      <w:r w:rsidRPr="00244C4C">
        <w:rPr>
          <w:rFonts w:ascii="GHEA Grapalat" w:hAnsi="GHEA Grapalat" w:cs="Arian AMU"/>
          <w:lang w:val="hy-AM"/>
        </w:rPr>
        <w:t xml:space="preserve"> 30.0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 w:cs="Arian AMU"/>
          <w:lang w:val="hy-AM"/>
        </w:rPr>
        <w:t xml:space="preserve"> 57%-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 w:cs="Arian AMU"/>
          <w:lang w:val="hy-AM"/>
        </w:rPr>
        <w:t xml:space="preserve">: </w:t>
      </w:r>
    </w:p>
    <w:p w:rsidR="00F3536E" w:rsidRPr="00244C4C" w:rsidRDefault="00F3536E" w:rsidP="0039041C">
      <w:pPr>
        <w:autoSpaceDE w:val="0"/>
        <w:autoSpaceDN w:val="0"/>
        <w:adjustRightInd w:val="0"/>
        <w:spacing w:line="240" w:lineRule="auto"/>
        <w:rPr>
          <w:rFonts w:ascii="GHEA Grapalat" w:hAnsi="GHEA Grapalat" w:cs="Sylfaen"/>
          <w:lang w:val="hy-AM"/>
        </w:rPr>
      </w:pPr>
    </w:p>
    <w:p w:rsidR="00F3536E" w:rsidRPr="00244C4C" w:rsidRDefault="00F3536E" w:rsidP="00A0452B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զգալի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սահմանամերձ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լեռնային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բարձրալեռնային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գոտիներում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հեռու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Ավելին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ներկայումս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շուրջ</w:t>
      </w:r>
      <w:r w:rsidRPr="00244C4C">
        <w:rPr>
          <w:rFonts w:ascii="GHEA Grapalat" w:hAnsi="GHEA Grapalat"/>
          <w:lang w:val="hy-AM"/>
        </w:rPr>
        <w:t xml:space="preserve"> 1/3-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մշակվում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BE755A">
      <w:pPr>
        <w:rPr>
          <w:rFonts w:ascii="GHEA Grapalat" w:hAnsi="GHEA Grapalat" w:cs="Arian AMU"/>
        </w:rPr>
      </w:pPr>
      <w:r w:rsidRPr="00244C4C">
        <w:rPr>
          <w:rFonts w:ascii="GHEA Grapalat" w:hAnsi="GHEA Grapalat" w:cs="Sylfaen"/>
          <w:lang w:val="hy-AM"/>
        </w:rPr>
        <w:t>Գյուղատնտեսությունը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 w:cs="Arian AMU"/>
          <w:lang w:val="hy-AM"/>
        </w:rPr>
        <w:t>, 2008-201</w:t>
      </w:r>
      <w:r w:rsidRPr="00244C4C">
        <w:rPr>
          <w:rFonts w:ascii="GHEA Grapalat" w:hAnsi="GHEA Grapalat" w:cs="Arian AMU"/>
        </w:rPr>
        <w:t>2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 w:cs="Arian AMU"/>
          <w:lang w:val="hy-AM"/>
        </w:rPr>
        <w:t>.</w:t>
      </w:r>
    </w:p>
    <w:tbl>
      <w:tblPr>
        <w:tblW w:w="4802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292"/>
        <w:gridCol w:w="1148"/>
        <w:gridCol w:w="1169"/>
        <w:gridCol w:w="1170"/>
        <w:gridCol w:w="1169"/>
        <w:gridCol w:w="1167"/>
      </w:tblGrid>
      <w:tr w:rsidR="00F3536E" w:rsidRPr="00244C4C" w:rsidTr="00BE755A">
        <w:tc>
          <w:tcPr>
            <w:tcW w:w="1806" w:type="pct"/>
            <w:tcBorders>
              <w:top w:val="nil"/>
              <w:lef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630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2008</w:t>
            </w:r>
          </w:p>
        </w:tc>
        <w:tc>
          <w:tcPr>
            <w:tcW w:w="641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2009</w:t>
            </w:r>
          </w:p>
        </w:tc>
        <w:tc>
          <w:tcPr>
            <w:tcW w:w="642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2010</w:t>
            </w:r>
          </w:p>
        </w:tc>
        <w:tc>
          <w:tcPr>
            <w:tcW w:w="641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2011</w:t>
            </w:r>
          </w:p>
        </w:tc>
        <w:tc>
          <w:tcPr>
            <w:tcW w:w="641" w:type="pct"/>
            <w:tcBorders>
              <w:top w:val="nil"/>
              <w:right w:val="nil"/>
            </w:tcBorders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2012</w:t>
            </w:r>
          </w:p>
        </w:tc>
      </w:tr>
      <w:tr w:rsidR="00F3536E" w:rsidRPr="00244C4C" w:rsidTr="00BE755A">
        <w:tc>
          <w:tcPr>
            <w:tcW w:w="1806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Գյուղատնտեսության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արտադրանքը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մլրդ</w:t>
            </w:r>
            <w:r w:rsidRPr="00244C4C">
              <w:rPr>
                <w:rFonts w:ascii="GHEA Grapalat" w:hAnsi="GHEA Grapalat" w:cs="Arian AMU"/>
                <w:lang w:val="hy-AM"/>
              </w:rPr>
              <w:t>.</w:t>
            </w:r>
            <w:r w:rsidRPr="00244C4C">
              <w:rPr>
                <w:rFonts w:ascii="GHEA Grapalat" w:hAnsi="GHEA Grapalat" w:cs="Sylfaen"/>
                <w:lang w:val="hy-AM"/>
              </w:rPr>
              <w:t>դրամ</w:t>
            </w:r>
          </w:p>
        </w:tc>
        <w:tc>
          <w:tcPr>
            <w:tcW w:w="630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39.1</w:t>
            </w:r>
          </w:p>
        </w:tc>
        <w:tc>
          <w:tcPr>
            <w:tcW w:w="64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33.4</w:t>
            </w:r>
          </w:p>
        </w:tc>
        <w:tc>
          <w:tcPr>
            <w:tcW w:w="642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36.3</w:t>
            </w:r>
          </w:p>
        </w:tc>
        <w:tc>
          <w:tcPr>
            <w:tcW w:w="64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50.4</w:t>
            </w:r>
          </w:p>
        </w:tc>
        <w:tc>
          <w:tcPr>
            <w:tcW w:w="641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52.7</w:t>
            </w:r>
          </w:p>
        </w:tc>
      </w:tr>
      <w:tr w:rsidR="00F3536E" w:rsidRPr="00244C4C" w:rsidTr="00BE755A">
        <w:tc>
          <w:tcPr>
            <w:tcW w:w="1806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Գյուղատնտեսական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աճը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</w:rPr>
              <w:t>%</w:t>
            </w:r>
          </w:p>
        </w:tc>
        <w:tc>
          <w:tcPr>
            <w:tcW w:w="630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-32.2</w:t>
            </w:r>
          </w:p>
        </w:tc>
        <w:tc>
          <w:tcPr>
            <w:tcW w:w="64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-14.6</w:t>
            </w:r>
          </w:p>
        </w:tc>
        <w:tc>
          <w:tcPr>
            <w:tcW w:w="642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8.7</w:t>
            </w:r>
          </w:p>
        </w:tc>
        <w:tc>
          <w:tcPr>
            <w:tcW w:w="64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38.8</w:t>
            </w:r>
          </w:p>
        </w:tc>
        <w:tc>
          <w:tcPr>
            <w:tcW w:w="641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4.6</w:t>
            </w:r>
          </w:p>
        </w:tc>
      </w:tr>
      <w:tr w:rsidR="00F3536E" w:rsidRPr="00244C4C" w:rsidTr="00BE755A">
        <w:tc>
          <w:tcPr>
            <w:tcW w:w="1806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ՀՀ</w:t>
            </w:r>
            <w:r w:rsidRPr="00244C4C">
              <w:rPr>
                <w:rFonts w:ascii="GHEA Grapalat" w:hAnsi="GHEA Grapalat" w:cs="Arian AMU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lang w:val="hy-AM"/>
              </w:rPr>
              <w:t>ում</w:t>
            </w:r>
          </w:p>
        </w:tc>
        <w:tc>
          <w:tcPr>
            <w:tcW w:w="630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628.1</w:t>
            </w:r>
          </w:p>
        </w:tc>
        <w:tc>
          <w:tcPr>
            <w:tcW w:w="64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552.1</w:t>
            </w:r>
          </w:p>
        </w:tc>
        <w:tc>
          <w:tcPr>
            <w:tcW w:w="642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636.7</w:t>
            </w:r>
          </w:p>
        </w:tc>
        <w:tc>
          <w:tcPr>
            <w:tcW w:w="64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795.0</w:t>
            </w:r>
          </w:p>
        </w:tc>
        <w:tc>
          <w:tcPr>
            <w:tcW w:w="641" w:type="pct"/>
            <w:tcBorders>
              <w:right w:val="nil"/>
            </w:tcBorders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840.4</w:t>
            </w:r>
          </w:p>
        </w:tc>
      </w:tr>
      <w:tr w:rsidR="00F3536E" w:rsidRPr="00244C4C" w:rsidTr="00BE755A">
        <w:tc>
          <w:tcPr>
            <w:tcW w:w="1806" w:type="pct"/>
            <w:tcBorders>
              <w:left w:val="nil"/>
              <w:bottom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Մասնաբաժինը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ՀՀ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ընդամենի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մեջ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</w:rPr>
              <w:t>%</w:t>
            </w:r>
          </w:p>
        </w:tc>
        <w:tc>
          <w:tcPr>
            <w:tcW w:w="630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6.2</w:t>
            </w:r>
          </w:p>
        </w:tc>
        <w:tc>
          <w:tcPr>
            <w:tcW w:w="641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6.0</w:t>
            </w:r>
          </w:p>
        </w:tc>
        <w:tc>
          <w:tcPr>
            <w:tcW w:w="642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5.7</w:t>
            </w:r>
          </w:p>
        </w:tc>
        <w:tc>
          <w:tcPr>
            <w:tcW w:w="641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6.3</w:t>
            </w:r>
          </w:p>
        </w:tc>
        <w:tc>
          <w:tcPr>
            <w:tcW w:w="641" w:type="pct"/>
            <w:tcBorders>
              <w:bottom w:val="nil"/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6.3</w:t>
            </w:r>
          </w:p>
        </w:tc>
      </w:tr>
    </w:tbl>
    <w:p w:rsidR="00F3536E" w:rsidRPr="00244C4C" w:rsidRDefault="00F3536E" w:rsidP="0039041C">
      <w:pPr>
        <w:rPr>
          <w:rFonts w:ascii="GHEA Grapalat" w:hAnsi="GHEA Grapalat"/>
          <w:lang w:val="hy-AM"/>
        </w:rPr>
      </w:pPr>
    </w:p>
    <w:p w:rsidR="00F3536E" w:rsidRPr="00244C4C" w:rsidRDefault="00F3536E" w:rsidP="0039041C">
      <w:pPr>
        <w:autoSpaceDE w:val="0"/>
        <w:autoSpaceDN w:val="0"/>
        <w:adjustRightInd w:val="0"/>
        <w:spacing w:line="240" w:lineRule="auto"/>
        <w:rPr>
          <w:rFonts w:ascii="GHEA Grapalat" w:hAnsi="GHEA Grapalat" w:cs="Sylfaen"/>
          <w:sz w:val="18"/>
          <w:szCs w:val="18"/>
          <w:lang w:val="hy-AM"/>
        </w:rPr>
      </w:pPr>
    </w:p>
    <w:p w:rsidR="00F3536E" w:rsidRPr="00244C4C" w:rsidRDefault="00F3536E" w:rsidP="00781835">
      <w:pPr>
        <w:pStyle w:val="Heading3"/>
        <w:rPr>
          <w:rFonts w:ascii="GHEA Grapalat" w:hAnsi="GHEA Grapalat"/>
          <w:lang w:val="hy-AM"/>
        </w:rPr>
      </w:pPr>
      <w:bookmarkStart w:id="10" w:name="_Toc345447056"/>
      <w:bookmarkStart w:id="11" w:name="_Toc361930895"/>
      <w:r w:rsidRPr="00244C4C">
        <w:rPr>
          <w:rFonts w:ascii="GHEA Grapalat" w:hAnsi="GHEA Grapalat" w:cs="Sylfaen"/>
          <w:lang w:val="hy-AM"/>
        </w:rPr>
        <w:t>Տրանսպորտ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</w:t>
      </w:r>
      <w:bookmarkEnd w:id="10"/>
      <w:bookmarkEnd w:id="11"/>
    </w:p>
    <w:p w:rsidR="00F3536E" w:rsidRPr="00244C4C" w:rsidRDefault="00F3536E" w:rsidP="00A0452B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բեռնափոխադրումների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ուղևորափոխադրումների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ավտոմոբիլային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էլեկտրատրանսպորտը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ճոպանուղին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ավտոմայրուղին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գործում</w:t>
      </w:r>
      <w:r w:rsidRPr="00244C4C">
        <w:rPr>
          <w:rFonts w:ascii="GHEA Grapalat" w:hAnsi="GHEA Grapalat"/>
          <w:lang w:val="hy-AM"/>
        </w:rPr>
        <w:t>: 2008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հանձնվել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Կապան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Ծավ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ռազմավարական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ավտոմայրուղին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այլընտրանք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Կապան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Քաջարան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միջպետական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ճանապարհին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գերազանցում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վերջինիս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C6674">
      <w:pPr>
        <w:pStyle w:val="CM2"/>
        <w:spacing w:line="240" w:lineRule="auto"/>
        <w:jc w:val="both"/>
        <w:rPr>
          <w:rFonts w:ascii="GHEA Grapalat" w:hAnsi="GHEA Grapalat"/>
          <w:sz w:val="22"/>
          <w:szCs w:val="22"/>
          <w:lang w:val="hy-AM"/>
        </w:rPr>
      </w:pPr>
    </w:p>
    <w:p w:rsidR="00F3536E" w:rsidRPr="00244C4C" w:rsidRDefault="00F3536E" w:rsidP="0088440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բեռնաշրջանառությունը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2.1 </w:t>
      </w:r>
      <w:r w:rsidRPr="00244C4C">
        <w:rPr>
          <w:rFonts w:ascii="GHEA Grapalat" w:hAnsi="GHEA Grapalat" w:cs="Sylfaen"/>
          <w:lang w:val="hy-AM"/>
        </w:rPr>
        <w:t>անգամ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կազմելով</w:t>
      </w:r>
      <w:r w:rsidRPr="00244C4C">
        <w:rPr>
          <w:rFonts w:ascii="GHEA Grapalat" w:hAnsi="GHEA Grapalat"/>
          <w:lang w:val="hy-AM"/>
        </w:rPr>
        <w:t xml:space="preserve"> 31.0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տոննա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կմ</w:t>
      </w:r>
      <w:r w:rsidRPr="00244C4C">
        <w:rPr>
          <w:rFonts w:ascii="GHEA Grapalat" w:hAnsi="GHEA Grapalat"/>
          <w:lang w:val="hy-AM"/>
        </w:rPr>
        <w:t xml:space="preserve"> (2011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` 14.6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տոննա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կմ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բեռնաշրջանառության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9.6%-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(2011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6.1%): </w:t>
      </w:r>
      <w:r w:rsidRPr="00244C4C">
        <w:rPr>
          <w:rFonts w:ascii="GHEA Grapalat" w:hAnsi="GHEA Grapalat" w:cs="Sylfaen"/>
          <w:lang w:val="hy-AM"/>
        </w:rPr>
        <w:t>Մասնաբաժինը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բեռնաշրջանառության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պահպանվել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տեմպը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չէ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A0452B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781835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Ուղևորաշրջանառությունը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Այսպես՝</w:t>
      </w:r>
      <w:r w:rsidRPr="00244C4C">
        <w:rPr>
          <w:rFonts w:ascii="GHEA Grapalat" w:hAnsi="GHEA Grapalat"/>
          <w:lang w:val="hy-AM"/>
        </w:rPr>
        <w:t xml:space="preserve"> 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ուղևորաշրջանառությունը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81.8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ուղևոր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կմ</w:t>
      </w:r>
      <w:r w:rsidRPr="00244C4C">
        <w:rPr>
          <w:rFonts w:ascii="GHEA Grapalat" w:hAnsi="GHEA Grapalat"/>
          <w:lang w:val="hy-AM"/>
        </w:rPr>
        <w:t xml:space="preserve"> (2011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81.7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>.</w:t>
      </w:r>
      <w:r w:rsidRPr="00244C4C">
        <w:rPr>
          <w:rFonts w:ascii="GHEA Grapalat" w:hAnsi="GHEA Grapalat" w:cs="Sylfaen"/>
          <w:lang w:val="hy-AM"/>
        </w:rPr>
        <w:t>ուղևոր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կմ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/>
          <w:lang w:val="hy-AM"/>
        </w:rPr>
        <w:t xml:space="preserve"> 3.1%-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անփոփոխ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մնացել</w:t>
      </w:r>
      <w:r w:rsidRPr="00244C4C">
        <w:rPr>
          <w:rFonts w:ascii="GHEA Grapalat" w:hAnsi="GHEA Grapalat"/>
          <w:lang w:val="hy-AM"/>
        </w:rPr>
        <w:t>):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ընդամենը</w:t>
      </w:r>
      <w:r w:rsidRPr="00244C4C">
        <w:rPr>
          <w:rFonts w:ascii="GHEA Grapalat" w:hAnsi="GHEA Grapalat"/>
          <w:lang w:val="hy-AM"/>
        </w:rPr>
        <w:t xml:space="preserve"> 0.1%,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2010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արձանագրվել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15.2% </w:t>
      </w:r>
      <w:r w:rsidRPr="00244C4C">
        <w:rPr>
          <w:rFonts w:ascii="GHEA Grapalat" w:hAnsi="GHEA Grapalat" w:cs="Sylfaen"/>
          <w:lang w:val="hy-AM"/>
        </w:rPr>
        <w:t>աճ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A0452B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Ինչ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հեռախոսային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ապարատների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քանակը</w:t>
      </w:r>
      <w:r w:rsidRPr="00244C4C">
        <w:rPr>
          <w:rFonts w:ascii="GHEA Grapalat" w:hAnsi="GHEA Grapalat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26.5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ընդամենի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4.4%: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ապարատների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նկատվում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հավանաբար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հագեցման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սահմանափակ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հասույթը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ևս</w:t>
      </w:r>
      <w:r w:rsidRPr="00244C4C">
        <w:rPr>
          <w:rFonts w:ascii="GHEA Grapalat" w:hAnsi="GHEA Grapalat"/>
          <w:lang w:val="hy-AM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է՝</w:t>
      </w:r>
      <w:r w:rsidRPr="00244C4C">
        <w:rPr>
          <w:rFonts w:ascii="GHEA Grapalat" w:hAnsi="GHEA Grapalat"/>
          <w:lang w:val="hy-AM"/>
        </w:rPr>
        <w:t xml:space="preserve"> 2010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1.9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հասնելով</w:t>
      </w:r>
      <w:r w:rsidRPr="00244C4C">
        <w:rPr>
          <w:rFonts w:ascii="GHEA Grapalat" w:hAnsi="GHEA Grapalat"/>
          <w:lang w:val="hy-AM"/>
        </w:rPr>
        <w:t xml:space="preserve"> 1.7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հանրապետությունում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հասույթի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ընդամենը</w:t>
      </w:r>
      <w:r w:rsidRPr="00244C4C">
        <w:rPr>
          <w:rFonts w:ascii="GHEA Grapalat" w:hAnsi="GHEA Grapalat" w:cs="Arian AMU"/>
          <w:lang w:val="hy-AM"/>
        </w:rPr>
        <w:t xml:space="preserve"> 1%: </w:t>
      </w:r>
      <w:r w:rsidRPr="00244C4C">
        <w:rPr>
          <w:rFonts w:ascii="GHEA Grapalat" w:hAnsi="GHEA Grapalat" w:cs="Sylfaen"/>
          <w:lang w:val="hy-AM"/>
        </w:rPr>
        <w:t>Այսինքն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կապի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արձանագրվել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մնացել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մասշտաբով</w:t>
      </w:r>
      <w:r w:rsidRPr="00244C4C">
        <w:rPr>
          <w:rFonts w:ascii="GHEA Grapalat" w:hAnsi="GHEA Grapalat" w:cs="Arian AMU"/>
          <w:lang w:val="hy-AM"/>
        </w:rPr>
        <w:t xml:space="preserve">: </w:t>
      </w:r>
    </w:p>
    <w:p w:rsidR="00F3536E" w:rsidRPr="00244C4C" w:rsidRDefault="00F3536E" w:rsidP="008C6674">
      <w:pPr>
        <w:spacing w:line="240" w:lineRule="auto"/>
        <w:rPr>
          <w:rFonts w:ascii="GHEA Grapalat" w:hAnsi="GHEA Grapalat" w:cs="Arian AMU"/>
          <w:lang w:val="hy-AM"/>
        </w:rPr>
      </w:pPr>
    </w:p>
    <w:p w:rsidR="00F3536E" w:rsidRPr="00244C4C" w:rsidRDefault="00F3536E" w:rsidP="0088440D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Տրանսպորտը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 w:cs="Arian AMU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ներհանրապետական</w:t>
      </w:r>
      <w:r w:rsidRPr="00244C4C">
        <w:rPr>
          <w:rFonts w:ascii="GHEA Grapalat" w:hAnsi="GHEA Grapalat" w:cs="Arian AMU"/>
          <w:lang w:val="hy-AM"/>
        </w:rPr>
        <w:t>), 2008-2012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 w:cs="Arian AMU"/>
          <w:lang w:val="hy-AM"/>
        </w:rPr>
        <w:t>.</w:t>
      </w:r>
    </w:p>
    <w:tbl>
      <w:tblPr>
        <w:tblW w:w="5060" w:type="pct"/>
        <w:tblInd w:w="-422" w:type="dxa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323"/>
        <w:gridCol w:w="970"/>
        <w:gridCol w:w="970"/>
        <w:gridCol w:w="1058"/>
        <w:gridCol w:w="937"/>
        <w:gridCol w:w="1347"/>
      </w:tblGrid>
      <w:tr w:rsidR="00F3536E" w:rsidRPr="00244C4C" w:rsidTr="002443B5">
        <w:tc>
          <w:tcPr>
            <w:tcW w:w="2250" w:type="pct"/>
            <w:tcBorders>
              <w:top w:val="nil"/>
              <w:lef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505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2008</w:t>
            </w:r>
          </w:p>
        </w:tc>
        <w:tc>
          <w:tcPr>
            <w:tcW w:w="505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2009</w:t>
            </w:r>
          </w:p>
        </w:tc>
        <w:tc>
          <w:tcPr>
            <w:tcW w:w="551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2010</w:t>
            </w:r>
          </w:p>
        </w:tc>
        <w:tc>
          <w:tcPr>
            <w:tcW w:w="488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2011</w:t>
            </w:r>
          </w:p>
        </w:tc>
        <w:tc>
          <w:tcPr>
            <w:tcW w:w="701" w:type="pct"/>
            <w:tcBorders>
              <w:top w:val="nil"/>
              <w:right w:val="nil"/>
            </w:tcBorders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2012</w:t>
            </w:r>
          </w:p>
        </w:tc>
      </w:tr>
      <w:tr w:rsidR="00F3536E" w:rsidRPr="00244C4C" w:rsidTr="002443B5">
        <w:tc>
          <w:tcPr>
            <w:tcW w:w="2250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Բեռնաշրջանառությունը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մլն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տոննա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9.6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13.6</w:t>
            </w:r>
          </w:p>
        </w:tc>
        <w:tc>
          <w:tcPr>
            <w:tcW w:w="55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16.7</w:t>
            </w:r>
          </w:p>
        </w:tc>
        <w:tc>
          <w:tcPr>
            <w:tcW w:w="48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14.6</w:t>
            </w:r>
          </w:p>
        </w:tc>
        <w:tc>
          <w:tcPr>
            <w:tcW w:w="701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31.0</w:t>
            </w:r>
          </w:p>
        </w:tc>
      </w:tr>
      <w:tr w:rsidR="00F3536E" w:rsidRPr="00244C4C" w:rsidTr="002443B5">
        <w:tc>
          <w:tcPr>
            <w:tcW w:w="2250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ում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150.1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160.1</w:t>
            </w:r>
          </w:p>
        </w:tc>
        <w:tc>
          <w:tcPr>
            <w:tcW w:w="55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211.7</w:t>
            </w:r>
          </w:p>
        </w:tc>
        <w:tc>
          <w:tcPr>
            <w:tcW w:w="48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239.3</w:t>
            </w:r>
          </w:p>
        </w:tc>
        <w:tc>
          <w:tcPr>
            <w:tcW w:w="701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323.2</w:t>
            </w:r>
          </w:p>
        </w:tc>
      </w:tr>
      <w:tr w:rsidR="00F3536E" w:rsidRPr="00244C4C" w:rsidTr="002443B5">
        <w:tc>
          <w:tcPr>
            <w:tcW w:w="2250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Բեռնաշրջանառության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աճը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2"/>
              </w:rPr>
              <w:t>%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-3.0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41.7</w:t>
            </w:r>
          </w:p>
        </w:tc>
        <w:tc>
          <w:tcPr>
            <w:tcW w:w="55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22.8</w:t>
            </w:r>
          </w:p>
        </w:tc>
        <w:tc>
          <w:tcPr>
            <w:tcW w:w="48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-12.6</w:t>
            </w:r>
          </w:p>
        </w:tc>
        <w:tc>
          <w:tcPr>
            <w:tcW w:w="701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110.0</w:t>
            </w:r>
          </w:p>
        </w:tc>
      </w:tr>
      <w:tr w:rsidR="00F3536E" w:rsidRPr="00244C4C" w:rsidTr="002443B5">
        <w:tc>
          <w:tcPr>
            <w:tcW w:w="2250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Մասնաբաժինը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մեջ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2"/>
              </w:rPr>
              <w:t>%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6.4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8.5</w:t>
            </w:r>
          </w:p>
        </w:tc>
        <w:tc>
          <w:tcPr>
            <w:tcW w:w="55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7.9</w:t>
            </w:r>
          </w:p>
        </w:tc>
        <w:tc>
          <w:tcPr>
            <w:tcW w:w="48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6.1</w:t>
            </w:r>
          </w:p>
        </w:tc>
        <w:tc>
          <w:tcPr>
            <w:tcW w:w="701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9.6</w:t>
            </w:r>
          </w:p>
        </w:tc>
      </w:tr>
      <w:tr w:rsidR="00F3536E" w:rsidRPr="00244C4C" w:rsidTr="002443B5">
        <w:tc>
          <w:tcPr>
            <w:tcW w:w="2250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Ուղևորաշրջանառությունը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մլն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.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ուղևոր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62.0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68.5</w:t>
            </w:r>
          </w:p>
        </w:tc>
        <w:tc>
          <w:tcPr>
            <w:tcW w:w="55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70.9</w:t>
            </w:r>
          </w:p>
        </w:tc>
        <w:tc>
          <w:tcPr>
            <w:tcW w:w="48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81.7</w:t>
            </w:r>
          </w:p>
        </w:tc>
        <w:tc>
          <w:tcPr>
            <w:tcW w:w="701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81.8</w:t>
            </w:r>
          </w:p>
        </w:tc>
      </w:tr>
      <w:tr w:rsidR="00F3536E" w:rsidRPr="00244C4C" w:rsidTr="002443B5">
        <w:tc>
          <w:tcPr>
            <w:tcW w:w="2250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ում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2741.7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2515.0</w:t>
            </w:r>
          </w:p>
        </w:tc>
        <w:tc>
          <w:tcPr>
            <w:tcW w:w="55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2511.5</w:t>
            </w:r>
            <w:r w:rsidRPr="00244C4C">
              <w:rPr>
                <w:rFonts w:ascii="GHEA Grapalat" w:hAnsi="GHEA Grapalat" w:cs="GHEA Grapalat"/>
                <w:sz w:val="22"/>
              </w:rPr>
              <w:t></w:t>
            </w:r>
          </w:p>
        </w:tc>
        <w:tc>
          <w:tcPr>
            <w:tcW w:w="48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2541.5</w:t>
            </w:r>
          </w:p>
        </w:tc>
        <w:tc>
          <w:tcPr>
            <w:tcW w:w="701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2611.1</w:t>
            </w:r>
          </w:p>
        </w:tc>
      </w:tr>
      <w:tr w:rsidR="00F3536E" w:rsidRPr="00244C4C" w:rsidTr="002443B5">
        <w:tc>
          <w:tcPr>
            <w:tcW w:w="2250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Ուղևորաշրջանառության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աճը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2"/>
              </w:rPr>
              <w:t>%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19.9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10.5</w:t>
            </w:r>
          </w:p>
        </w:tc>
        <w:tc>
          <w:tcPr>
            <w:tcW w:w="55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3.5</w:t>
            </w:r>
          </w:p>
        </w:tc>
        <w:tc>
          <w:tcPr>
            <w:tcW w:w="48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15.2</w:t>
            </w:r>
          </w:p>
        </w:tc>
        <w:tc>
          <w:tcPr>
            <w:tcW w:w="701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0.1</w:t>
            </w:r>
          </w:p>
        </w:tc>
      </w:tr>
      <w:tr w:rsidR="00F3536E" w:rsidRPr="00244C4C" w:rsidTr="002443B5">
        <w:tc>
          <w:tcPr>
            <w:tcW w:w="2250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Մասնաբաժինը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մեջ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2"/>
              </w:rPr>
              <w:t>%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2.3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2.7</w:t>
            </w:r>
          </w:p>
        </w:tc>
        <w:tc>
          <w:tcPr>
            <w:tcW w:w="55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2.8</w:t>
            </w:r>
          </w:p>
        </w:tc>
        <w:tc>
          <w:tcPr>
            <w:tcW w:w="48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3.2</w:t>
            </w:r>
          </w:p>
        </w:tc>
        <w:tc>
          <w:tcPr>
            <w:tcW w:w="701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3.1</w:t>
            </w:r>
          </w:p>
        </w:tc>
      </w:tr>
      <w:tr w:rsidR="00F3536E" w:rsidRPr="00244C4C" w:rsidTr="002443B5">
        <w:tc>
          <w:tcPr>
            <w:tcW w:w="2250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հեռախոսային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ապարատների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քանակը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1,000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հատ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31.2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27.1</w:t>
            </w:r>
          </w:p>
        </w:tc>
        <w:tc>
          <w:tcPr>
            <w:tcW w:w="55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27.1</w:t>
            </w:r>
          </w:p>
        </w:tc>
        <w:tc>
          <w:tcPr>
            <w:tcW w:w="488" w:type="pct"/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26.5</w:t>
            </w:r>
          </w:p>
        </w:tc>
        <w:tc>
          <w:tcPr>
            <w:tcW w:w="701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*</w:t>
            </w:r>
          </w:p>
        </w:tc>
      </w:tr>
      <w:tr w:rsidR="00F3536E" w:rsidRPr="00244C4C" w:rsidTr="002443B5">
        <w:tc>
          <w:tcPr>
            <w:tcW w:w="2250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ում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625.6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616.1</w:t>
            </w:r>
          </w:p>
        </w:tc>
        <w:tc>
          <w:tcPr>
            <w:tcW w:w="55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608.6</w:t>
            </w:r>
          </w:p>
        </w:tc>
        <w:tc>
          <w:tcPr>
            <w:tcW w:w="488" w:type="pct"/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601.0</w:t>
            </w:r>
          </w:p>
        </w:tc>
        <w:tc>
          <w:tcPr>
            <w:tcW w:w="701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*</w:t>
            </w:r>
          </w:p>
        </w:tc>
      </w:tr>
      <w:tr w:rsidR="00F3536E" w:rsidRPr="00244C4C" w:rsidTr="002443B5">
        <w:tc>
          <w:tcPr>
            <w:tcW w:w="2250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Ապարատների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աճը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2"/>
              </w:rPr>
              <w:t>%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1.0</w:t>
            </w:r>
          </w:p>
        </w:tc>
        <w:tc>
          <w:tcPr>
            <w:tcW w:w="50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-13.1</w:t>
            </w:r>
          </w:p>
        </w:tc>
        <w:tc>
          <w:tcPr>
            <w:tcW w:w="55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0.0</w:t>
            </w:r>
          </w:p>
        </w:tc>
        <w:tc>
          <w:tcPr>
            <w:tcW w:w="488" w:type="pct"/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-2.2</w:t>
            </w:r>
          </w:p>
        </w:tc>
        <w:tc>
          <w:tcPr>
            <w:tcW w:w="701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*</w:t>
            </w:r>
          </w:p>
        </w:tc>
      </w:tr>
      <w:tr w:rsidR="00F3536E" w:rsidRPr="00244C4C" w:rsidTr="002443B5">
        <w:tc>
          <w:tcPr>
            <w:tcW w:w="2250" w:type="pct"/>
            <w:tcBorders>
              <w:left w:val="nil"/>
              <w:bottom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Մասնաբաժինը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մեջ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2"/>
              </w:rPr>
              <w:t>%</w:t>
            </w:r>
          </w:p>
        </w:tc>
        <w:tc>
          <w:tcPr>
            <w:tcW w:w="505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5.0</w:t>
            </w:r>
          </w:p>
        </w:tc>
        <w:tc>
          <w:tcPr>
            <w:tcW w:w="505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4.4</w:t>
            </w:r>
          </w:p>
        </w:tc>
        <w:tc>
          <w:tcPr>
            <w:tcW w:w="551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4.5</w:t>
            </w:r>
          </w:p>
        </w:tc>
        <w:tc>
          <w:tcPr>
            <w:tcW w:w="488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4.4</w:t>
            </w:r>
          </w:p>
        </w:tc>
        <w:tc>
          <w:tcPr>
            <w:tcW w:w="701" w:type="pct"/>
            <w:tcBorders>
              <w:bottom w:val="nil"/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*</w:t>
            </w:r>
          </w:p>
        </w:tc>
      </w:tr>
    </w:tbl>
    <w:p w:rsidR="00F3536E" w:rsidRPr="00244C4C" w:rsidRDefault="00F3536E" w:rsidP="00684B96">
      <w:pPr>
        <w:rPr>
          <w:rFonts w:ascii="GHEA Grapalat" w:hAnsi="GHEA Grapalat" w:cs="Arian AMU"/>
        </w:rPr>
      </w:pPr>
      <w:r w:rsidRPr="00244C4C">
        <w:rPr>
          <w:rFonts w:ascii="GHEA Grapalat" w:hAnsi="GHEA Grapalat" w:cs="Arian AMU"/>
        </w:rPr>
        <w:t>*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Աղբյուրը</w:t>
      </w:r>
      <w:r w:rsidRPr="00244C4C">
        <w:rPr>
          <w:rFonts w:ascii="GHEA Grapalat" w:hAnsi="GHEA Grapalat" w:cs="Arian AMU"/>
          <w:sz w:val="20"/>
          <w:szCs w:val="20"/>
        </w:rPr>
        <w:t>`  «</w:t>
      </w:r>
      <w:r w:rsidRPr="00244C4C">
        <w:rPr>
          <w:rFonts w:ascii="GHEA Grapalat" w:hAnsi="GHEA Grapalat" w:cs="Sylfaen"/>
          <w:sz w:val="20"/>
          <w:szCs w:val="20"/>
        </w:rPr>
        <w:t>Հայաստանի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Հանրապետության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սոցիալ</w:t>
      </w:r>
      <w:r w:rsidRPr="00244C4C">
        <w:rPr>
          <w:rFonts w:ascii="GHEA Grapalat" w:hAnsi="GHEA Grapalat" w:cs="Arian AMU"/>
          <w:sz w:val="20"/>
          <w:szCs w:val="20"/>
        </w:rPr>
        <w:t>-</w:t>
      </w:r>
      <w:r w:rsidRPr="00244C4C">
        <w:rPr>
          <w:rFonts w:ascii="GHEA Grapalat" w:hAnsi="GHEA Grapalat" w:cs="Sylfaen"/>
          <w:sz w:val="20"/>
          <w:szCs w:val="20"/>
        </w:rPr>
        <w:t>տնտեսական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վիճակը</w:t>
      </w:r>
      <w:r w:rsidRPr="00244C4C">
        <w:rPr>
          <w:rFonts w:ascii="GHEA Grapalat" w:hAnsi="GHEA Grapalat" w:cs="Arian AMU"/>
          <w:sz w:val="20"/>
          <w:szCs w:val="20"/>
        </w:rPr>
        <w:t>» 2008</w:t>
      </w:r>
      <w:r w:rsidRPr="00244C4C">
        <w:rPr>
          <w:rFonts w:ascii="GHEA Grapalat" w:hAnsi="GHEA Grapalat" w:cs="Sylfaen"/>
          <w:sz w:val="20"/>
          <w:szCs w:val="20"/>
        </w:rPr>
        <w:t>թ</w:t>
      </w:r>
      <w:r w:rsidRPr="00244C4C">
        <w:rPr>
          <w:rFonts w:ascii="GHEA Grapalat" w:hAnsi="GHEA Grapalat" w:cs="Arian AMU"/>
          <w:sz w:val="20"/>
          <w:szCs w:val="20"/>
        </w:rPr>
        <w:t>, 2009</w:t>
      </w:r>
      <w:r w:rsidRPr="00244C4C">
        <w:rPr>
          <w:rFonts w:ascii="GHEA Grapalat" w:hAnsi="GHEA Grapalat" w:cs="Sylfaen"/>
          <w:sz w:val="20"/>
          <w:szCs w:val="20"/>
        </w:rPr>
        <w:t>թ</w:t>
      </w:r>
      <w:r w:rsidRPr="00244C4C">
        <w:rPr>
          <w:rFonts w:ascii="GHEA Grapalat" w:hAnsi="GHEA Grapalat" w:cs="Arian AMU"/>
          <w:sz w:val="20"/>
          <w:szCs w:val="20"/>
        </w:rPr>
        <w:t>, 2010</w:t>
      </w:r>
      <w:r w:rsidRPr="00244C4C">
        <w:rPr>
          <w:rFonts w:ascii="GHEA Grapalat" w:hAnsi="GHEA Grapalat" w:cs="Sylfaen"/>
          <w:sz w:val="20"/>
          <w:szCs w:val="20"/>
        </w:rPr>
        <w:t>թ</w:t>
      </w:r>
      <w:r w:rsidRPr="00244C4C">
        <w:rPr>
          <w:rFonts w:ascii="GHEA Grapalat" w:hAnsi="GHEA Grapalat" w:cs="Arian AMU"/>
          <w:sz w:val="20"/>
          <w:szCs w:val="20"/>
        </w:rPr>
        <w:t>, 2011</w:t>
      </w:r>
      <w:r w:rsidRPr="00244C4C">
        <w:rPr>
          <w:rFonts w:ascii="GHEA Grapalat" w:hAnsi="GHEA Grapalat" w:cs="Sylfaen"/>
          <w:sz w:val="20"/>
          <w:szCs w:val="20"/>
        </w:rPr>
        <w:t>թ</w:t>
      </w:r>
      <w:r w:rsidRPr="00244C4C">
        <w:rPr>
          <w:rFonts w:ascii="GHEA Grapalat" w:hAnsi="GHEA Grapalat" w:cs="Arian AMU"/>
          <w:sz w:val="20"/>
          <w:szCs w:val="20"/>
        </w:rPr>
        <w:t>, 2012</w:t>
      </w:r>
      <w:r w:rsidRPr="00244C4C">
        <w:rPr>
          <w:rFonts w:ascii="GHEA Grapalat" w:hAnsi="GHEA Grapalat" w:cs="Sylfaen"/>
          <w:sz w:val="20"/>
          <w:szCs w:val="20"/>
        </w:rPr>
        <w:t>թ</w:t>
      </w:r>
      <w:r w:rsidRPr="00244C4C">
        <w:rPr>
          <w:rFonts w:ascii="GHEA Grapalat" w:hAnsi="GHEA Grapalat" w:cs="Arian AMU"/>
          <w:sz w:val="20"/>
          <w:szCs w:val="20"/>
        </w:rPr>
        <w:t>:</w:t>
      </w:r>
    </w:p>
    <w:p w:rsidR="00F3536E" w:rsidRPr="00244C4C" w:rsidRDefault="00F3536E" w:rsidP="00684B96">
      <w:pPr>
        <w:pStyle w:val="ListBullet"/>
        <w:numPr>
          <w:ilvl w:val="0"/>
          <w:numId w:val="0"/>
        </w:numPr>
        <w:rPr>
          <w:rFonts w:ascii="GHEA Grapalat" w:hAnsi="GHEA Grapalat" w:cs="Arian AMU"/>
        </w:rPr>
      </w:pPr>
      <w:r w:rsidRPr="00244C4C">
        <w:rPr>
          <w:rFonts w:ascii="GHEA Grapalat" w:hAnsi="GHEA Grapalat" w:cs="Arian AMU"/>
          <w:sz w:val="20"/>
          <w:szCs w:val="20"/>
        </w:rPr>
        <w:t xml:space="preserve">* </w:t>
      </w:r>
      <w:r w:rsidRPr="00244C4C">
        <w:rPr>
          <w:rFonts w:ascii="GHEA Grapalat" w:hAnsi="GHEA Grapalat" w:cs="Sylfaen"/>
          <w:sz w:val="20"/>
          <w:szCs w:val="20"/>
        </w:rPr>
        <w:t>Տվյալները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դեռևս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չեն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հրապարակվել</w:t>
      </w:r>
      <w:r w:rsidRPr="00244C4C">
        <w:rPr>
          <w:rFonts w:ascii="GHEA Grapalat" w:hAnsi="GHEA Grapalat" w:cs="Arian AMU"/>
        </w:rPr>
        <w:t>:</w:t>
      </w:r>
    </w:p>
    <w:p w:rsidR="00F3536E" w:rsidRPr="00244C4C" w:rsidRDefault="00F3536E" w:rsidP="008A7C9D">
      <w:pPr>
        <w:rPr>
          <w:rFonts w:ascii="GHEA Grapalat" w:hAnsi="GHEA Grapalat" w:cs="Arian AMU"/>
        </w:rPr>
      </w:pPr>
    </w:p>
    <w:p w:rsidR="00F3536E" w:rsidRPr="00244C4C" w:rsidRDefault="00F3536E" w:rsidP="00781835">
      <w:pPr>
        <w:pStyle w:val="Heading3"/>
        <w:rPr>
          <w:rFonts w:ascii="GHEA Grapalat" w:hAnsi="GHEA Grapalat"/>
          <w:lang w:val="hy-AM"/>
        </w:rPr>
      </w:pPr>
      <w:bookmarkStart w:id="12" w:name="_Toc345447057"/>
      <w:bookmarkStart w:id="13" w:name="_Toc361930896"/>
      <w:r w:rsidRPr="00244C4C">
        <w:rPr>
          <w:rFonts w:ascii="GHEA Grapalat" w:hAnsi="GHEA Grapalat" w:cs="Sylfaen"/>
          <w:lang w:val="hy-AM"/>
        </w:rPr>
        <w:t>Շինարարություն</w:t>
      </w:r>
      <w:bookmarkEnd w:id="12"/>
      <w:bookmarkEnd w:id="13"/>
    </w:p>
    <w:p w:rsidR="00F3536E" w:rsidRPr="00244C4C" w:rsidRDefault="00F3536E" w:rsidP="00A0452B">
      <w:pPr>
        <w:rPr>
          <w:rFonts w:ascii="GHEA Grapalat" w:hAnsi="GHEA Grapalat"/>
          <w:lang w:val="hy-AM"/>
        </w:rPr>
      </w:pPr>
      <w:r w:rsidRPr="000F351F">
        <w:rPr>
          <w:rFonts w:ascii="GHEA Grapalat" w:hAnsi="GHEA Grapalat"/>
          <w:lang w:val="hy-AM"/>
        </w:rPr>
        <w:t>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26.3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>.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շինարարություն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շինարարության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5.6%-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Աճը</w:t>
      </w:r>
      <w:r w:rsidRPr="00244C4C">
        <w:rPr>
          <w:rFonts w:ascii="GHEA Grapalat" w:hAnsi="GHEA Grapalat"/>
          <w:lang w:val="hy-AM"/>
        </w:rPr>
        <w:t xml:space="preserve"> </w:t>
      </w:r>
      <w:r w:rsidRPr="000F351F">
        <w:rPr>
          <w:rFonts w:ascii="GHEA Grapalat" w:hAnsi="GHEA Grapalat"/>
          <w:lang w:val="hy-AM"/>
        </w:rPr>
        <w:t>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-0.4%: </w:t>
      </w:r>
      <w:r w:rsidRPr="00244C4C">
        <w:rPr>
          <w:rFonts w:ascii="GHEA Grapalat" w:hAnsi="GHEA Grapalat" w:cs="Sylfaen"/>
          <w:lang w:val="hy-AM"/>
        </w:rPr>
        <w:t>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անկմանը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նախորդել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էր</w:t>
      </w:r>
      <w:r w:rsidRPr="00244C4C">
        <w:rPr>
          <w:rFonts w:ascii="GHEA Grapalat" w:hAnsi="GHEA Grapalat"/>
          <w:lang w:val="hy-AM"/>
        </w:rPr>
        <w:t xml:space="preserve"> 2010-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ահռելի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տոկոսային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առաջ՝</w:t>
      </w:r>
      <w:r w:rsidRPr="00244C4C">
        <w:rPr>
          <w:rFonts w:ascii="GHEA Grapalat" w:hAnsi="GHEA Grapalat"/>
          <w:lang w:val="hy-AM"/>
        </w:rPr>
        <w:t xml:space="preserve"> 2009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ճգնաժամային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անկումը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00572F">
      <w:pPr>
        <w:rPr>
          <w:rFonts w:ascii="GHEA Grapalat" w:hAnsi="GHEA Grapalat" w:cs="Arian AMU"/>
        </w:rPr>
      </w:pPr>
      <w:r w:rsidRPr="00244C4C">
        <w:rPr>
          <w:rFonts w:ascii="GHEA Grapalat" w:hAnsi="GHEA Grapalat" w:cs="Sylfaen"/>
          <w:lang w:val="hy-AM"/>
        </w:rPr>
        <w:t>Շինարարությունը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 w:cs="Arian AMU"/>
          <w:lang w:val="hy-AM"/>
        </w:rPr>
        <w:t>, 2008-201</w:t>
      </w:r>
      <w:r w:rsidRPr="00244C4C">
        <w:rPr>
          <w:rFonts w:ascii="GHEA Grapalat" w:hAnsi="GHEA Grapalat" w:cs="Arian AMU"/>
        </w:rPr>
        <w:t>2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 w:cs="Arian AMU"/>
          <w:lang w:val="hy-AM"/>
        </w:rPr>
        <w:t>.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234"/>
        <w:gridCol w:w="1219"/>
        <w:gridCol w:w="1238"/>
        <w:gridCol w:w="1150"/>
        <w:gridCol w:w="1325"/>
        <w:gridCol w:w="1325"/>
      </w:tblGrid>
      <w:tr w:rsidR="00F3536E" w:rsidRPr="00244C4C" w:rsidTr="00F8203B">
        <w:tc>
          <w:tcPr>
            <w:tcW w:w="1704" w:type="pct"/>
            <w:tcBorders>
              <w:top w:val="nil"/>
              <w:lef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642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2008</w:t>
            </w:r>
          </w:p>
        </w:tc>
        <w:tc>
          <w:tcPr>
            <w:tcW w:w="652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2009</w:t>
            </w:r>
          </w:p>
        </w:tc>
        <w:tc>
          <w:tcPr>
            <w:tcW w:w="606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2010</w:t>
            </w:r>
          </w:p>
        </w:tc>
        <w:tc>
          <w:tcPr>
            <w:tcW w:w="698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2011</w:t>
            </w:r>
          </w:p>
        </w:tc>
        <w:tc>
          <w:tcPr>
            <w:tcW w:w="698" w:type="pct"/>
            <w:tcBorders>
              <w:top w:val="nil"/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2012</w:t>
            </w:r>
          </w:p>
        </w:tc>
      </w:tr>
      <w:tr w:rsidR="00F3536E" w:rsidRPr="00244C4C" w:rsidTr="00F8203B">
        <w:tc>
          <w:tcPr>
            <w:tcW w:w="1704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Շինարարություն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, </w:t>
            </w:r>
          </w:p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մլրդ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դրամ</w:t>
            </w:r>
          </w:p>
        </w:tc>
        <w:tc>
          <w:tcPr>
            <w:tcW w:w="642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25</w:t>
            </w:r>
            <w:r w:rsidRPr="00244C4C">
              <w:rPr>
                <w:rFonts w:ascii="GHEA Grapalat" w:hAnsi="GHEA Grapalat" w:cs="Arian AMU"/>
              </w:rPr>
              <w:t>.</w:t>
            </w:r>
            <w:r w:rsidRPr="00244C4C">
              <w:rPr>
                <w:rFonts w:ascii="GHEA Grapalat" w:hAnsi="GHEA Grapalat" w:cs="Arian AMU"/>
                <w:lang w:val="hy-AM"/>
              </w:rPr>
              <w:t>4</w:t>
            </w:r>
          </w:p>
        </w:tc>
        <w:tc>
          <w:tcPr>
            <w:tcW w:w="652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22.2</w:t>
            </w:r>
          </w:p>
        </w:tc>
        <w:tc>
          <w:tcPr>
            <w:tcW w:w="606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41.6</w:t>
            </w:r>
          </w:p>
        </w:tc>
        <w:tc>
          <w:tcPr>
            <w:tcW w:w="69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26.7</w:t>
            </w:r>
          </w:p>
        </w:tc>
        <w:tc>
          <w:tcPr>
            <w:tcW w:w="698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26.3</w:t>
            </w:r>
          </w:p>
        </w:tc>
      </w:tr>
      <w:tr w:rsidR="00F3536E" w:rsidRPr="00244C4C" w:rsidTr="00F8203B">
        <w:tc>
          <w:tcPr>
            <w:tcW w:w="1704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jc w:val="left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ՀՀ</w:t>
            </w:r>
            <w:r w:rsidRPr="00244C4C">
              <w:rPr>
                <w:rFonts w:ascii="GHEA Grapalat" w:hAnsi="GHEA Grapalat" w:cs="Arian AMU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lang w:val="hy-AM"/>
              </w:rPr>
              <w:t>ում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</w:rPr>
              <w:t xml:space="preserve">  </w:t>
            </w:r>
          </w:p>
          <w:p w:rsidR="00F3536E" w:rsidRPr="00244C4C" w:rsidRDefault="00F3536E">
            <w:pPr>
              <w:jc w:val="left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մլրդ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դրամ</w:t>
            </w:r>
          </w:p>
        </w:tc>
        <w:tc>
          <w:tcPr>
            <w:tcW w:w="642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842.4</w:t>
            </w:r>
          </w:p>
        </w:tc>
        <w:tc>
          <w:tcPr>
            <w:tcW w:w="652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579</w:t>
            </w:r>
            <w:r w:rsidRPr="00244C4C">
              <w:rPr>
                <w:rFonts w:ascii="GHEA Grapalat" w:hAnsi="GHEA Grapalat" w:cs="Arian AMU"/>
              </w:rPr>
              <w:t>.7</w:t>
            </w:r>
          </w:p>
        </w:tc>
        <w:tc>
          <w:tcPr>
            <w:tcW w:w="606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579.8</w:t>
            </w:r>
          </w:p>
        </w:tc>
        <w:tc>
          <w:tcPr>
            <w:tcW w:w="69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480.8</w:t>
            </w:r>
          </w:p>
        </w:tc>
        <w:tc>
          <w:tcPr>
            <w:tcW w:w="698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469.7</w:t>
            </w:r>
          </w:p>
        </w:tc>
      </w:tr>
      <w:tr w:rsidR="00F3536E" w:rsidRPr="00244C4C" w:rsidTr="00F8203B">
        <w:tc>
          <w:tcPr>
            <w:tcW w:w="1704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jc w:val="left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Շինարարության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աճը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</w:rPr>
              <w:t>%</w:t>
            </w:r>
          </w:p>
        </w:tc>
        <w:tc>
          <w:tcPr>
            <w:tcW w:w="642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10.4</w:t>
            </w:r>
          </w:p>
        </w:tc>
        <w:tc>
          <w:tcPr>
            <w:tcW w:w="652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-12.6</w:t>
            </w:r>
          </w:p>
        </w:tc>
        <w:tc>
          <w:tcPr>
            <w:tcW w:w="606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87.4</w:t>
            </w:r>
          </w:p>
        </w:tc>
        <w:tc>
          <w:tcPr>
            <w:tcW w:w="69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-35.8</w:t>
            </w:r>
          </w:p>
        </w:tc>
        <w:tc>
          <w:tcPr>
            <w:tcW w:w="698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-0.4</w:t>
            </w:r>
          </w:p>
        </w:tc>
      </w:tr>
      <w:tr w:rsidR="00F3536E" w:rsidRPr="00244C4C" w:rsidTr="00F8203B">
        <w:tc>
          <w:tcPr>
            <w:tcW w:w="1704" w:type="pct"/>
            <w:tcBorders>
              <w:left w:val="nil"/>
              <w:bottom w:val="nil"/>
            </w:tcBorders>
            <w:vAlign w:val="center"/>
          </w:tcPr>
          <w:p w:rsidR="00F3536E" w:rsidRPr="00244C4C" w:rsidRDefault="00F3536E">
            <w:pPr>
              <w:jc w:val="left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Մասնաբաժինը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ՀՀ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ընդամենի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մեջ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</w:rPr>
              <w:t>%</w:t>
            </w:r>
          </w:p>
        </w:tc>
        <w:tc>
          <w:tcPr>
            <w:tcW w:w="642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3.0</w:t>
            </w:r>
          </w:p>
        </w:tc>
        <w:tc>
          <w:tcPr>
            <w:tcW w:w="652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3.8</w:t>
            </w:r>
          </w:p>
        </w:tc>
        <w:tc>
          <w:tcPr>
            <w:tcW w:w="606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7.2</w:t>
            </w:r>
          </w:p>
        </w:tc>
        <w:tc>
          <w:tcPr>
            <w:tcW w:w="698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5.6</w:t>
            </w:r>
          </w:p>
        </w:tc>
        <w:tc>
          <w:tcPr>
            <w:tcW w:w="698" w:type="pct"/>
            <w:tcBorders>
              <w:bottom w:val="nil"/>
              <w:right w:val="nil"/>
            </w:tcBorders>
            <w:vAlign w:val="center"/>
          </w:tcPr>
          <w:p w:rsidR="00F3536E" w:rsidRPr="00244C4C" w:rsidRDefault="00F3536E">
            <w:pPr>
              <w:ind w:right="-5"/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5.6</w:t>
            </w:r>
          </w:p>
        </w:tc>
      </w:tr>
    </w:tbl>
    <w:p w:rsidR="00F3536E" w:rsidRPr="00244C4C" w:rsidRDefault="00F3536E" w:rsidP="0050426E">
      <w:pPr>
        <w:rPr>
          <w:rFonts w:ascii="GHEA Grapalat" w:hAnsi="GHEA Grapalat" w:cs="Arian AMU"/>
        </w:rPr>
      </w:pPr>
    </w:p>
    <w:p w:rsidR="00F3536E" w:rsidRPr="00244C4C" w:rsidRDefault="00F3536E" w:rsidP="000B2126">
      <w:pPr>
        <w:rPr>
          <w:rFonts w:ascii="GHEA Grapalat" w:hAnsi="GHEA Grapalat" w:cs="Arian AMU"/>
        </w:rPr>
      </w:pPr>
      <w:r w:rsidRPr="00244C4C">
        <w:rPr>
          <w:rFonts w:ascii="GHEA Grapalat" w:hAnsi="GHEA Grapalat" w:cs="Arian AMU"/>
        </w:rPr>
        <w:t>*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Աղբյուրը</w:t>
      </w:r>
      <w:r w:rsidRPr="00244C4C">
        <w:rPr>
          <w:rFonts w:ascii="GHEA Grapalat" w:hAnsi="GHEA Grapalat" w:cs="Arian AMU"/>
          <w:sz w:val="20"/>
          <w:szCs w:val="20"/>
        </w:rPr>
        <w:t>`  «</w:t>
      </w:r>
      <w:r w:rsidRPr="00244C4C">
        <w:rPr>
          <w:rFonts w:ascii="GHEA Grapalat" w:hAnsi="GHEA Grapalat" w:cs="Sylfaen"/>
          <w:sz w:val="20"/>
          <w:szCs w:val="20"/>
        </w:rPr>
        <w:t>Հայաստանի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Հանրապետության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սոցիալ</w:t>
      </w:r>
      <w:r w:rsidRPr="00244C4C">
        <w:rPr>
          <w:rFonts w:ascii="GHEA Grapalat" w:hAnsi="GHEA Grapalat" w:cs="Arian AMU"/>
          <w:sz w:val="20"/>
          <w:szCs w:val="20"/>
        </w:rPr>
        <w:t>-</w:t>
      </w:r>
      <w:r w:rsidRPr="00244C4C">
        <w:rPr>
          <w:rFonts w:ascii="GHEA Grapalat" w:hAnsi="GHEA Grapalat" w:cs="Sylfaen"/>
          <w:sz w:val="20"/>
          <w:szCs w:val="20"/>
        </w:rPr>
        <w:t>տնտեսական</w:t>
      </w:r>
      <w:r w:rsidRPr="00244C4C">
        <w:rPr>
          <w:rFonts w:ascii="GHEA Grapalat" w:hAnsi="GHEA Grapalat" w:cs="Arian AMU"/>
          <w:sz w:val="20"/>
          <w:szCs w:val="20"/>
        </w:rPr>
        <w:t xml:space="preserve"> </w:t>
      </w:r>
      <w:r w:rsidRPr="00244C4C">
        <w:rPr>
          <w:rFonts w:ascii="GHEA Grapalat" w:hAnsi="GHEA Grapalat" w:cs="Sylfaen"/>
          <w:sz w:val="20"/>
          <w:szCs w:val="20"/>
        </w:rPr>
        <w:t>վիճակը</w:t>
      </w:r>
      <w:r w:rsidRPr="00244C4C">
        <w:rPr>
          <w:rFonts w:ascii="GHEA Grapalat" w:hAnsi="GHEA Grapalat" w:cs="Arian AMU"/>
          <w:sz w:val="20"/>
          <w:szCs w:val="20"/>
        </w:rPr>
        <w:t>» 2008</w:t>
      </w:r>
      <w:r w:rsidRPr="00244C4C">
        <w:rPr>
          <w:rFonts w:ascii="GHEA Grapalat" w:hAnsi="GHEA Grapalat" w:cs="Sylfaen"/>
          <w:sz w:val="20"/>
          <w:szCs w:val="20"/>
        </w:rPr>
        <w:t>թ</w:t>
      </w:r>
      <w:r w:rsidRPr="00244C4C">
        <w:rPr>
          <w:rFonts w:ascii="GHEA Grapalat" w:hAnsi="GHEA Grapalat" w:cs="Arian AMU"/>
          <w:sz w:val="20"/>
          <w:szCs w:val="20"/>
        </w:rPr>
        <w:t>, 2009</w:t>
      </w:r>
      <w:r w:rsidRPr="00244C4C">
        <w:rPr>
          <w:rFonts w:ascii="GHEA Grapalat" w:hAnsi="GHEA Grapalat" w:cs="Sylfaen"/>
          <w:sz w:val="20"/>
          <w:szCs w:val="20"/>
        </w:rPr>
        <w:t>թ</w:t>
      </w:r>
      <w:r w:rsidRPr="00244C4C">
        <w:rPr>
          <w:rFonts w:ascii="GHEA Grapalat" w:hAnsi="GHEA Grapalat" w:cs="Arian AMU"/>
          <w:sz w:val="20"/>
          <w:szCs w:val="20"/>
        </w:rPr>
        <w:t>, 2010</w:t>
      </w:r>
      <w:r w:rsidRPr="00244C4C">
        <w:rPr>
          <w:rFonts w:ascii="GHEA Grapalat" w:hAnsi="GHEA Grapalat" w:cs="Sylfaen"/>
          <w:sz w:val="20"/>
          <w:szCs w:val="20"/>
        </w:rPr>
        <w:t>թ</w:t>
      </w:r>
      <w:r w:rsidRPr="00244C4C">
        <w:rPr>
          <w:rFonts w:ascii="GHEA Grapalat" w:hAnsi="GHEA Grapalat" w:cs="Arian AMU"/>
          <w:sz w:val="20"/>
          <w:szCs w:val="20"/>
        </w:rPr>
        <w:t>, 2011</w:t>
      </w:r>
      <w:r w:rsidRPr="00244C4C">
        <w:rPr>
          <w:rFonts w:ascii="GHEA Grapalat" w:hAnsi="GHEA Grapalat" w:cs="Sylfaen"/>
          <w:sz w:val="20"/>
          <w:szCs w:val="20"/>
        </w:rPr>
        <w:t>թ</w:t>
      </w:r>
      <w:r w:rsidRPr="00244C4C">
        <w:rPr>
          <w:rFonts w:ascii="GHEA Grapalat" w:hAnsi="GHEA Grapalat" w:cs="Arian AMU"/>
          <w:sz w:val="20"/>
          <w:szCs w:val="20"/>
        </w:rPr>
        <w:t>, 2012</w:t>
      </w:r>
      <w:r w:rsidRPr="00244C4C">
        <w:rPr>
          <w:rFonts w:ascii="GHEA Grapalat" w:hAnsi="GHEA Grapalat" w:cs="Sylfaen"/>
          <w:sz w:val="20"/>
          <w:szCs w:val="20"/>
        </w:rPr>
        <w:t>թ</w:t>
      </w:r>
      <w:r w:rsidRPr="00244C4C">
        <w:rPr>
          <w:rFonts w:ascii="GHEA Grapalat" w:hAnsi="GHEA Grapalat" w:cs="Arian AMU"/>
          <w:sz w:val="20"/>
          <w:szCs w:val="20"/>
        </w:rPr>
        <w:t>:</w:t>
      </w:r>
    </w:p>
    <w:p w:rsidR="00F3536E" w:rsidRPr="00244C4C" w:rsidRDefault="00F3536E" w:rsidP="00781835">
      <w:pPr>
        <w:pStyle w:val="Heading3"/>
        <w:rPr>
          <w:rFonts w:ascii="GHEA Grapalat" w:hAnsi="GHEA Grapalat"/>
          <w:lang w:val="hy-AM"/>
        </w:rPr>
      </w:pPr>
      <w:bookmarkStart w:id="14" w:name="_Toc345447058"/>
      <w:bookmarkStart w:id="15" w:name="_Toc361930897"/>
      <w:r w:rsidRPr="00244C4C">
        <w:rPr>
          <w:rFonts w:ascii="GHEA Grapalat" w:hAnsi="GHEA Grapalat" w:cs="Sylfaen"/>
          <w:lang w:val="hy-AM"/>
        </w:rPr>
        <w:t>Առևտուր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</w:t>
      </w:r>
      <w:bookmarkEnd w:id="14"/>
      <w:bookmarkEnd w:id="15"/>
    </w:p>
    <w:p w:rsidR="00F3536E" w:rsidRPr="00244C4C" w:rsidRDefault="00F3536E" w:rsidP="00D62399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Arian AMU"/>
          <w:lang w:val="hy-AM"/>
        </w:rPr>
        <w:t>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մանրածախ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առևտրաշրջանառությունը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15.4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նախորդ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 w:cs="Arian AMU"/>
          <w:lang w:val="hy-AM"/>
        </w:rPr>
        <w:t xml:space="preserve"> 27.3%-</w:t>
      </w:r>
      <w:r w:rsidRPr="00244C4C">
        <w:rPr>
          <w:rFonts w:ascii="GHEA Grapalat" w:hAnsi="GHEA Grapalat" w:cs="Sylfaen"/>
          <w:lang w:val="hy-AM"/>
        </w:rPr>
        <w:t>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, 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տեմպը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նախորդ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ընդամենի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է՝</w:t>
      </w:r>
      <w:r w:rsidRPr="00244C4C">
        <w:rPr>
          <w:rFonts w:ascii="GHEA Grapalat" w:hAnsi="GHEA Grapalat" w:cs="Arian AMU"/>
          <w:lang w:val="hy-AM"/>
        </w:rPr>
        <w:t xml:space="preserve"> 1.1%, </w:t>
      </w:r>
      <w:r w:rsidRPr="00244C4C">
        <w:rPr>
          <w:rFonts w:ascii="GHEA Grapalat" w:hAnsi="GHEA Grapalat" w:cs="Sylfaen"/>
          <w:lang w:val="hy-AM"/>
        </w:rPr>
        <w:t>ընդ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փոփոխվել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Նույնը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ոլորտում՝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է՝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կրկին</w:t>
      </w:r>
      <w:r w:rsidRPr="00244C4C">
        <w:rPr>
          <w:rFonts w:ascii="GHEA Grapalat" w:hAnsi="GHEA Grapalat" w:cs="Arian AMU"/>
          <w:lang w:val="hy-AM"/>
        </w:rPr>
        <w:t xml:space="preserve"> 1 </w:t>
      </w:r>
      <w:r w:rsidRPr="00244C4C">
        <w:rPr>
          <w:rFonts w:ascii="GHEA Grapalat" w:hAnsi="GHEA Grapalat" w:cs="Sylfaen"/>
          <w:lang w:val="hy-AM"/>
        </w:rPr>
        <w:t>տոկոսին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 w:cs="Arian AMU"/>
          <w:lang w:val="hy-AM"/>
        </w:rPr>
        <w:t xml:space="preserve">: </w:t>
      </w:r>
    </w:p>
    <w:p w:rsidR="00F3536E" w:rsidRPr="00244C4C" w:rsidRDefault="00F3536E" w:rsidP="00680C7D">
      <w:pPr>
        <w:rPr>
          <w:rFonts w:ascii="GHEA Grapalat" w:hAnsi="GHEA Grapalat" w:cs="Arian AMU"/>
          <w:sz w:val="14"/>
          <w:lang w:val="hy-AM"/>
        </w:rPr>
      </w:pPr>
    </w:p>
    <w:p w:rsidR="00F3536E" w:rsidRPr="00244C4C" w:rsidRDefault="00F3536E" w:rsidP="00D62399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Մանրածախ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առևտուրը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 w:cs="Arian AMU"/>
          <w:lang w:val="hy-AM"/>
        </w:rPr>
        <w:t>, 2008-2012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 w:cs="Arian AMU"/>
          <w:lang w:val="hy-AM"/>
        </w:rPr>
        <w:t>.</w:t>
      </w:r>
    </w:p>
    <w:p w:rsidR="00F3536E" w:rsidRPr="00244C4C" w:rsidRDefault="00F3536E" w:rsidP="00870383">
      <w:pPr>
        <w:rPr>
          <w:rFonts w:ascii="GHEA Grapalat" w:hAnsi="GHEA Grapalat" w:cs="Arian AMU"/>
          <w:sz w:val="14"/>
          <w:lang w:val="hy-AM"/>
        </w:rPr>
      </w:pPr>
    </w:p>
    <w:p w:rsidR="00F3536E" w:rsidRPr="00244C4C" w:rsidRDefault="00F3536E" w:rsidP="00A0452B">
      <w:pPr>
        <w:rPr>
          <w:rFonts w:ascii="GHEA Grapalat" w:hAnsi="GHEA Grapalat" w:cs="Arian AMU"/>
          <w:lang w:val="hy-AM"/>
        </w:rPr>
      </w:pPr>
    </w:p>
    <w:tbl>
      <w:tblPr>
        <w:tblW w:w="5000" w:type="pct"/>
        <w:tblInd w:w="-422" w:type="dxa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145"/>
        <w:gridCol w:w="970"/>
        <w:gridCol w:w="1147"/>
        <w:gridCol w:w="1147"/>
        <w:gridCol w:w="1059"/>
        <w:gridCol w:w="1023"/>
      </w:tblGrid>
      <w:tr w:rsidR="00F3536E" w:rsidRPr="00244C4C" w:rsidTr="00C97ACB">
        <w:tc>
          <w:tcPr>
            <w:tcW w:w="2184" w:type="pct"/>
            <w:tcBorders>
              <w:top w:val="nil"/>
              <w:lef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511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2008</w:t>
            </w:r>
          </w:p>
        </w:tc>
        <w:tc>
          <w:tcPr>
            <w:tcW w:w="604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2009</w:t>
            </w:r>
          </w:p>
        </w:tc>
        <w:tc>
          <w:tcPr>
            <w:tcW w:w="604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2010</w:t>
            </w:r>
          </w:p>
        </w:tc>
        <w:tc>
          <w:tcPr>
            <w:tcW w:w="558" w:type="pct"/>
            <w:tcBorders>
              <w:top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2011</w:t>
            </w:r>
          </w:p>
        </w:tc>
        <w:tc>
          <w:tcPr>
            <w:tcW w:w="539" w:type="pct"/>
            <w:tcBorders>
              <w:top w:val="nil"/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2012</w:t>
            </w:r>
          </w:p>
        </w:tc>
      </w:tr>
      <w:tr w:rsidR="00F3536E" w:rsidRPr="00244C4C" w:rsidTr="00C97ACB">
        <w:tc>
          <w:tcPr>
            <w:tcW w:w="2184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jc w:val="left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Մանրածախ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առևտրի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շրջանառությունը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մլրդ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</w:p>
        </w:tc>
        <w:tc>
          <w:tcPr>
            <w:tcW w:w="51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10</w:t>
            </w:r>
            <w:r w:rsidRPr="00244C4C">
              <w:rPr>
                <w:rFonts w:ascii="GHEA Grapalat" w:hAnsi="GHEA Grapalat" w:cs="Arian AMU"/>
                <w:sz w:val="22"/>
              </w:rPr>
              <w:t>.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1</w:t>
            </w:r>
          </w:p>
        </w:tc>
        <w:tc>
          <w:tcPr>
            <w:tcW w:w="604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9</w:t>
            </w:r>
            <w:r w:rsidRPr="00244C4C">
              <w:rPr>
                <w:rFonts w:ascii="GHEA Grapalat" w:hAnsi="GHEA Grapalat" w:cs="Arian AMU"/>
                <w:sz w:val="22"/>
              </w:rPr>
              <w:t>.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1</w:t>
            </w:r>
          </w:p>
        </w:tc>
        <w:tc>
          <w:tcPr>
            <w:tcW w:w="604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11</w:t>
            </w:r>
            <w:r w:rsidRPr="00244C4C">
              <w:rPr>
                <w:rFonts w:ascii="GHEA Grapalat" w:hAnsi="GHEA Grapalat" w:cs="Arian AMU"/>
                <w:sz w:val="22"/>
              </w:rPr>
              <w:t>.1</w:t>
            </w:r>
          </w:p>
        </w:tc>
        <w:tc>
          <w:tcPr>
            <w:tcW w:w="55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12</w:t>
            </w:r>
            <w:r w:rsidRPr="00244C4C">
              <w:rPr>
                <w:rFonts w:ascii="GHEA Grapalat" w:hAnsi="GHEA Grapalat" w:cs="Arian AMU"/>
                <w:sz w:val="22"/>
              </w:rPr>
              <w:t>.1</w:t>
            </w:r>
          </w:p>
        </w:tc>
        <w:tc>
          <w:tcPr>
            <w:tcW w:w="539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15.4</w:t>
            </w:r>
          </w:p>
        </w:tc>
      </w:tr>
      <w:tr w:rsidR="00F3536E" w:rsidRPr="00244C4C" w:rsidTr="00C97ACB">
        <w:tc>
          <w:tcPr>
            <w:tcW w:w="2184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մլրդ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</w:p>
        </w:tc>
        <w:tc>
          <w:tcPr>
            <w:tcW w:w="51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1059</w:t>
            </w:r>
            <w:r w:rsidRPr="00244C4C">
              <w:rPr>
                <w:rFonts w:ascii="GHEA Grapalat" w:hAnsi="GHEA Grapalat" w:cs="Arian AMU"/>
                <w:sz w:val="22"/>
              </w:rPr>
              <w:t>.6</w:t>
            </w:r>
          </w:p>
        </w:tc>
        <w:tc>
          <w:tcPr>
            <w:tcW w:w="604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1065</w:t>
            </w:r>
            <w:r w:rsidRPr="00244C4C">
              <w:rPr>
                <w:rFonts w:ascii="GHEA Grapalat" w:hAnsi="GHEA Grapalat" w:cs="Arian AMU"/>
                <w:sz w:val="22"/>
              </w:rPr>
              <w:t>.5</w:t>
            </w:r>
          </w:p>
        </w:tc>
        <w:tc>
          <w:tcPr>
            <w:tcW w:w="604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1162</w:t>
            </w:r>
            <w:r w:rsidRPr="00244C4C">
              <w:rPr>
                <w:rFonts w:ascii="GHEA Grapalat" w:hAnsi="GHEA Grapalat" w:cs="Arian AMU"/>
                <w:sz w:val="22"/>
              </w:rPr>
              <w:t>.3</w:t>
            </w:r>
          </w:p>
        </w:tc>
        <w:tc>
          <w:tcPr>
            <w:tcW w:w="55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>1302</w:t>
            </w:r>
            <w:r w:rsidRPr="00244C4C">
              <w:rPr>
                <w:rFonts w:ascii="GHEA Grapalat" w:hAnsi="GHEA Grapalat" w:cs="Arian AMU"/>
                <w:sz w:val="22"/>
              </w:rPr>
              <w:t>.2</w:t>
            </w:r>
          </w:p>
        </w:tc>
        <w:tc>
          <w:tcPr>
            <w:tcW w:w="539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1378.0</w:t>
            </w:r>
          </w:p>
        </w:tc>
      </w:tr>
      <w:tr w:rsidR="00F3536E" w:rsidRPr="00244C4C" w:rsidTr="00C97ACB">
        <w:tc>
          <w:tcPr>
            <w:tcW w:w="2184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Մանրածախ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առևտրի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շրջանառության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աճը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2"/>
              </w:rPr>
              <w:t>%</w:t>
            </w:r>
          </w:p>
        </w:tc>
        <w:tc>
          <w:tcPr>
            <w:tcW w:w="51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14.9</w:t>
            </w:r>
          </w:p>
        </w:tc>
        <w:tc>
          <w:tcPr>
            <w:tcW w:w="604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-9.9</w:t>
            </w:r>
          </w:p>
        </w:tc>
        <w:tc>
          <w:tcPr>
            <w:tcW w:w="604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22.0</w:t>
            </w:r>
          </w:p>
        </w:tc>
        <w:tc>
          <w:tcPr>
            <w:tcW w:w="55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9.0</w:t>
            </w:r>
          </w:p>
        </w:tc>
        <w:tc>
          <w:tcPr>
            <w:tcW w:w="539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27.3</w:t>
            </w:r>
          </w:p>
        </w:tc>
      </w:tr>
      <w:tr w:rsidR="00F3536E" w:rsidRPr="00244C4C" w:rsidTr="00C97ACB">
        <w:tc>
          <w:tcPr>
            <w:tcW w:w="2184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Մասնաբաժինը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մեջ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2"/>
              </w:rPr>
              <w:t>%</w:t>
            </w:r>
          </w:p>
        </w:tc>
        <w:tc>
          <w:tcPr>
            <w:tcW w:w="51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1.0</w:t>
            </w:r>
          </w:p>
        </w:tc>
        <w:tc>
          <w:tcPr>
            <w:tcW w:w="604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0.9</w:t>
            </w:r>
          </w:p>
        </w:tc>
        <w:tc>
          <w:tcPr>
            <w:tcW w:w="604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1.0</w:t>
            </w:r>
          </w:p>
        </w:tc>
        <w:tc>
          <w:tcPr>
            <w:tcW w:w="55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0.9</w:t>
            </w:r>
          </w:p>
        </w:tc>
        <w:tc>
          <w:tcPr>
            <w:tcW w:w="539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1.1</w:t>
            </w:r>
          </w:p>
        </w:tc>
      </w:tr>
      <w:tr w:rsidR="00F3536E" w:rsidRPr="00244C4C" w:rsidTr="00C97ACB">
        <w:tc>
          <w:tcPr>
            <w:tcW w:w="2184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jc w:val="left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մլրդ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</w:p>
        </w:tc>
        <w:tc>
          <w:tcPr>
            <w:tcW w:w="51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7.9</w:t>
            </w:r>
          </w:p>
        </w:tc>
        <w:tc>
          <w:tcPr>
            <w:tcW w:w="604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7.2</w:t>
            </w:r>
          </w:p>
        </w:tc>
        <w:tc>
          <w:tcPr>
            <w:tcW w:w="604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8.6</w:t>
            </w:r>
          </w:p>
        </w:tc>
        <w:tc>
          <w:tcPr>
            <w:tcW w:w="55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9.4</w:t>
            </w:r>
          </w:p>
        </w:tc>
        <w:tc>
          <w:tcPr>
            <w:tcW w:w="539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11.7</w:t>
            </w:r>
          </w:p>
        </w:tc>
      </w:tr>
      <w:tr w:rsidR="00F3536E" w:rsidRPr="00244C4C" w:rsidTr="00C97ACB">
        <w:tc>
          <w:tcPr>
            <w:tcW w:w="2184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մլրդ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</w:p>
        </w:tc>
        <w:tc>
          <w:tcPr>
            <w:tcW w:w="51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732.0</w:t>
            </w:r>
          </w:p>
        </w:tc>
        <w:tc>
          <w:tcPr>
            <w:tcW w:w="604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737.6</w:t>
            </w:r>
          </w:p>
        </w:tc>
        <w:tc>
          <w:tcPr>
            <w:tcW w:w="604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791.2</w:t>
            </w:r>
          </w:p>
        </w:tc>
        <w:tc>
          <w:tcPr>
            <w:tcW w:w="55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865.6</w:t>
            </w:r>
          </w:p>
        </w:tc>
        <w:tc>
          <w:tcPr>
            <w:tcW w:w="539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972.6</w:t>
            </w:r>
          </w:p>
        </w:tc>
      </w:tr>
      <w:tr w:rsidR="00F3536E" w:rsidRPr="00244C4C" w:rsidTr="00C97ACB">
        <w:tc>
          <w:tcPr>
            <w:tcW w:w="2184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աճը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2"/>
              </w:rPr>
              <w:t>%</w:t>
            </w:r>
          </w:p>
        </w:tc>
        <w:tc>
          <w:tcPr>
            <w:tcW w:w="511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18.0</w:t>
            </w:r>
          </w:p>
        </w:tc>
        <w:tc>
          <w:tcPr>
            <w:tcW w:w="604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-8.9</w:t>
            </w:r>
          </w:p>
        </w:tc>
        <w:tc>
          <w:tcPr>
            <w:tcW w:w="604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19.4</w:t>
            </w:r>
          </w:p>
        </w:tc>
        <w:tc>
          <w:tcPr>
            <w:tcW w:w="558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9.3</w:t>
            </w:r>
          </w:p>
        </w:tc>
        <w:tc>
          <w:tcPr>
            <w:tcW w:w="539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24.5</w:t>
            </w:r>
          </w:p>
        </w:tc>
      </w:tr>
      <w:tr w:rsidR="00F3536E" w:rsidRPr="00244C4C" w:rsidTr="00C97ACB">
        <w:tc>
          <w:tcPr>
            <w:tcW w:w="2184" w:type="pct"/>
            <w:tcBorders>
              <w:left w:val="nil"/>
              <w:bottom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Մասնաբաժինը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ՀՀ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մեջ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Arian AMU"/>
                <w:sz w:val="22"/>
              </w:rPr>
              <w:t>%</w:t>
            </w:r>
          </w:p>
        </w:tc>
        <w:tc>
          <w:tcPr>
            <w:tcW w:w="511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1.1</w:t>
            </w:r>
          </w:p>
        </w:tc>
        <w:tc>
          <w:tcPr>
            <w:tcW w:w="604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1.0</w:t>
            </w:r>
          </w:p>
        </w:tc>
        <w:tc>
          <w:tcPr>
            <w:tcW w:w="604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1.1</w:t>
            </w:r>
          </w:p>
        </w:tc>
        <w:tc>
          <w:tcPr>
            <w:tcW w:w="558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1.1</w:t>
            </w:r>
          </w:p>
        </w:tc>
        <w:tc>
          <w:tcPr>
            <w:tcW w:w="539" w:type="pct"/>
            <w:tcBorders>
              <w:bottom w:val="nil"/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1.2</w:t>
            </w:r>
          </w:p>
        </w:tc>
      </w:tr>
    </w:tbl>
    <w:p w:rsidR="00F3536E" w:rsidRPr="00244C4C" w:rsidRDefault="00F3536E">
      <w:pPr>
        <w:rPr>
          <w:rFonts w:ascii="GHEA Grapalat" w:hAnsi="GHEA Grapalat" w:cs="Arian AMU"/>
          <w:sz w:val="12"/>
          <w:lang w:val="hy-AM"/>
        </w:rPr>
      </w:pPr>
    </w:p>
    <w:p w:rsidR="00F3536E" w:rsidRPr="00244C4C" w:rsidRDefault="00F3536E">
      <w:pPr>
        <w:rPr>
          <w:rFonts w:ascii="GHEA Grapalat" w:hAnsi="GHEA Grapalat" w:cs="Arian AMU"/>
          <w:sz w:val="12"/>
          <w:lang w:val="hy-AM"/>
        </w:rPr>
      </w:pPr>
    </w:p>
    <w:p w:rsidR="00F3536E" w:rsidRPr="00244C4C" w:rsidRDefault="00F3536E">
      <w:pPr>
        <w:rPr>
          <w:rFonts w:ascii="GHEA Grapalat" w:hAnsi="GHEA Grapalat"/>
          <w:sz w:val="12"/>
          <w:lang w:val="hy-AM"/>
        </w:rPr>
      </w:pPr>
    </w:p>
    <w:p w:rsidR="00F3536E" w:rsidRPr="00244C4C" w:rsidRDefault="00F3536E" w:rsidP="00A0452B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աստիճանաբար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մանրածախ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առևտրի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օբյեկտների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 w:cs="Arian AMU"/>
          <w:lang w:val="hy-AM"/>
        </w:rPr>
        <w:t>:</w:t>
      </w:r>
    </w:p>
    <w:tbl>
      <w:tblPr>
        <w:tblW w:w="49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061"/>
        <w:gridCol w:w="980"/>
        <w:gridCol w:w="980"/>
        <w:gridCol w:w="980"/>
        <w:gridCol w:w="978"/>
        <w:gridCol w:w="1070"/>
        <w:gridCol w:w="1252"/>
      </w:tblGrid>
      <w:tr w:rsidR="00F3536E" w:rsidRPr="00244C4C" w:rsidTr="00B70AD0">
        <w:trPr>
          <w:trHeight w:val="486"/>
        </w:trPr>
        <w:tc>
          <w:tcPr>
            <w:tcW w:w="1645" w:type="pct"/>
            <w:tcBorders>
              <w:top w:val="nil"/>
              <w:lef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3355" w:type="pct"/>
            <w:gridSpan w:val="6"/>
            <w:tcBorders>
              <w:top w:val="nil"/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Մանրածախ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առևտրի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օբյեկտների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քանակը</w:t>
            </w:r>
          </w:p>
        </w:tc>
      </w:tr>
      <w:tr w:rsidR="00F3536E" w:rsidRPr="00244C4C" w:rsidTr="00B70AD0">
        <w:trPr>
          <w:trHeight w:val="499"/>
        </w:trPr>
        <w:tc>
          <w:tcPr>
            <w:tcW w:w="1645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b/>
                <w:lang w:val="hy-AM"/>
              </w:rPr>
            </w:pP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2007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2008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2009</w:t>
            </w:r>
          </w:p>
        </w:tc>
        <w:tc>
          <w:tcPr>
            <w:tcW w:w="526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2010</w:t>
            </w:r>
          </w:p>
        </w:tc>
        <w:tc>
          <w:tcPr>
            <w:tcW w:w="57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2011</w:t>
            </w:r>
          </w:p>
        </w:tc>
        <w:tc>
          <w:tcPr>
            <w:tcW w:w="672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2012</w:t>
            </w:r>
          </w:p>
        </w:tc>
      </w:tr>
      <w:tr w:rsidR="00F3536E" w:rsidRPr="00244C4C" w:rsidTr="00B70AD0">
        <w:trPr>
          <w:trHeight w:val="486"/>
        </w:trPr>
        <w:tc>
          <w:tcPr>
            <w:tcW w:w="1645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Մանրածախ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առևտրի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օբյեկտներ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ընդամենը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415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460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472</w:t>
            </w:r>
          </w:p>
        </w:tc>
        <w:tc>
          <w:tcPr>
            <w:tcW w:w="526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440</w:t>
            </w:r>
          </w:p>
        </w:tc>
        <w:tc>
          <w:tcPr>
            <w:tcW w:w="57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415</w:t>
            </w:r>
          </w:p>
        </w:tc>
        <w:tc>
          <w:tcPr>
            <w:tcW w:w="672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383</w:t>
            </w:r>
          </w:p>
        </w:tc>
      </w:tr>
      <w:tr w:rsidR="00F3536E" w:rsidRPr="00244C4C" w:rsidTr="00B70AD0">
        <w:trPr>
          <w:trHeight w:val="486"/>
        </w:trPr>
        <w:tc>
          <w:tcPr>
            <w:tcW w:w="1645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i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i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lang w:val="hy-AM"/>
              </w:rPr>
              <w:t>թվում՝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526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57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672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</w:p>
        </w:tc>
      </w:tr>
      <w:tr w:rsidR="00F3536E" w:rsidRPr="00244C4C" w:rsidTr="00B70AD0">
        <w:trPr>
          <w:trHeight w:val="486"/>
        </w:trPr>
        <w:tc>
          <w:tcPr>
            <w:tcW w:w="1645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Խանութներ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138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175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184</w:t>
            </w:r>
          </w:p>
        </w:tc>
        <w:tc>
          <w:tcPr>
            <w:tcW w:w="526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174</w:t>
            </w:r>
          </w:p>
        </w:tc>
        <w:tc>
          <w:tcPr>
            <w:tcW w:w="57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173</w:t>
            </w:r>
          </w:p>
        </w:tc>
        <w:tc>
          <w:tcPr>
            <w:tcW w:w="672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167</w:t>
            </w:r>
          </w:p>
        </w:tc>
      </w:tr>
      <w:tr w:rsidR="00F3536E" w:rsidRPr="00244C4C" w:rsidTr="00B70AD0">
        <w:trPr>
          <w:trHeight w:val="486"/>
        </w:trPr>
        <w:tc>
          <w:tcPr>
            <w:tcW w:w="1645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Կրպակներ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248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246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244</w:t>
            </w:r>
          </w:p>
        </w:tc>
        <w:tc>
          <w:tcPr>
            <w:tcW w:w="526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219</w:t>
            </w:r>
          </w:p>
        </w:tc>
        <w:tc>
          <w:tcPr>
            <w:tcW w:w="57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196</w:t>
            </w:r>
          </w:p>
        </w:tc>
        <w:tc>
          <w:tcPr>
            <w:tcW w:w="672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174</w:t>
            </w:r>
          </w:p>
        </w:tc>
      </w:tr>
      <w:tr w:rsidR="00F3536E" w:rsidRPr="00244C4C" w:rsidTr="00B70AD0">
        <w:trPr>
          <w:trHeight w:val="499"/>
        </w:trPr>
        <w:tc>
          <w:tcPr>
            <w:tcW w:w="1645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գյուղատնտեսական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շուկաներ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3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3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</w:t>
            </w:r>
          </w:p>
        </w:tc>
        <w:tc>
          <w:tcPr>
            <w:tcW w:w="526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</w:t>
            </w:r>
          </w:p>
        </w:tc>
        <w:tc>
          <w:tcPr>
            <w:tcW w:w="57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</w:t>
            </w:r>
          </w:p>
        </w:tc>
        <w:tc>
          <w:tcPr>
            <w:tcW w:w="672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-</w:t>
            </w:r>
          </w:p>
        </w:tc>
      </w:tr>
      <w:tr w:rsidR="00F3536E" w:rsidRPr="00244C4C" w:rsidTr="00B70AD0">
        <w:trPr>
          <w:trHeight w:val="486"/>
        </w:trPr>
        <w:tc>
          <w:tcPr>
            <w:tcW w:w="1645" w:type="pct"/>
            <w:tcBorders>
              <w:left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սպառողական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ապրանքների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շուկաներ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4</w:t>
            </w:r>
          </w:p>
        </w:tc>
        <w:tc>
          <w:tcPr>
            <w:tcW w:w="527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5</w:t>
            </w:r>
          </w:p>
        </w:tc>
        <w:tc>
          <w:tcPr>
            <w:tcW w:w="526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4</w:t>
            </w:r>
          </w:p>
        </w:tc>
        <w:tc>
          <w:tcPr>
            <w:tcW w:w="575" w:type="pct"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4</w:t>
            </w:r>
          </w:p>
        </w:tc>
        <w:tc>
          <w:tcPr>
            <w:tcW w:w="672" w:type="pct"/>
            <w:tcBorders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4</w:t>
            </w:r>
          </w:p>
        </w:tc>
      </w:tr>
      <w:tr w:rsidR="00F3536E" w:rsidRPr="00244C4C" w:rsidTr="00B70AD0">
        <w:trPr>
          <w:trHeight w:val="486"/>
        </w:trPr>
        <w:tc>
          <w:tcPr>
            <w:tcW w:w="1645" w:type="pct"/>
            <w:tcBorders>
              <w:left w:val="nil"/>
              <w:bottom w:val="nil"/>
            </w:tcBorders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առևտրի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այլ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օբյեկտներ</w:t>
            </w:r>
          </w:p>
        </w:tc>
        <w:tc>
          <w:tcPr>
            <w:tcW w:w="527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24</w:t>
            </w:r>
          </w:p>
        </w:tc>
        <w:tc>
          <w:tcPr>
            <w:tcW w:w="527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32</w:t>
            </w:r>
          </w:p>
        </w:tc>
        <w:tc>
          <w:tcPr>
            <w:tcW w:w="527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38</w:t>
            </w:r>
          </w:p>
        </w:tc>
        <w:tc>
          <w:tcPr>
            <w:tcW w:w="526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42</w:t>
            </w:r>
          </w:p>
        </w:tc>
        <w:tc>
          <w:tcPr>
            <w:tcW w:w="575" w:type="pct"/>
            <w:tcBorders>
              <w:bottom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41</w:t>
            </w:r>
          </w:p>
        </w:tc>
        <w:tc>
          <w:tcPr>
            <w:tcW w:w="672" w:type="pct"/>
            <w:tcBorders>
              <w:bottom w:val="nil"/>
              <w:right w:val="nil"/>
            </w:tcBorders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38</w:t>
            </w:r>
          </w:p>
        </w:tc>
      </w:tr>
    </w:tbl>
    <w:p w:rsidR="00F3536E" w:rsidRPr="00244C4C" w:rsidRDefault="00F3536E" w:rsidP="00A0452B">
      <w:pPr>
        <w:rPr>
          <w:rFonts w:ascii="GHEA Grapalat" w:hAnsi="GHEA Grapalat" w:cs="Arian AMU"/>
          <w:sz w:val="14"/>
          <w:lang w:val="hy-AM"/>
        </w:rPr>
      </w:pPr>
    </w:p>
    <w:p w:rsidR="00F3536E" w:rsidRPr="00244C4C" w:rsidRDefault="00F3536E" w:rsidP="00A0452B">
      <w:pPr>
        <w:rPr>
          <w:rFonts w:ascii="GHEA Grapalat" w:hAnsi="GHEA Grapalat" w:cs="Arian AMU"/>
          <w:sz w:val="14"/>
          <w:lang w:val="hy-AM"/>
        </w:rPr>
      </w:pPr>
    </w:p>
    <w:p w:rsidR="00F3536E" w:rsidRPr="00244C4C" w:rsidRDefault="00F3536E" w:rsidP="00A0452B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7F66C4">
        <w:rPr>
          <w:rFonts w:ascii="GHEA Grapalat" w:hAnsi="GHEA Grapalat" w:cs="Arian AMU"/>
          <w:lang w:val="hy-AM"/>
        </w:rPr>
        <w:t>իրական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հարվածի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վերլուծությունը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ամփոփելու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ներկայացնենք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գծապատկեր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ցույց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կորերը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տարիներին՝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գծապատկերի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մյուսը՝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ընդամենի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 w:cs="Arian AMU"/>
          <w:lang w:val="hy-AM"/>
        </w:rPr>
        <w:t xml:space="preserve"> 2008-2011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 w:cs="Arian AMU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երին</w:t>
      </w:r>
      <w:r w:rsidRPr="00244C4C">
        <w:rPr>
          <w:rFonts w:ascii="GHEA Grapalat" w:hAnsi="GHEA Grapalat" w:cs="Arian AMU"/>
          <w:lang w:val="hy-AM"/>
        </w:rPr>
        <w:t xml:space="preserve">: </w:t>
      </w:r>
    </w:p>
    <w:p w:rsidR="00F3536E" w:rsidRPr="00244C4C" w:rsidRDefault="00F3536E" w:rsidP="00F070B9">
      <w:pPr>
        <w:spacing w:line="240" w:lineRule="auto"/>
        <w:rPr>
          <w:rFonts w:ascii="GHEA Grapalat" w:hAnsi="GHEA Grapalat"/>
          <w:lang w:val="hy-AM"/>
        </w:rPr>
      </w:pPr>
    </w:p>
    <w:p w:rsidR="00F3536E" w:rsidRPr="007F66C4" w:rsidRDefault="00F3536E">
      <w:pPr>
        <w:rPr>
          <w:rFonts w:ascii="GHEA Grapalat" w:hAnsi="GHEA Grapalat"/>
          <w:noProof/>
          <w:lang w:val="hy-AM"/>
        </w:rPr>
      </w:pPr>
      <w:r w:rsidRPr="009A69CD">
        <w:rPr>
          <w:rFonts w:ascii="GHEA Grapalat" w:hAnsi="GHEA Grapalat"/>
          <w:noProof/>
        </w:rPr>
        <w:pict>
          <v:shape id="Chart 1" o:spid="_x0000_i1027" type="#_x0000_t75" style="width:423.75pt;height:245.25pt;visibility:visible" o:gfxdata="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">
            <v:imagedata r:id="rId16" o:title=""/>
            <o:lock v:ext="edit" aspectratio="f"/>
          </v:shape>
        </w:pict>
      </w:r>
    </w:p>
    <w:p w:rsidR="00F3536E" w:rsidRPr="007F66C4" w:rsidRDefault="00F3536E">
      <w:pPr>
        <w:rPr>
          <w:rFonts w:ascii="GHEA Grapalat" w:hAnsi="GHEA Grapalat"/>
          <w:noProof/>
          <w:lang w:val="hy-AM"/>
        </w:rPr>
      </w:pPr>
    </w:p>
    <w:p w:rsidR="00F3536E" w:rsidRPr="007F66C4" w:rsidRDefault="00F3536E">
      <w:pPr>
        <w:rPr>
          <w:rFonts w:ascii="GHEA Grapalat" w:hAnsi="GHEA Grapalat"/>
          <w:noProof/>
          <w:lang w:val="hy-AM"/>
        </w:rPr>
      </w:pPr>
      <w:r w:rsidRPr="009A69CD">
        <w:rPr>
          <w:rFonts w:ascii="GHEA Grapalat" w:hAnsi="GHEA Grapalat"/>
          <w:noProof/>
        </w:rPr>
        <w:pict>
          <v:shape id="_x0000_i1028" type="#_x0000_t75" style="width:431.25pt;height:230.25pt;visibility:visible" o:gfxdata="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">
            <v:imagedata r:id="rId17" o:title="" cropbottom="-57f"/>
            <o:lock v:ext="edit" aspectratio="f"/>
          </v:shape>
        </w:pict>
      </w:r>
    </w:p>
    <w:p w:rsidR="00F3536E" w:rsidRPr="00244C4C" w:rsidRDefault="00F3536E" w:rsidP="00A0452B">
      <w:pPr>
        <w:rPr>
          <w:rFonts w:ascii="GHEA Grapalat" w:hAnsi="GHEA Grapalat"/>
          <w:sz w:val="14"/>
          <w:lang w:val="hy-AM"/>
        </w:rPr>
      </w:pPr>
    </w:p>
    <w:p w:rsidR="00F3536E" w:rsidRPr="00244C4C" w:rsidRDefault="00F3536E" w:rsidP="00A0452B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Ելնելով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գծապատկերներից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7F66C4">
        <w:rPr>
          <w:rFonts w:ascii="GHEA Grapalat" w:hAnsi="GHEA Grapalat" w:cs="Sylfaen"/>
          <w:lang w:val="hy-AM"/>
        </w:rPr>
        <w:t>իրական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յուրաքանչյուր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7F66C4">
        <w:rPr>
          <w:rFonts w:ascii="GHEA Grapalat" w:hAnsi="GHEA Grapalat" w:cs="Sylfaen"/>
          <w:lang w:val="hy-AM"/>
        </w:rPr>
        <w:t>իրական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կերպով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85.0%, </w:t>
      </w:r>
      <w:r w:rsidRPr="00244C4C">
        <w:rPr>
          <w:rFonts w:ascii="GHEA Grapalat" w:hAnsi="GHEA Grapalat" w:cs="Sylfaen"/>
          <w:lang w:val="hy-AM"/>
        </w:rPr>
        <w:t>երկրորդ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գյուղատնտեսությունը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ճյուղի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ընդամենի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թերևս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բեռնափոխադրումների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ճյուղը</w:t>
      </w:r>
      <w:r w:rsidRPr="00244C4C">
        <w:rPr>
          <w:rFonts w:ascii="GHEA Grapalat" w:hAnsi="GHEA Grapalat"/>
          <w:lang w:val="hy-AM"/>
        </w:rPr>
        <w:t xml:space="preserve">:  </w:t>
      </w:r>
    </w:p>
    <w:p w:rsidR="00F3536E" w:rsidRPr="00244C4C" w:rsidRDefault="00F3536E">
      <w:pPr>
        <w:rPr>
          <w:rFonts w:ascii="GHEA Grapalat" w:hAnsi="GHEA Grapalat"/>
          <w:lang w:val="hy-AM"/>
        </w:rPr>
        <w:sectPr w:rsidR="00F3536E" w:rsidRPr="00244C4C" w:rsidSect="008E2BBD">
          <w:headerReference w:type="default" r:id="rId18"/>
          <w:pgSz w:w="11906" w:h="16838"/>
          <w:pgMar w:top="1134" w:right="850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366232">
      <w:pPr>
        <w:pStyle w:val="Heading2"/>
        <w:rPr>
          <w:rFonts w:ascii="GHEA Grapalat" w:hAnsi="GHEA Grapalat"/>
          <w:lang w:val="hy-AM"/>
        </w:rPr>
      </w:pPr>
      <w:bookmarkStart w:id="16" w:name="_Toc345447059"/>
      <w:bookmarkStart w:id="17" w:name="_Toc361930898"/>
      <w:r w:rsidRPr="00244C4C">
        <w:rPr>
          <w:rFonts w:ascii="GHEA Grapalat" w:hAnsi="GHEA Grapalat" w:cs="Sylfaen"/>
          <w:lang w:val="hy-AM"/>
        </w:rPr>
        <w:t>ՀԱՆՔԱՐԴՅՈՒՆԱԲԵՐՈՒԹՅՈՒՆԸ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ԶԱՐԳԱՑՈՒՄԸ</w:t>
      </w:r>
      <w:bookmarkEnd w:id="16"/>
      <w:bookmarkEnd w:id="17"/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հզոր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բարեկեցության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դինամիկան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B07561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առաջատար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գերակշռողը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հանքարդյունաբերությունն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կարևորագույններն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գունավոր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ազնիվ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մետաղների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արդյունահանումը</w:t>
      </w:r>
      <w:r w:rsidRPr="00244C4C">
        <w:rPr>
          <w:rFonts w:ascii="GHEA Grapalat" w:hAnsi="GHEA Grapalat" w:cs="Arian AMU"/>
          <w:lang w:val="hy-AM"/>
        </w:rPr>
        <w:t>: 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արդյունաբերության</w:t>
      </w:r>
      <w:r w:rsidRPr="00244C4C">
        <w:rPr>
          <w:rFonts w:ascii="GHEA Grapalat" w:hAnsi="GHEA Grapalat" w:cs="Arian AMU"/>
          <w:lang w:val="hy-AM"/>
        </w:rPr>
        <w:t xml:space="preserve"> 85.0 %-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 w:cs="Arian AMU"/>
          <w:lang w:val="hy-AM"/>
        </w:rPr>
        <w:t xml:space="preserve">:    </w:t>
      </w:r>
    </w:p>
    <w:p w:rsidR="00F3536E" w:rsidRPr="00244C4C" w:rsidRDefault="00F3536E" w:rsidP="00870383">
      <w:pPr>
        <w:rPr>
          <w:rFonts w:ascii="GHEA Grapalat" w:hAnsi="GHEA Grapalat" w:cs="Arian AMU"/>
          <w:lang w:val="hy-AM"/>
        </w:rPr>
      </w:pPr>
    </w:p>
    <w:p w:rsidR="00F3536E" w:rsidRPr="00244C4C" w:rsidRDefault="00F3536E" w:rsidP="00A45820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ուրիշ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այսքան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կշիռ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 w:cs="Arian AMU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մնացած</w:t>
      </w:r>
      <w:r w:rsidRPr="00244C4C">
        <w:rPr>
          <w:rFonts w:ascii="GHEA Grapalat" w:hAnsi="GHEA Grapalat" w:cs="Arian AMU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մարզերում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տոկոս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Գեղարքունիքում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 w:cs="Arian AMU"/>
          <w:lang w:val="hy-AM"/>
        </w:rPr>
        <w:t xml:space="preserve"> 41.2%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 w:cs="Arian AMU"/>
          <w:lang w:val="hy-AM"/>
        </w:rPr>
        <w:t xml:space="preserve"> 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 w:cs="Arian AMU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մասշտաբով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ընդամենը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 w:cs="Arian AMU"/>
          <w:lang w:val="hy-AM"/>
        </w:rPr>
        <w:t xml:space="preserve"> 17.2%-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684487">
      <w:pPr>
        <w:spacing w:line="240" w:lineRule="auto"/>
        <w:rPr>
          <w:rFonts w:ascii="GHEA Grapalat" w:hAnsi="GHEA Grapalat" w:cs="Arian AMU"/>
          <w:lang w:val="hy-AM"/>
        </w:rPr>
      </w:pPr>
    </w:p>
    <w:p w:rsidR="00F3536E" w:rsidRPr="00244C4C" w:rsidRDefault="00F3536E" w:rsidP="00A45820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Արդյունաբերական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բաժինների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Սյունիք</w:t>
      </w:r>
      <w:r w:rsidRPr="00244C4C">
        <w:rPr>
          <w:rFonts w:ascii="GHEA Grapalat" w:hAnsi="GHEA Grapalat" w:cs="Arian AMU"/>
          <w:lang w:val="hy-AM"/>
        </w:rPr>
        <w:t xml:space="preserve"> 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>., (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արդյունաբերությունը</w:t>
      </w:r>
      <w:r w:rsidRPr="00244C4C">
        <w:rPr>
          <w:rFonts w:ascii="GHEA Grapalat" w:hAnsi="GHEA Grapalat" w:cs="Arian AMU"/>
          <w:lang w:val="hy-AM"/>
        </w:rPr>
        <w:t xml:space="preserve"> =100), %</w:t>
      </w:r>
    </w:p>
    <w:p w:rsidR="00F3536E" w:rsidRPr="00244C4C" w:rsidRDefault="00F3536E" w:rsidP="00684487">
      <w:pPr>
        <w:spacing w:line="240" w:lineRule="auto"/>
        <w:rPr>
          <w:rFonts w:ascii="GHEA Grapalat" w:hAnsi="GHEA Grapalat"/>
          <w:lang w:val="hy-AM"/>
        </w:rPr>
      </w:pPr>
      <w:r w:rsidRPr="009A69CD">
        <w:rPr>
          <w:rFonts w:ascii="GHEA Grapalat" w:hAnsi="GHEA Grapalat"/>
          <w:noProof/>
        </w:rPr>
        <w:pict>
          <v:shape id="_x0000_i1029" type="#_x0000_t75" style="width:466.5pt;height:228.75pt;visibility:visible" o:gfxdata="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">
            <v:imagedata r:id="rId19" o:title=""/>
            <o:lock v:ext="edit" aspectratio="f"/>
          </v:shape>
        </w:pict>
      </w:r>
    </w:p>
    <w:p w:rsidR="00F3536E" w:rsidRPr="00244C4C" w:rsidRDefault="00F3536E" w:rsidP="00F137C7">
      <w:pPr>
        <w:rPr>
          <w:rFonts w:ascii="GHEA Grapalat" w:hAnsi="GHEA Grapalat"/>
          <w:lang w:val="hy-AM"/>
        </w:rPr>
      </w:pP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դինամիկան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</w:p>
    <w:p w:rsidR="00F3536E" w:rsidRPr="00244C4C" w:rsidRDefault="00F3536E" w:rsidP="00A45820">
      <w:pPr>
        <w:rPr>
          <w:rFonts w:ascii="GHEA Grapalat" w:hAnsi="GHEA Grapalat"/>
          <w:lang w:val="hy-AM"/>
        </w:rPr>
        <w:sectPr w:rsidR="00F3536E" w:rsidRPr="00244C4C" w:rsidSect="008E2BBD">
          <w:pgSz w:w="11906" w:h="16838"/>
          <w:pgMar w:top="1134" w:right="850" w:bottom="1134" w:left="1701" w:header="567" w:footer="567" w:gutter="0"/>
          <w:cols w:space="720"/>
          <w:docGrid w:linePitch="360"/>
        </w:sectPr>
      </w:pPr>
    </w:p>
    <w:tbl>
      <w:tblPr>
        <w:tblW w:w="4421" w:type="pct"/>
        <w:tblBorders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163"/>
        <w:gridCol w:w="2127"/>
        <w:gridCol w:w="3971"/>
        <w:gridCol w:w="1131"/>
      </w:tblGrid>
      <w:tr w:rsidR="00F3536E" w:rsidRPr="00244C4C" w:rsidTr="002B0832">
        <w:trPr>
          <w:trHeight w:val="297"/>
        </w:trPr>
        <w:tc>
          <w:tcPr>
            <w:tcW w:w="693" w:type="pct"/>
            <w:tcBorders>
              <w:top w:val="nil"/>
              <w:lef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 </w:t>
            </w:r>
          </w:p>
        </w:tc>
        <w:tc>
          <w:tcPr>
            <w:tcW w:w="1267" w:type="pct"/>
            <w:tcBorders>
              <w:top w:val="nil"/>
            </w:tcBorders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Ամբողջ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արդյունաբերություն</w:t>
            </w:r>
          </w:p>
        </w:tc>
        <w:tc>
          <w:tcPr>
            <w:tcW w:w="2366" w:type="pct"/>
            <w:tcBorders>
              <w:top w:val="nil"/>
            </w:tcBorders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Հանքագործական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արդյունաբերություն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և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բաց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հանքերի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շահագործում</w:t>
            </w:r>
          </w:p>
        </w:tc>
        <w:tc>
          <w:tcPr>
            <w:tcW w:w="674" w:type="pct"/>
            <w:tcBorders>
              <w:top w:val="nil"/>
              <w:right w:val="nil"/>
            </w:tcBorders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</w:p>
        </w:tc>
      </w:tr>
      <w:tr w:rsidR="00F3536E" w:rsidRPr="00244C4C" w:rsidTr="002B0832">
        <w:trPr>
          <w:trHeight w:val="297"/>
        </w:trPr>
        <w:tc>
          <w:tcPr>
            <w:tcW w:w="693" w:type="pct"/>
            <w:tcBorders>
              <w:left w:val="nil"/>
            </w:tcBorders>
            <w:noWrap/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2002</w:t>
            </w:r>
          </w:p>
        </w:tc>
        <w:tc>
          <w:tcPr>
            <w:tcW w:w="1267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29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402.5</w:t>
            </w:r>
          </w:p>
        </w:tc>
        <w:tc>
          <w:tcPr>
            <w:tcW w:w="2366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22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005.2</w:t>
            </w:r>
          </w:p>
        </w:tc>
        <w:tc>
          <w:tcPr>
            <w:tcW w:w="674" w:type="pct"/>
            <w:tcBorders>
              <w:right w:val="nil"/>
            </w:tcBorders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75%</w:t>
            </w:r>
          </w:p>
        </w:tc>
      </w:tr>
      <w:tr w:rsidR="00F3536E" w:rsidRPr="00244C4C" w:rsidTr="002B0832">
        <w:trPr>
          <w:trHeight w:val="297"/>
        </w:trPr>
        <w:tc>
          <w:tcPr>
            <w:tcW w:w="693" w:type="pct"/>
            <w:tcBorders>
              <w:left w:val="nil"/>
            </w:tcBorders>
            <w:noWrap/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2003</w:t>
            </w:r>
          </w:p>
        </w:tc>
        <w:tc>
          <w:tcPr>
            <w:tcW w:w="1267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41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517.1</w:t>
            </w:r>
          </w:p>
        </w:tc>
        <w:tc>
          <w:tcPr>
            <w:tcW w:w="2366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33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833</w:t>
            </w:r>
            <w:r w:rsidRPr="00244C4C">
              <w:rPr>
                <w:rFonts w:ascii="GHEA Grapalat" w:hAnsi="GHEA Grapalat" w:cs="Arian AMU"/>
                <w:lang w:val="hy-AM"/>
              </w:rPr>
              <w:t>.0</w:t>
            </w:r>
          </w:p>
        </w:tc>
        <w:tc>
          <w:tcPr>
            <w:tcW w:w="674" w:type="pct"/>
            <w:tcBorders>
              <w:right w:val="nil"/>
            </w:tcBorders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81%</w:t>
            </w:r>
          </w:p>
        </w:tc>
      </w:tr>
      <w:tr w:rsidR="00F3536E" w:rsidRPr="00244C4C" w:rsidTr="002B0832">
        <w:trPr>
          <w:trHeight w:val="297"/>
        </w:trPr>
        <w:tc>
          <w:tcPr>
            <w:tcW w:w="693" w:type="pct"/>
            <w:tcBorders>
              <w:left w:val="nil"/>
            </w:tcBorders>
            <w:noWrap/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2004</w:t>
            </w:r>
          </w:p>
        </w:tc>
        <w:tc>
          <w:tcPr>
            <w:tcW w:w="1267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89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245.9</w:t>
            </w:r>
          </w:p>
        </w:tc>
        <w:tc>
          <w:tcPr>
            <w:tcW w:w="2366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80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452.5</w:t>
            </w:r>
          </w:p>
        </w:tc>
        <w:tc>
          <w:tcPr>
            <w:tcW w:w="674" w:type="pct"/>
            <w:tcBorders>
              <w:right w:val="nil"/>
            </w:tcBorders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90%</w:t>
            </w:r>
          </w:p>
        </w:tc>
      </w:tr>
      <w:tr w:rsidR="00F3536E" w:rsidRPr="00244C4C" w:rsidTr="002B0832">
        <w:trPr>
          <w:trHeight w:val="297"/>
        </w:trPr>
        <w:tc>
          <w:tcPr>
            <w:tcW w:w="693" w:type="pct"/>
            <w:tcBorders>
              <w:left w:val="nil"/>
            </w:tcBorders>
            <w:noWrap/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2005</w:t>
            </w:r>
          </w:p>
        </w:tc>
        <w:tc>
          <w:tcPr>
            <w:tcW w:w="1267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120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357</w:t>
            </w:r>
            <w:r w:rsidRPr="00244C4C">
              <w:rPr>
                <w:rFonts w:ascii="GHEA Grapalat" w:hAnsi="GHEA Grapalat" w:cs="Arian AMU"/>
                <w:lang w:val="hy-AM"/>
              </w:rPr>
              <w:t>.0</w:t>
            </w:r>
          </w:p>
        </w:tc>
        <w:tc>
          <w:tcPr>
            <w:tcW w:w="2366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102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756.8</w:t>
            </w:r>
          </w:p>
        </w:tc>
        <w:tc>
          <w:tcPr>
            <w:tcW w:w="674" w:type="pct"/>
            <w:tcBorders>
              <w:right w:val="nil"/>
            </w:tcBorders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85%</w:t>
            </w:r>
          </w:p>
        </w:tc>
      </w:tr>
      <w:tr w:rsidR="00F3536E" w:rsidRPr="00244C4C" w:rsidTr="002B0832">
        <w:trPr>
          <w:trHeight w:val="297"/>
        </w:trPr>
        <w:tc>
          <w:tcPr>
            <w:tcW w:w="693" w:type="pct"/>
            <w:tcBorders>
              <w:left w:val="nil"/>
            </w:tcBorders>
            <w:noWrap/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2006</w:t>
            </w:r>
          </w:p>
        </w:tc>
        <w:tc>
          <w:tcPr>
            <w:tcW w:w="1267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121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270</w:t>
            </w:r>
            <w:r w:rsidRPr="00244C4C">
              <w:rPr>
                <w:rFonts w:ascii="GHEA Grapalat" w:hAnsi="GHEA Grapalat" w:cs="Arian AMU"/>
                <w:lang w:val="hy-AM"/>
              </w:rPr>
              <w:t>.0</w:t>
            </w:r>
          </w:p>
        </w:tc>
        <w:tc>
          <w:tcPr>
            <w:tcW w:w="2366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104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082.6</w:t>
            </w:r>
          </w:p>
        </w:tc>
        <w:tc>
          <w:tcPr>
            <w:tcW w:w="674" w:type="pct"/>
            <w:tcBorders>
              <w:right w:val="nil"/>
            </w:tcBorders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86%</w:t>
            </w:r>
          </w:p>
        </w:tc>
      </w:tr>
      <w:tr w:rsidR="00F3536E" w:rsidRPr="00244C4C" w:rsidTr="002B0832">
        <w:trPr>
          <w:trHeight w:val="297"/>
        </w:trPr>
        <w:tc>
          <w:tcPr>
            <w:tcW w:w="693" w:type="pct"/>
            <w:tcBorders>
              <w:left w:val="nil"/>
            </w:tcBorders>
            <w:noWrap/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2007</w:t>
            </w:r>
          </w:p>
        </w:tc>
        <w:tc>
          <w:tcPr>
            <w:tcW w:w="1267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</w:rPr>
              <w:t>123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270</w:t>
            </w:r>
            <w:r w:rsidRPr="00244C4C">
              <w:rPr>
                <w:rFonts w:ascii="GHEA Grapalat" w:hAnsi="GHEA Grapalat" w:cs="Arian AMU"/>
                <w:lang w:val="hy-AM"/>
              </w:rPr>
              <w:t>.0</w:t>
            </w:r>
          </w:p>
        </w:tc>
        <w:tc>
          <w:tcPr>
            <w:tcW w:w="2366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105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705.2</w:t>
            </w:r>
          </w:p>
        </w:tc>
        <w:tc>
          <w:tcPr>
            <w:tcW w:w="674" w:type="pct"/>
            <w:tcBorders>
              <w:right w:val="nil"/>
            </w:tcBorders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86%</w:t>
            </w:r>
          </w:p>
        </w:tc>
      </w:tr>
      <w:tr w:rsidR="00F3536E" w:rsidRPr="00244C4C" w:rsidTr="002B0832">
        <w:trPr>
          <w:trHeight w:val="297"/>
        </w:trPr>
        <w:tc>
          <w:tcPr>
            <w:tcW w:w="693" w:type="pct"/>
            <w:tcBorders>
              <w:left w:val="nil"/>
            </w:tcBorders>
            <w:noWrap/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2008</w:t>
            </w:r>
          </w:p>
        </w:tc>
        <w:tc>
          <w:tcPr>
            <w:tcW w:w="1267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100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034.5</w:t>
            </w:r>
          </w:p>
        </w:tc>
        <w:tc>
          <w:tcPr>
            <w:tcW w:w="2366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84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359.1</w:t>
            </w:r>
          </w:p>
        </w:tc>
        <w:tc>
          <w:tcPr>
            <w:tcW w:w="674" w:type="pct"/>
            <w:tcBorders>
              <w:right w:val="nil"/>
            </w:tcBorders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84%</w:t>
            </w:r>
          </w:p>
        </w:tc>
      </w:tr>
      <w:tr w:rsidR="00F3536E" w:rsidRPr="00244C4C" w:rsidTr="002B0832">
        <w:trPr>
          <w:trHeight w:val="297"/>
        </w:trPr>
        <w:tc>
          <w:tcPr>
            <w:tcW w:w="693" w:type="pct"/>
            <w:tcBorders>
              <w:left w:val="nil"/>
            </w:tcBorders>
            <w:noWrap/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2009</w:t>
            </w:r>
          </w:p>
        </w:tc>
        <w:tc>
          <w:tcPr>
            <w:tcW w:w="1267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93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961.2</w:t>
            </w:r>
          </w:p>
        </w:tc>
        <w:tc>
          <w:tcPr>
            <w:tcW w:w="2366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78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752.5</w:t>
            </w:r>
          </w:p>
        </w:tc>
        <w:tc>
          <w:tcPr>
            <w:tcW w:w="674" w:type="pct"/>
            <w:tcBorders>
              <w:right w:val="nil"/>
            </w:tcBorders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84%</w:t>
            </w:r>
          </w:p>
        </w:tc>
      </w:tr>
      <w:tr w:rsidR="00F3536E" w:rsidRPr="00244C4C" w:rsidTr="002B0832">
        <w:trPr>
          <w:trHeight w:val="297"/>
        </w:trPr>
        <w:tc>
          <w:tcPr>
            <w:tcW w:w="693" w:type="pct"/>
            <w:tcBorders>
              <w:left w:val="nil"/>
            </w:tcBorders>
            <w:noWrap/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2010</w:t>
            </w:r>
          </w:p>
        </w:tc>
        <w:tc>
          <w:tcPr>
            <w:tcW w:w="1267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150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606.1</w:t>
            </w:r>
          </w:p>
        </w:tc>
        <w:tc>
          <w:tcPr>
            <w:tcW w:w="2366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132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582.9</w:t>
            </w:r>
          </w:p>
        </w:tc>
        <w:tc>
          <w:tcPr>
            <w:tcW w:w="674" w:type="pct"/>
            <w:tcBorders>
              <w:right w:val="nil"/>
            </w:tcBorders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88%</w:t>
            </w:r>
          </w:p>
        </w:tc>
      </w:tr>
      <w:tr w:rsidR="00F3536E" w:rsidRPr="00244C4C" w:rsidTr="002B0832">
        <w:trPr>
          <w:trHeight w:val="297"/>
        </w:trPr>
        <w:tc>
          <w:tcPr>
            <w:tcW w:w="693" w:type="pct"/>
            <w:tcBorders>
              <w:left w:val="nil"/>
            </w:tcBorders>
            <w:noWrap/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2011</w:t>
            </w:r>
          </w:p>
        </w:tc>
        <w:tc>
          <w:tcPr>
            <w:tcW w:w="1267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178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366.5</w:t>
            </w:r>
          </w:p>
        </w:tc>
        <w:tc>
          <w:tcPr>
            <w:tcW w:w="2366" w:type="pct"/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152</w:t>
            </w:r>
            <w:r w:rsidRPr="00244C4C">
              <w:rPr>
                <w:rFonts w:ascii="GHEA Grapalat" w:hAnsi="GHEA Grapalat" w:cs="Arian AMU"/>
                <w:lang w:val="hy-AM"/>
              </w:rPr>
              <w:t>,</w:t>
            </w:r>
            <w:r w:rsidRPr="00244C4C">
              <w:rPr>
                <w:rFonts w:ascii="GHEA Grapalat" w:hAnsi="GHEA Grapalat" w:cs="Arian AMU"/>
              </w:rPr>
              <w:t>147.2</w:t>
            </w:r>
          </w:p>
        </w:tc>
        <w:tc>
          <w:tcPr>
            <w:tcW w:w="674" w:type="pct"/>
            <w:tcBorders>
              <w:right w:val="nil"/>
            </w:tcBorders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85%</w:t>
            </w:r>
          </w:p>
        </w:tc>
      </w:tr>
      <w:tr w:rsidR="00F3536E" w:rsidRPr="00244C4C" w:rsidTr="002B0832">
        <w:trPr>
          <w:trHeight w:val="297"/>
        </w:trPr>
        <w:tc>
          <w:tcPr>
            <w:tcW w:w="693" w:type="pct"/>
            <w:tcBorders>
              <w:left w:val="nil"/>
              <w:bottom w:val="nil"/>
            </w:tcBorders>
            <w:noWrap/>
            <w:vAlign w:val="center"/>
          </w:tcPr>
          <w:p w:rsidR="00F3536E" w:rsidRPr="00244C4C" w:rsidRDefault="00F3536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2012</w:t>
            </w:r>
          </w:p>
        </w:tc>
        <w:tc>
          <w:tcPr>
            <w:tcW w:w="1267" w:type="pct"/>
            <w:tcBorders>
              <w:bottom w:val="nil"/>
            </w:tcBorders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198,577.8</w:t>
            </w:r>
          </w:p>
        </w:tc>
        <w:tc>
          <w:tcPr>
            <w:tcW w:w="2366" w:type="pct"/>
            <w:tcBorders>
              <w:bottom w:val="nil"/>
            </w:tcBorders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168,853.4</w:t>
            </w:r>
          </w:p>
        </w:tc>
        <w:tc>
          <w:tcPr>
            <w:tcW w:w="674" w:type="pct"/>
            <w:tcBorders>
              <w:bottom w:val="nil"/>
              <w:right w:val="nil"/>
            </w:tcBorders>
            <w:noWrap/>
            <w:vAlign w:val="center"/>
          </w:tcPr>
          <w:p w:rsidR="00F3536E" w:rsidRPr="00244C4C" w:rsidRDefault="00F3536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85%</w:t>
            </w:r>
          </w:p>
        </w:tc>
      </w:tr>
    </w:tbl>
    <w:p w:rsidR="00F3536E" w:rsidRPr="00244C4C" w:rsidRDefault="00F3536E" w:rsidP="000C1CE3">
      <w:pPr>
        <w:rPr>
          <w:rFonts w:ascii="GHEA Grapalat" w:hAnsi="GHEA Grapalat" w:cs="Arian AMU"/>
          <w:lang w:val="hy-AM"/>
        </w:rPr>
      </w:pPr>
    </w:p>
    <w:p w:rsidR="00F3536E" w:rsidRPr="00244C4C" w:rsidRDefault="00F3536E" w:rsidP="00A45820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Չնայած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գնալով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կերպով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նշել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լարված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 w:cs="Arian AMU"/>
          <w:lang w:val="hy-AM"/>
        </w:rPr>
        <w:t xml:space="preserve"> 3/4-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լեռնահանքային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արդյունաբերությունում</w:t>
      </w:r>
      <w:r w:rsidRPr="00244C4C">
        <w:rPr>
          <w:rFonts w:ascii="GHEA Grapalat" w:hAnsi="GHEA Grapalat" w:cs="Arian AMU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նրանք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 w:cs="Arian AMU"/>
          <w:lang w:val="hy-AM"/>
        </w:rPr>
        <w:t xml:space="preserve"> 9.4%-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 w:cs="Arian AMU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աշխատատեղերի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առումով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սահմանափակ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աշխատատեղեր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կստեղծվեն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համալիրի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վերամշակող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ներսում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ներճյուղային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միջճյուղային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չզբաղված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կներգրավվի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ոլորտում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կթուլացնի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լարվածությունը</w:t>
      </w:r>
      <w:r w:rsidRPr="00244C4C">
        <w:rPr>
          <w:rFonts w:ascii="GHEA Grapalat" w:hAnsi="GHEA Grapalat" w:cs="Arian AMU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 w:cs="Arian AMU"/>
          <w:lang w:val="hy-AM"/>
        </w:rPr>
      </w:pPr>
    </w:p>
    <w:p w:rsidR="00F3536E" w:rsidRPr="00244C4C" w:rsidRDefault="00F3536E" w:rsidP="00A45820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Արդյունաբերության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հերթին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7F66C4">
        <w:rPr>
          <w:rFonts w:ascii="GHEA Grapalat" w:hAnsi="GHEA Grapalat" w:cs="Sylfaen"/>
          <w:lang w:val="hy-AM"/>
        </w:rPr>
        <w:t xml:space="preserve">կենտրոնացած </w:t>
      </w:r>
      <w:r w:rsidRPr="00244C4C">
        <w:rPr>
          <w:rFonts w:ascii="GHEA Grapalat" w:hAnsi="GHEA Grapalat" w:cs="Sylfaen"/>
          <w:lang w:val="hy-AM"/>
        </w:rPr>
        <w:t>է</w:t>
      </w:r>
      <w:r w:rsidRPr="007F66C4">
        <w:rPr>
          <w:rFonts w:ascii="GHEA Grapalat" w:hAnsi="GHEA Grapalat" w:cs="Sylfaen"/>
          <w:lang w:val="hy-AM"/>
        </w:rPr>
        <w:t xml:space="preserve"> մեկ ճյուղի վրա, որը պ</w:t>
      </w:r>
      <w:r w:rsidRPr="00244C4C">
        <w:rPr>
          <w:rFonts w:ascii="GHEA Grapalat" w:hAnsi="GHEA Grapalat" w:cs="Sylfaen"/>
          <w:lang w:val="hy-AM"/>
        </w:rPr>
        <w:t>ետք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փոփոխել՝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հնարավորինս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աշխարհագրական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դիրքն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մյուս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առանձնահատկությունները</w:t>
      </w:r>
      <w:r w:rsidRPr="00244C4C">
        <w:rPr>
          <w:rFonts w:ascii="GHEA Grapalat" w:hAnsi="GHEA Grapalat" w:cs="Arian AMU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ներառյալ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ռեսուրսների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առկայությունը</w:t>
      </w:r>
      <w:r w:rsidRPr="00244C4C">
        <w:rPr>
          <w:rFonts w:ascii="GHEA Grapalat" w:hAnsi="GHEA Grapalat" w:cs="Arian AMU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խիստ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լեռնահանքային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արդյունաբերությունից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կտրուկ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աճեց</w:t>
      </w:r>
      <w:r w:rsidRPr="00244C4C">
        <w:rPr>
          <w:rFonts w:ascii="GHEA Grapalat" w:hAnsi="GHEA Grapalat" w:cs="Arian AMU"/>
          <w:lang w:val="hy-AM"/>
        </w:rPr>
        <w:t xml:space="preserve"> 1990-</w:t>
      </w:r>
      <w:r w:rsidRPr="00244C4C">
        <w:rPr>
          <w:rFonts w:ascii="GHEA Grapalat" w:hAnsi="GHEA Grapalat" w:cs="Sylfaen"/>
          <w:lang w:val="hy-AM"/>
        </w:rPr>
        <w:t>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թվականներին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էր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հզորությամբ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սկսեցին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Քաջարանի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այնուհետև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Ագարակի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պղնձամոլիբդենային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կոմբինատները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միասին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էին</w:t>
      </w:r>
      <w:r w:rsidRPr="00244C4C">
        <w:rPr>
          <w:rFonts w:ascii="GHEA Grapalat" w:hAnsi="GHEA Grapalat" w:cs="Arian AMU"/>
          <w:lang w:val="hy-AM"/>
        </w:rPr>
        <w:t xml:space="preserve"> 4000-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աշխատատեղ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նշվեց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ողջ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մեծապես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ոլորտից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 w:cs="Arian AMU"/>
          <w:lang w:val="hy-AM"/>
        </w:rPr>
        <w:t xml:space="preserve"> 3 </w:t>
      </w:r>
      <w:r w:rsidRPr="00244C4C">
        <w:rPr>
          <w:rFonts w:ascii="GHEA Grapalat" w:hAnsi="GHEA Grapalat" w:cs="Sylfaen"/>
          <w:lang w:val="hy-AM"/>
        </w:rPr>
        <w:t>խոշոր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ընկերություններից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չառնվեն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կհամարվի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ամենավատթար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 w:cs="Arian AMU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գտնվող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Հայաստանում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Պղնձի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մոլիբդենի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գները</w:t>
      </w:r>
      <w:r w:rsidRPr="00244C4C">
        <w:rPr>
          <w:rFonts w:ascii="GHEA Grapalat" w:hAnsi="GHEA Grapalat"/>
          <w:lang w:val="hy-AM"/>
        </w:rPr>
        <w:t xml:space="preserve"> 2009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ճգնաժամի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վերականգնվել</w:t>
      </w:r>
      <w:r w:rsidRPr="00244C4C">
        <w:rPr>
          <w:rFonts w:ascii="GHEA Grapalat" w:hAnsi="GHEA Grapalat"/>
          <w:lang w:val="hy-AM"/>
        </w:rPr>
        <w:t xml:space="preserve">:  </w:t>
      </w:r>
    </w:p>
    <w:p w:rsidR="00F3536E" w:rsidRPr="00244C4C" w:rsidRDefault="00F3536E" w:rsidP="00A45820">
      <w:pPr>
        <w:rPr>
          <w:rFonts w:ascii="GHEA Grapalat" w:hAnsi="GHEA Grapalat"/>
          <w:lang w:val="hy-AM"/>
        </w:rPr>
      </w:pP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կախվածությունը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կոռելյացիա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մետաղների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փոփոխության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փոփոխության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միջև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դա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ներքևում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գծապատկերը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Փաստորեն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ճկուն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փոփոխությունների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հանդեպ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գներից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հանքարդյունաբերությունում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ճգնաժամերը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մետաղների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փոփոխությունը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հետևաբար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դիվերսիֆիկացման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</w:t>
      </w:r>
      <w:r w:rsidRPr="00244C4C">
        <w:rPr>
          <w:rFonts w:ascii="GHEA Grapalat" w:hAnsi="GHEA Grapalat"/>
          <w:lang w:val="hy-AM"/>
        </w:rPr>
        <w:t xml:space="preserve">: 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404520">
      <w:pPr>
        <w:spacing w:line="240" w:lineRule="auto"/>
        <w:rPr>
          <w:rFonts w:ascii="GHEA Grapalat" w:hAnsi="GHEA Grapalat"/>
          <w:lang w:val="hy-AM"/>
        </w:rPr>
      </w:pPr>
      <w:r w:rsidRPr="009A69CD">
        <w:rPr>
          <w:rFonts w:ascii="GHEA Grapalat" w:hAnsi="GHEA Grapalat"/>
          <w:noProof/>
        </w:rPr>
        <w:pict>
          <v:shape id="_x0000_i1030" type="#_x0000_t75" style="width:469.5pt;height:209.25pt;visibility:visible" o:gfxdata="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">
            <v:imagedata r:id="rId20" o:title="" cropbottom="-63f"/>
            <o:lock v:ext="edit" aspectratio="f"/>
          </v:shape>
        </w:pict>
      </w:r>
    </w:p>
    <w:p w:rsidR="00F3536E" w:rsidRPr="00244C4C" w:rsidRDefault="00F3536E" w:rsidP="00A45820">
      <w:pPr>
        <w:rPr>
          <w:rFonts w:ascii="GHEA Grapalat" w:hAnsi="GHEA Grapalat"/>
          <w:lang w:val="hy-AM"/>
        </w:rPr>
      </w:pP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Չնայած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պղնձի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դինամիկային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վերևում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ցույց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բարեկեցության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շարունակում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նվազել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Այսինքն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բարեկեցության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անդրադառնում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70383">
      <w:pPr>
        <w:rPr>
          <w:rFonts w:ascii="GHEA Grapalat" w:hAnsi="GHEA Grapalat"/>
          <w:lang w:val="hy-AM"/>
        </w:rPr>
      </w:pPr>
    </w:p>
    <w:p w:rsidR="00F3536E" w:rsidRPr="00244C4C" w:rsidRDefault="00F3536E" w:rsidP="00A45820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Ավելին</w:t>
      </w:r>
      <w:r w:rsidRPr="00244C4C">
        <w:rPr>
          <w:rFonts w:ascii="GHEA Grapalat" w:hAnsi="GHEA Grapalat" w:cs="Arian AMU"/>
          <w:lang w:val="hy-AM"/>
        </w:rPr>
        <w:t>, 2012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Arian AMU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 w:cs="Arian AMU"/>
          <w:lang w:val="hy-AM"/>
        </w:rPr>
        <w:t xml:space="preserve"> </w:t>
      </w:r>
    </w:p>
    <w:p w:rsidR="00F3536E" w:rsidRPr="00244C4C" w:rsidRDefault="00F3536E" w:rsidP="00D93C38">
      <w:pPr>
        <w:rPr>
          <w:rFonts w:ascii="GHEA Grapalat" w:hAnsi="GHEA Grapalat" w:cs="Arian AMU"/>
          <w:lang w:val="hy-AM"/>
        </w:rPr>
      </w:pPr>
    </w:p>
    <w:p w:rsidR="00F3536E" w:rsidRPr="00244C4C" w:rsidRDefault="00F3536E" w:rsidP="00A45820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մետաղական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օգտակար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հանածոների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մասնավորապես՝</w:t>
      </w:r>
      <w:r w:rsidRPr="00244C4C">
        <w:rPr>
          <w:rFonts w:ascii="GHEA Grapalat" w:hAnsi="GHEA Grapalat" w:cs="Arian AMU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Քաջարանի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պղնձամոլիբդենային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խոշոր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հանքավայրը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Կապանի</w:t>
      </w:r>
      <w:r w:rsidRPr="00244C4C">
        <w:rPr>
          <w:rFonts w:ascii="GHEA Grapalat" w:hAnsi="GHEA Grapalat" w:cs="Arian AMU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Շահումյանի</w:t>
      </w:r>
      <w:r w:rsidRPr="00244C4C">
        <w:rPr>
          <w:rFonts w:ascii="GHEA Grapalat" w:hAnsi="GHEA Grapalat" w:cs="Arian AMU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Ագարակի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Հանքասարի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Դաստակերտի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բազմամետաղների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հանքավայրեր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երկրաբանական</w:t>
      </w:r>
      <w:r w:rsidRPr="00244C4C">
        <w:rPr>
          <w:rFonts w:ascii="GHEA Grapalat" w:hAnsi="GHEA Grapalat" w:cs="Arian AMU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հանքաբանական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գիտությունների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դոկտոր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</w:t>
      </w:r>
      <w:r w:rsidRPr="00244C4C">
        <w:rPr>
          <w:rFonts w:ascii="GHEA Grapalat" w:hAnsi="GHEA Grapalat" w:cs="Arian AMU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Ավագյանի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գնահատականիՙ</w:t>
      </w:r>
      <w:r w:rsidRPr="00244C4C">
        <w:rPr>
          <w:rFonts w:ascii="GHEA Grapalat" w:hAnsi="GHEA Grapalat" w:cs="Arian AMU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հանքավայրերը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շահագործվում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արդյունավետությամբ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թողարկվում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պղնձի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մոլիբդենի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խտանյութեր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արտասահմանում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գներով</w:t>
      </w:r>
      <w:r w:rsidRPr="00244C4C">
        <w:rPr>
          <w:rFonts w:ascii="GHEA Grapalat" w:hAnsi="GHEA Grapalat" w:cs="Arian AMU"/>
          <w:lang w:val="hy-AM"/>
        </w:rPr>
        <w:t xml:space="preserve">»: </w:t>
      </w:r>
    </w:p>
    <w:p w:rsidR="00F3536E" w:rsidRPr="00244C4C" w:rsidRDefault="00F3536E" w:rsidP="00575D14">
      <w:pPr>
        <w:rPr>
          <w:rFonts w:ascii="GHEA Grapalat" w:hAnsi="GHEA Grapalat"/>
          <w:lang w:val="hy-AM"/>
        </w:rPr>
      </w:pPr>
    </w:p>
    <w:p w:rsidR="00F3536E" w:rsidRPr="00527A98" w:rsidRDefault="00F3536E" w:rsidP="00A45820">
      <w:pPr>
        <w:rPr>
          <w:rFonts w:ascii="GHEA Grapalat" w:hAnsi="GHEA Grapalat" w:cs="Arian AMU"/>
          <w:lang w:val="hy-AM"/>
        </w:rPr>
      </w:pPr>
      <w:r w:rsidRPr="00527A98">
        <w:rPr>
          <w:rFonts w:ascii="GHEA Grapalat" w:hAnsi="GHEA Grapalat" w:cs="Sylfaen"/>
          <w:lang w:val="hy-AM"/>
        </w:rPr>
        <w:t>Հաջորդ մտահոգիչ փաստն այն է, որ բ</w:t>
      </w:r>
      <w:r w:rsidRPr="00244C4C">
        <w:rPr>
          <w:rFonts w:ascii="GHEA Grapalat" w:hAnsi="GHEA Grapalat" w:cs="Sylfaen"/>
          <w:lang w:val="hy-AM"/>
        </w:rPr>
        <w:t>նական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ռեսուրսները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սահմանափակ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չվերականգնվող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հետևաբար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մասնագետների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 xml:space="preserve">որոշ </w:t>
      </w:r>
      <w:r>
        <w:rPr>
          <w:rFonts w:ascii="GHEA Grapalat" w:hAnsi="GHEA Grapalat" w:cs="Sylfaen"/>
          <w:lang w:val="hy-AM"/>
        </w:rPr>
        <w:t>ժ</w:t>
      </w:r>
      <w:r w:rsidRPr="00527A98">
        <w:rPr>
          <w:rFonts w:ascii="GHEA Grapalat" w:hAnsi="GHEA Grapalat" w:cs="Sylfaen"/>
          <w:lang w:val="hy-AM"/>
        </w:rPr>
        <w:t>ամանակ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կանխատեսվում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կսպառվեն</w:t>
      </w:r>
      <w:r w:rsidRPr="00527A98">
        <w:rPr>
          <w:rFonts w:ascii="GHEA Grapalat" w:hAnsi="GHEA Grapalat" w:cs="Sylfaen"/>
          <w:lang w:val="hy-AM"/>
        </w:rPr>
        <w:t xml:space="preserve"> և հ</w:t>
      </w:r>
      <w:r w:rsidRPr="00244C4C">
        <w:rPr>
          <w:rFonts w:ascii="GHEA Grapalat" w:hAnsi="GHEA Grapalat" w:cs="Sylfaen"/>
          <w:lang w:val="hy-AM"/>
        </w:rPr>
        <w:t>անքարդյունաբերությունը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անկում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527A98">
        <w:rPr>
          <w:rFonts w:ascii="GHEA Grapalat" w:hAnsi="GHEA Grapalat" w:cs="Arian AMU"/>
          <w:lang w:val="hy-AM"/>
        </w:rPr>
        <w:t>կ</w:t>
      </w:r>
      <w:r w:rsidRPr="00244C4C">
        <w:rPr>
          <w:rFonts w:ascii="GHEA Grapalat" w:hAnsi="GHEA Grapalat" w:cs="Sylfaen"/>
          <w:lang w:val="hy-AM"/>
        </w:rPr>
        <w:t>ապր</w:t>
      </w:r>
      <w:r w:rsidRPr="00527A98">
        <w:rPr>
          <w:rFonts w:ascii="GHEA Grapalat" w:hAnsi="GHEA Grapalat" w:cs="Sylfaen"/>
          <w:lang w:val="hy-AM"/>
        </w:rPr>
        <w:t>ի:</w:t>
      </w:r>
    </w:p>
    <w:p w:rsidR="00F3536E" w:rsidRPr="00244C4C" w:rsidRDefault="00F3536E" w:rsidP="00A45820">
      <w:pPr>
        <w:rPr>
          <w:rFonts w:ascii="GHEA Grapalat" w:hAnsi="GHEA Grapalat" w:cs="Arian AMU"/>
          <w:lang w:val="hy-AM"/>
        </w:rPr>
      </w:pPr>
      <w:r w:rsidRPr="00297E4F">
        <w:rPr>
          <w:rFonts w:ascii="GHEA Grapalat" w:hAnsi="GHEA Grapalat" w:cs="Sylfaen"/>
          <w:lang w:val="hy-AM"/>
        </w:rPr>
        <w:t>Դա</w:t>
      </w:r>
      <w:r w:rsidRPr="00297E4F">
        <w:rPr>
          <w:rFonts w:ascii="GHEA Grapalat" w:hAnsi="GHEA Grapalat" w:cs="Arian AMU"/>
          <w:lang w:val="hy-AM"/>
        </w:rPr>
        <w:t xml:space="preserve"> </w:t>
      </w:r>
      <w:r w:rsidRPr="00297E4F">
        <w:rPr>
          <w:rFonts w:ascii="GHEA Grapalat" w:hAnsi="GHEA Grapalat" w:cs="Sylfaen"/>
          <w:lang w:val="hy-AM"/>
        </w:rPr>
        <w:t>նշանակում</w:t>
      </w:r>
      <w:r w:rsidRPr="00297E4F">
        <w:rPr>
          <w:rFonts w:ascii="GHEA Grapalat" w:hAnsi="GHEA Grapalat" w:cs="Arian AMU"/>
          <w:lang w:val="hy-AM"/>
        </w:rPr>
        <w:t xml:space="preserve"> </w:t>
      </w:r>
      <w:r w:rsidRPr="00297E4F">
        <w:rPr>
          <w:rFonts w:ascii="GHEA Grapalat" w:hAnsi="GHEA Grapalat" w:cs="Sylfaen"/>
          <w:lang w:val="hy-AM"/>
        </w:rPr>
        <w:t>է</w:t>
      </w:r>
      <w:r w:rsidRPr="00297E4F">
        <w:rPr>
          <w:rFonts w:ascii="GHEA Grapalat" w:hAnsi="GHEA Grapalat" w:cs="Arian AMU"/>
          <w:lang w:val="hy-AM"/>
        </w:rPr>
        <w:t xml:space="preserve">, </w:t>
      </w:r>
      <w:r w:rsidRPr="00297E4F">
        <w:rPr>
          <w:rFonts w:ascii="GHEA Grapalat" w:hAnsi="GHEA Grapalat" w:cs="Sylfaen"/>
          <w:lang w:val="hy-AM"/>
        </w:rPr>
        <w:t>որ</w:t>
      </w:r>
      <w:r w:rsidRPr="00297E4F">
        <w:rPr>
          <w:rFonts w:ascii="GHEA Grapalat" w:hAnsi="GHEA Grapalat" w:cs="Arian AMU"/>
          <w:lang w:val="hy-AM"/>
        </w:rPr>
        <w:t xml:space="preserve"> </w:t>
      </w:r>
      <w:r w:rsidRPr="00297E4F">
        <w:rPr>
          <w:rFonts w:ascii="GHEA Grapalat" w:hAnsi="GHEA Grapalat" w:cs="Sylfaen"/>
          <w:lang w:val="hy-AM"/>
        </w:rPr>
        <w:t>արդեն</w:t>
      </w:r>
      <w:r w:rsidRPr="00297E4F">
        <w:rPr>
          <w:rFonts w:ascii="GHEA Grapalat" w:hAnsi="GHEA Grapalat" w:cs="Arian AMU"/>
          <w:lang w:val="hy-AM"/>
        </w:rPr>
        <w:t xml:space="preserve"> </w:t>
      </w:r>
      <w:r w:rsidRPr="00297E4F">
        <w:rPr>
          <w:rFonts w:ascii="GHEA Grapalat" w:hAnsi="GHEA Grapalat" w:cs="Sylfaen"/>
          <w:lang w:val="hy-AM"/>
        </w:rPr>
        <w:t>այսօր</w:t>
      </w:r>
      <w:r w:rsidRPr="00297E4F">
        <w:rPr>
          <w:rFonts w:ascii="GHEA Grapalat" w:hAnsi="GHEA Grapalat" w:cs="Arian AMU"/>
          <w:lang w:val="hy-AM"/>
        </w:rPr>
        <w:t xml:space="preserve"> </w:t>
      </w:r>
      <w:r w:rsidRPr="00297E4F">
        <w:rPr>
          <w:rFonts w:ascii="GHEA Grapalat" w:hAnsi="GHEA Grapalat" w:cs="Sylfaen"/>
          <w:lang w:val="hy-AM"/>
        </w:rPr>
        <w:t>անհրաժեշտություն</w:t>
      </w:r>
      <w:r w:rsidRPr="00297E4F">
        <w:rPr>
          <w:rFonts w:ascii="GHEA Grapalat" w:hAnsi="GHEA Grapalat" w:cs="Arian AMU"/>
          <w:lang w:val="hy-AM"/>
        </w:rPr>
        <w:t xml:space="preserve"> </w:t>
      </w:r>
      <w:r w:rsidRPr="00297E4F">
        <w:rPr>
          <w:rFonts w:ascii="GHEA Grapalat" w:hAnsi="GHEA Grapalat" w:cs="Sylfaen"/>
          <w:lang w:val="hy-AM"/>
        </w:rPr>
        <w:t>կա</w:t>
      </w:r>
      <w:r w:rsidRPr="00297E4F">
        <w:rPr>
          <w:rFonts w:ascii="GHEA Grapalat" w:hAnsi="GHEA Grapalat" w:cs="Arian AMU"/>
          <w:lang w:val="hy-AM"/>
        </w:rPr>
        <w:t xml:space="preserve"> </w:t>
      </w:r>
      <w:r w:rsidRPr="00297E4F">
        <w:rPr>
          <w:rFonts w:ascii="GHEA Grapalat" w:hAnsi="GHEA Grapalat" w:cs="Sylfaen"/>
          <w:lang w:val="hy-AM"/>
        </w:rPr>
        <w:t>ներդրումներ</w:t>
      </w:r>
      <w:r w:rsidRPr="00297E4F">
        <w:rPr>
          <w:rFonts w:ascii="GHEA Grapalat" w:hAnsi="GHEA Grapalat" w:cs="Arian AMU"/>
          <w:lang w:val="hy-AM"/>
        </w:rPr>
        <w:t xml:space="preserve"> </w:t>
      </w:r>
      <w:r w:rsidRPr="00297E4F">
        <w:rPr>
          <w:rFonts w:ascii="GHEA Grapalat" w:hAnsi="GHEA Grapalat" w:cs="Sylfaen"/>
          <w:lang w:val="hy-AM"/>
        </w:rPr>
        <w:t>ներգրավել</w:t>
      </w:r>
      <w:r w:rsidRPr="00297E4F">
        <w:rPr>
          <w:rFonts w:ascii="GHEA Grapalat" w:hAnsi="GHEA Grapalat" w:cs="Arian AMU"/>
          <w:lang w:val="hy-AM"/>
        </w:rPr>
        <w:t xml:space="preserve"> </w:t>
      </w:r>
      <w:r w:rsidRPr="00297E4F">
        <w:rPr>
          <w:rFonts w:ascii="GHEA Grapalat" w:hAnsi="GHEA Grapalat" w:cs="Sylfaen"/>
          <w:lang w:val="hy-AM"/>
        </w:rPr>
        <w:t>ոչ հանքային</w:t>
      </w:r>
      <w:r w:rsidRPr="00297E4F">
        <w:rPr>
          <w:rFonts w:ascii="GHEA Grapalat" w:hAnsi="GHEA Grapalat" w:cs="Arian AMU"/>
          <w:lang w:val="hy-AM"/>
        </w:rPr>
        <w:t xml:space="preserve"> </w:t>
      </w:r>
      <w:r w:rsidRPr="00297E4F">
        <w:rPr>
          <w:rFonts w:ascii="GHEA Grapalat" w:hAnsi="GHEA Grapalat" w:cs="Sylfaen"/>
          <w:lang w:val="hy-AM"/>
        </w:rPr>
        <w:t>ոլորտ</w:t>
      </w:r>
      <w:r w:rsidRPr="00297E4F">
        <w:rPr>
          <w:rFonts w:ascii="GHEA Grapalat" w:hAnsi="GHEA Grapalat" w:cs="Arian AMU"/>
          <w:lang w:val="hy-AM"/>
        </w:rPr>
        <w:t xml:space="preserve">, </w:t>
      </w:r>
      <w:r w:rsidRPr="00297E4F">
        <w:rPr>
          <w:rFonts w:ascii="GHEA Grapalat" w:hAnsi="GHEA Grapalat" w:cs="Sylfaen"/>
          <w:lang w:val="hy-AM"/>
        </w:rPr>
        <w:t>գործազրկության</w:t>
      </w:r>
      <w:r w:rsidRPr="00297E4F">
        <w:rPr>
          <w:rFonts w:ascii="GHEA Grapalat" w:hAnsi="GHEA Grapalat" w:cs="Arian AMU"/>
          <w:lang w:val="hy-AM"/>
        </w:rPr>
        <w:t xml:space="preserve"> </w:t>
      </w:r>
      <w:r w:rsidRPr="00297E4F">
        <w:rPr>
          <w:rFonts w:ascii="GHEA Grapalat" w:hAnsi="GHEA Grapalat" w:cs="Sylfaen"/>
          <w:lang w:val="hy-AM"/>
        </w:rPr>
        <w:t>ռիսկերը</w:t>
      </w:r>
      <w:r w:rsidRPr="00297E4F">
        <w:rPr>
          <w:rFonts w:ascii="GHEA Grapalat" w:hAnsi="GHEA Grapalat" w:cs="Arian AMU"/>
          <w:lang w:val="hy-AM"/>
        </w:rPr>
        <w:t xml:space="preserve"> </w:t>
      </w:r>
      <w:r w:rsidRPr="00297E4F">
        <w:rPr>
          <w:rFonts w:ascii="GHEA Grapalat" w:hAnsi="GHEA Grapalat" w:cs="Sylfaen"/>
          <w:lang w:val="hy-AM"/>
        </w:rPr>
        <w:t>նվազեցնելու</w:t>
      </w:r>
      <w:r w:rsidRPr="00297E4F">
        <w:rPr>
          <w:rFonts w:ascii="GHEA Grapalat" w:hAnsi="GHEA Grapalat" w:cs="Arian AMU"/>
          <w:lang w:val="hy-AM"/>
        </w:rPr>
        <w:t xml:space="preserve"> </w:t>
      </w:r>
      <w:r w:rsidRPr="00297E4F">
        <w:rPr>
          <w:rFonts w:ascii="GHEA Grapalat" w:hAnsi="GHEA Grapalat" w:cs="Sylfaen"/>
          <w:lang w:val="hy-AM"/>
        </w:rPr>
        <w:t>նապատակով</w:t>
      </w:r>
      <w:r w:rsidRPr="00297E4F">
        <w:rPr>
          <w:rFonts w:ascii="GHEA Grapalat" w:hAnsi="GHEA Grapalat" w:cs="Arian AMU"/>
          <w:lang w:val="hy-AM"/>
        </w:rPr>
        <w:t xml:space="preserve">: </w:t>
      </w:r>
    </w:p>
    <w:p w:rsidR="00F3536E" w:rsidRPr="00244C4C" w:rsidRDefault="00F3536E" w:rsidP="00082B36">
      <w:pPr>
        <w:rPr>
          <w:rFonts w:ascii="GHEA Grapalat" w:hAnsi="GHEA Grapalat"/>
          <w:lang w:val="hy-AM"/>
        </w:rPr>
      </w:pPr>
    </w:p>
    <w:p w:rsidR="00F3536E" w:rsidRPr="00244C4C" w:rsidRDefault="00F3536E" w:rsidP="00082B36">
      <w:pPr>
        <w:rPr>
          <w:rFonts w:ascii="GHEA Grapalat" w:hAnsi="GHEA Grapalat"/>
          <w:lang w:val="hy-AM"/>
        </w:rPr>
        <w:sectPr w:rsidR="00F3536E" w:rsidRPr="00244C4C" w:rsidSect="008E2BBD">
          <w:headerReference w:type="default" r:id="rId21"/>
          <w:pgSz w:w="11906" w:h="16838"/>
          <w:pgMar w:top="1134" w:right="850" w:bottom="1134" w:left="1701" w:header="567" w:footer="567" w:gutter="0"/>
          <w:cols w:space="720"/>
          <w:docGrid w:linePitch="360"/>
        </w:sectPr>
      </w:pPr>
    </w:p>
    <w:p w:rsidR="00F3536E" w:rsidRPr="00244C4C" w:rsidRDefault="00F3536E" w:rsidP="00195C72">
      <w:pPr>
        <w:pStyle w:val="Heading1"/>
        <w:rPr>
          <w:rFonts w:ascii="GHEA Grapalat" w:hAnsi="GHEA Grapalat"/>
          <w:lang w:val="hy-AM"/>
        </w:rPr>
      </w:pPr>
      <w:bookmarkStart w:id="18" w:name="_Toc345447060"/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214C6A">
      <w:pPr>
        <w:rPr>
          <w:rFonts w:ascii="GHEA Grapalat" w:hAnsi="GHEA Grapalat"/>
          <w:lang w:val="hy-AM"/>
        </w:rPr>
      </w:pPr>
    </w:p>
    <w:p w:rsidR="00F3536E" w:rsidRPr="00244C4C" w:rsidRDefault="00F3536E" w:rsidP="00195C72">
      <w:pPr>
        <w:pStyle w:val="Heading1"/>
        <w:rPr>
          <w:rFonts w:ascii="GHEA Grapalat" w:hAnsi="GHEA Grapalat"/>
          <w:lang w:val="hy-AM"/>
        </w:rPr>
      </w:pPr>
      <w:bookmarkStart w:id="19" w:name="_Toc361930899"/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ԴԻՎԵՐՍԻՖԻԿԱՑՄԱՆ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ԵՆԹԱԾՐԱԳՐԵՐԸ</w:t>
      </w:r>
      <w:bookmarkEnd w:id="18"/>
      <w:bookmarkEnd w:id="19"/>
    </w:p>
    <w:p w:rsidR="00F3536E" w:rsidRPr="00244C4C" w:rsidRDefault="00F3536E" w:rsidP="00082B36">
      <w:pPr>
        <w:rPr>
          <w:rFonts w:ascii="GHEA Grapalat" w:hAnsi="GHEA Grapalat"/>
          <w:lang w:val="hy-AM"/>
        </w:rPr>
      </w:pPr>
    </w:p>
    <w:p w:rsidR="00F3536E" w:rsidRPr="00244C4C" w:rsidRDefault="00F3536E" w:rsidP="00082B36">
      <w:pPr>
        <w:rPr>
          <w:rFonts w:ascii="GHEA Grapalat" w:hAnsi="GHEA Grapalat"/>
          <w:lang w:val="hy-AM"/>
        </w:rPr>
      </w:pPr>
    </w:p>
    <w:p w:rsidR="00F3536E" w:rsidRPr="00244C4C" w:rsidRDefault="00F3536E" w:rsidP="00082B36">
      <w:pPr>
        <w:rPr>
          <w:rFonts w:ascii="GHEA Grapalat" w:hAnsi="GHEA Grapalat"/>
          <w:lang w:val="hy-AM"/>
        </w:rPr>
        <w:sectPr w:rsidR="00F3536E" w:rsidRPr="00244C4C" w:rsidSect="008E2BBD">
          <w:headerReference w:type="default" r:id="rId22"/>
          <w:pgSz w:w="11906" w:h="16838"/>
          <w:pgMar w:top="1134" w:right="850" w:bottom="1134" w:left="1701" w:header="567" w:footer="567" w:gutter="0"/>
          <w:cols w:space="720"/>
          <w:docGrid w:linePitch="360"/>
        </w:sectPr>
      </w:pPr>
    </w:p>
    <w:p w:rsidR="00F3536E" w:rsidRPr="00244C4C" w:rsidRDefault="00F3536E" w:rsidP="00A45820">
      <w:pPr>
        <w:pStyle w:val="Heading2"/>
        <w:rPr>
          <w:rFonts w:ascii="GHEA Grapalat" w:hAnsi="GHEA Grapalat"/>
          <w:lang w:val="hy-AM"/>
        </w:rPr>
      </w:pPr>
      <w:bookmarkStart w:id="20" w:name="_Toc345447061"/>
      <w:bookmarkStart w:id="21" w:name="_Toc361930900"/>
      <w:r w:rsidRPr="00244C4C">
        <w:rPr>
          <w:rFonts w:ascii="GHEA Grapalat" w:hAnsi="GHEA Grapalat" w:cs="Sylfaen"/>
          <w:lang w:val="hy-AM"/>
        </w:rPr>
        <w:t>գինեհումքի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հատապտղային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թորած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օղիների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կազմակերպում</w:t>
      </w:r>
      <w:bookmarkEnd w:id="20"/>
      <w:bookmarkEnd w:id="21"/>
    </w:p>
    <w:p w:rsidR="00F3536E" w:rsidRPr="00244C4C" w:rsidRDefault="00F3536E" w:rsidP="00A45820">
      <w:pPr>
        <w:pStyle w:val="Heading3"/>
        <w:rPr>
          <w:rFonts w:ascii="GHEA Grapalat" w:hAnsi="GHEA Grapalat"/>
          <w:lang w:val="hy-AM"/>
        </w:rPr>
      </w:pPr>
      <w:bookmarkStart w:id="22" w:name="_Toc345447062"/>
      <w:bookmarkStart w:id="23" w:name="_Toc361930901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22"/>
      <w:bookmarkEnd w:id="23"/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Գինեհումքի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հատապտղային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թորած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օղիների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կազմակերպում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հետագայում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ընկերություններին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մատակարարում</w:t>
      </w:r>
    </w:p>
    <w:p w:rsidR="00F3536E" w:rsidRPr="00244C4C" w:rsidRDefault="00F3536E" w:rsidP="00A45820">
      <w:pPr>
        <w:pStyle w:val="Heading3"/>
        <w:rPr>
          <w:rFonts w:ascii="GHEA Grapalat" w:hAnsi="GHEA Grapalat"/>
          <w:lang w:val="hy-AM"/>
        </w:rPr>
      </w:pPr>
      <w:bookmarkStart w:id="24" w:name="_Toc345447063"/>
      <w:bookmarkStart w:id="25" w:name="_Toc361930902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24"/>
      <w:bookmarkEnd w:id="25"/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ենթատարածաշրջաններում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հետազոտական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շահագրգիռ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կողմերի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փորձագիտական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շրջանակներ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մարմինների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ներկայացուցիչներ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ներ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գինեհումքի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հատապտղային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թորած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օղիների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ենթատարածաշրջաններում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A45820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449"/>
        <w:gridCol w:w="2853"/>
        <w:gridCol w:w="3189"/>
      </w:tblGrid>
      <w:tr w:rsidR="00F3536E" w:rsidRPr="00244C4C" w:rsidTr="00A45820">
        <w:tc>
          <w:tcPr>
            <w:tcW w:w="181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Սյունիքի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մարզի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տարածաշրջան</w:t>
            </w:r>
          </w:p>
        </w:tc>
        <w:tc>
          <w:tcPr>
            <w:tcW w:w="1503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Համայնքների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քանակ</w:t>
            </w:r>
          </w:p>
        </w:tc>
        <w:tc>
          <w:tcPr>
            <w:tcW w:w="1680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Համայնքների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անվանում</w:t>
            </w:r>
          </w:p>
        </w:tc>
      </w:tr>
      <w:tr w:rsidR="00F3536E" w:rsidRPr="00D41408" w:rsidTr="00A45820">
        <w:tc>
          <w:tcPr>
            <w:tcW w:w="1817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Գորիս</w:t>
            </w:r>
          </w:p>
        </w:tc>
        <w:tc>
          <w:tcPr>
            <w:tcW w:w="1503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680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Խնձորեսկ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Խնածախ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Շինուհայր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Գորիս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քաղաք</w:t>
            </w:r>
            <w:r w:rsidRPr="00244C4C">
              <w:rPr>
                <w:rFonts w:ascii="GHEA Grapalat" w:hAnsi="GHEA Grapalat"/>
                <w:lang w:val="hy-AM"/>
              </w:rPr>
              <w:t>:</w:t>
            </w:r>
          </w:p>
        </w:tc>
      </w:tr>
      <w:tr w:rsidR="00F3536E" w:rsidRPr="00244C4C" w:rsidTr="00A45820">
        <w:tc>
          <w:tcPr>
            <w:tcW w:w="1817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Կապան</w:t>
            </w:r>
          </w:p>
        </w:tc>
        <w:tc>
          <w:tcPr>
            <w:tcW w:w="1503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680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Կապան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քաղաք</w:t>
            </w:r>
          </w:p>
        </w:tc>
      </w:tr>
      <w:tr w:rsidR="00F3536E" w:rsidRPr="00244C4C" w:rsidTr="00A45820">
        <w:tc>
          <w:tcPr>
            <w:tcW w:w="1817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Մեղրի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1503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680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Շվանիձոր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Ագարակ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Լեհվազ</w:t>
            </w:r>
          </w:p>
        </w:tc>
      </w:tr>
    </w:tbl>
    <w:p w:rsidR="00F3536E" w:rsidRPr="00244C4C" w:rsidRDefault="00F3536E" w:rsidP="00962C5F">
      <w:pPr>
        <w:rPr>
          <w:rFonts w:ascii="GHEA Grapalat" w:hAnsi="GHEA Grapalat"/>
          <w:lang w:val="hy-AM"/>
        </w:rPr>
      </w:pP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Տիպային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կետը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արտադրամասը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բաղկացած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ստորաբաժանումներից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Առաջինը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գինեհումքի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ներառելու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ա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հումքային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հրապարակը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գինեհումքի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խաղողի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ընդունումը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սորտավորումը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լվացումն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չորացումը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մանրացնող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մամլող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բաժինը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տեղադրվելու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մեզգայի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սուսլոյի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վերածող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թափոնների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տրանսպորտյորները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պոմպերը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վահանակը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զտման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բաժանմունքները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կունենան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տարողությամբ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բաքեր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մեզգայի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սուսլոյի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զանազան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պաստերիզատորներ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սառեցուցիչներ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եռացնող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մանրէազերծող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կտրատող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տարանջատող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ֆիլտրեր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>):</w:t>
      </w:r>
    </w:p>
    <w:p w:rsidR="00F3536E" w:rsidRPr="00244C4C" w:rsidRDefault="00F3536E" w:rsidP="00A45820">
      <w:pPr>
        <w:rPr>
          <w:rFonts w:ascii="GHEA Grapalat" w:hAnsi="GHEA Grapalat"/>
          <w:lang w:val="hy-AM"/>
        </w:rPr>
      </w:pP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Երկրորդ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ստորաբաժանումը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օղիների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պատրաստման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ներառելու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ա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կրկին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հրապարակը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ընդունումը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սորտավորումը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լվացումն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չորացումը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մանրացնող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մամլող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բաժինը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տեղադրվելու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մանրացնող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ջարդող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խառնուրդի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վերածող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թափոնների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տրանսպորտյորները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պոմպերը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վահանակը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օղու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սպիրտի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բաժանմունքը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տեղադրվելու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բաքերը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զմեեվիկ</w:t>
      </w:r>
      <w:r w:rsidRPr="00244C4C">
        <w:rPr>
          <w:rFonts w:ascii="GHEA Grapalat" w:hAnsi="GHEA Grapalat"/>
          <w:lang w:val="hy-AM"/>
        </w:rPr>
        <w:t>»-</w:t>
      </w:r>
      <w:r w:rsidRPr="00244C4C">
        <w:rPr>
          <w:rFonts w:ascii="GHEA Grapalat" w:hAnsi="GHEA Grapalat" w:cs="Sylfaen"/>
          <w:lang w:val="hy-AM"/>
        </w:rPr>
        <w:t>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բազմակի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գոլորշիացման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կոնդենսավորման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եղանակով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մաքրված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սպիրտը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պատրաստվելու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վերջապես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ֆիլտրացման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պատրաստման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բաժինը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A45820">
      <w:pPr>
        <w:rPr>
          <w:rFonts w:ascii="GHEA Grapalat" w:hAnsi="GHEA Grapalat"/>
          <w:lang w:val="hy-AM"/>
        </w:rPr>
      </w:pP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տիպային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օժանդակ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շինություններ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ծառայություններ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բաժիններ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լաբորատորիա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կաթսայատուն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պահեստ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 xml:space="preserve">): </w:t>
      </w:r>
    </w:p>
    <w:p w:rsidR="00F3536E" w:rsidRPr="00244C4C" w:rsidRDefault="00F3536E" w:rsidP="00A45820">
      <w:pPr>
        <w:rPr>
          <w:rFonts w:ascii="GHEA Grapalat" w:hAnsi="GHEA Grapalat"/>
          <w:lang w:val="hy-AM"/>
        </w:rPr>
      </w:pP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վերոհիշյալ</w:t>
      </w:r>
      <w:r w:rsidRPr="00244C4C">
        <w:rPr>
          <w:rFonts w:ascii="GHEA Grapalat" w:hAnsi="GHEA Grapalat"/>
          <w:lang w:val="hy-AM"/>
        </w:rPr>
        <w:t xml:space="preserve"> 8 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>.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69"/>
        <w:gridCol w:w="3748"/>
        <w:gridCol w:w="1216"/>
        <w:gridCol w:w="1193"/>
        <w:gridCol w:w="1271"/>
        <w:gridCol w:w="1594"/>
      </w:tblGrid>
      <w:tr w:rsidR="00F3536E" w:rsidRPr="00244C4C" w:rsidTr="00A45820">
        <w:tc>
          <w:tcPr>
            <w:tcW w:w="28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Հ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ru-RU"/>
              </w:rPr>
              <w:t>հ</w:t>
            </w:r>
          </w:p>
        </w:tc>
        <w:tc>
          <w:tcPr>
            <w:tcW w:w="2014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Արտադրանքի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անվանումը</w:t>
            </w:r>
          </w:p>
        </w:tc>
        <w:tc>
          <w:tcPr>
            <w:tcW w:w="640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Չափի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միավորը</w:t>
            </w:r>
          </w:p>
        </w:tc>
        <w:tc>
          <w:tcPr>
            <w:tcW w:w="612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Քանակը</w:t>
            </w:r>
          </w:p>
        </w:tc>
        <w:tc>
          <w:tcPr>
            <w:tcW w:w="673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Միավորի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գինը</w:t>
            </w:r>
            <w:r w:rsidRPr="00244C4C">
              <w:rPr>
                <w:rFonts w:ascii="GHEA Grapalat" w:hAnsi="GHEA Grapalat"/>
              </w:rPr>
              <w:t xml:space="preserve">     </w:t>
            </w:r>
            <w:r w:rsidRPr="00244C4C">
              <w:rPr>
                <w:rFonts w:ascii="GHEA Grapalat" w:hAnsi="GHEA Grapalat"/>
                <w:lang w:val="ru-RU"/>
              </w:rPr>
              <w:t>(</w:t>
            </w:r>
            <w:r w:rsidRPr="00244C4C">
              <w:rPr>
                <w:rFonts w:ascii="GHEA Grapalat" w:hAnsi="GHEA Grapalat" w:cs="Sylfaen"/>
              </w:rPr>
              <w:t>ՀՀ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դրամ</w:t>
            </w:r>
            <w:r w:rsidRPr="00244C4C">
              <w:rPr>
                <w:rFonts w:ascii="GHEA Grapalat" w:hAnsi="GHEA Grapalat"/>
                <w:lang w:val="ru-RU"/>
              </w:rPr>
              <w:t>)</w:t>
            </w:r>
          </w:p>
        </w:tc>
        <w:tc>
          <w:tcPr>
            <w:tcW w:w="774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Գումարը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(</w:t>
            </w:r>
            <w:r w:rsidRPr="00244C4C">
              <w:rPr>
                <w:rFonts w:ascii="GHEA Grapalat" w:hAnsi="GHEA Grapalat" w:cs="Sylfaen"/>
              </w:rPr>
              <w:t>ՀՀ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դրամ</w:t>
            </w:r>
            <w:r w:rsidRPr="00244C4C">
              <w:rPr>
                <w:rFonts w:ascii="GHEA Grapalat" w:hAnsi="GHEA Grapalat"/>
                <w:lang w:val="ru-RU"/>
              </w:rPr>
              <w:t>)</w:t>
            </w:r>
          </w:p>
        </w:tc>
      </w:tr>
      <w:tr w:rsidR="00F3536E" w:rsidRPr="00244C4C" w:rsidTr="00A45820">
        <w:tc>
          <w:tcPr>
            <w:tcW w:w="287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</w:t>
            </w:r>
          </w:p>
        </w:tc>
        <w:tc>
          <w:tcPr>
            <w:tcW w:w="2014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Գինեհումք</w:t>
            </w:r>
          </w:p>
        </w:tc>
        <w:tc>
          <w:tcPr>
            <w:tcW w:w="640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լիտր</w:t>
            </w:r>
          </w:p>
        </w:tc>
        <w:tc>
          <w:tcPr>
            <w:tcW w:w="612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562800</w:t>
            </w:r>
          </w:p>
        </w:tc>
        <w:tc>
          <w:tcPr>
            <w:tcW w:w="673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350</w:t>
            </w:r>
          </w:p>
        </w:tc>
        <w:tc>
          <w:tcPr>
            <w:tcW w:w="774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196980000</w:t>
            </w:r>
          </w:p>
        </w:tc>
      </w:tr>
      <w:tr w:rsidR="00F3536E" w:rsidRPr="00244C4C" w:rsidTr="00A45820">
        <w:tc>
          <w:tcPr>
            <w:tcW w:w="287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</w:t>
            </w:r>
          </w:p>
        </w:tc>
        <w:tc>
          <w:tcPr>
            <w:tcW w:w="2014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Հոնի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օղի</w:t>
            </w:r>
          </w:p>
        </w:tc>
        <w:tc>
          <w:tcPr>
            <w:tcW w:w="640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0,5</w:t>
            </w:r>
            <w:r w:rsidRPr="00244C4C">
              <w:rPr>
                <w:rFonts w:ascii="GHEA Grapalat" w:hAnsi="GHEA Grapalat" w:cs="Sylfaen"/>
                <w:lang w:val="hy-AM"/>
              </w:rPr>
              <w:t>լ</w:t>
            </w:r>
            <w:r w:rsidRPr="00244C4C">
              <w:rPr>
                <w:rFonts w:ascii="GHEA Grapalat" w:hAnsi="GHEA Grapalat"/>
                <w:lang w:val="hy-AM"/>
              </w:rPr>
              <w:t xml:space="preserve">. </w:t>
            </w:r>
            <w:r w:rsidRPr="00244C4C">
              <w:rPr>
                <w:rFonts w:ascii="GHEA Grapalat" w:hAnsi="GHEA Grapalat" w:cs="Sylfaen"/>
                <w:lang w:val="hy-AM"/>
              </w:rPr>
              <w:t>շիշ</w:t>
            </w:r>
          </w:p>
        </w:tc>
        <w:tc>
          <w:tcPr>
            <w:tcW w:w="612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37143</w:t>
            </w:r>
          </w:p>
        </w:tc>
        <w:tc>
          <w:tcPr>
            <w:tcW w:w="673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2000</w:t>
            </w:r>
          </w:p>
        </w:tc>
        <w:tc>
          <w:tcPr>
            <w:tcW w:w="774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74286000</w:t>
            </w:r>
          </w:p>
        </w:tc>
      </w:tr>
      <w:tr w:rsidR="00F3536E" w:rsidRPr="00244C4C" w:rsidTr="00A45820">
        <w:tc>
          <w:tcPr>
            <w:tcW w:w="287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2014" w:type="pct"/>
            <w:vAlign w:val="center"/>
          </w:tcPr>
          <w:p w:rsidR="00F3536E" w:rsidRPr="00244C4C" w:rsidRDefault="00F3536E" w:rsidP="00473B03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Թթի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օղի</w:t>
            </w:r>
          </w:p>
        </w:tc>
        <w:tc>
          <w:tcPr>
            <w:tcW w:w="640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0,5</w:t>
            </w:r>
            <w:r w:rsidRPr="00244C4C">
              <w:rPr>
                <w:rFonts w:ascii="GHEA Grapalat" w:hAnsi="GHEA Grapalat" w:cs="Sylfaen"/>
                <w:lang w:val="hy-AM"/>
              </w:rPr>
              <w:t>լ</w:t>
            </w:r>
            <w:r w:rsidRPr="00244C4C">
              <w:rPr>
                <w:rFonts w:ascii="GHEA Grapalat" w:hAnsi="GHEA Grapalat"/>
                <w:lang w:val="hy-AM"/>
              </w:rPr>
              <w:t xml:space="preserve">. </w:t>
            </w:r>
            <w:r w:rsidRPr="00244C4C">
              <w:rPr>
                <w:rFonts w:ascii="GHEA Grapalat" w:hAnsi="GHEA Grapalat" w:cs="Sylfaen"/>
                <w:lang w:val="hy-AM"/>
              </w:rPr>
              <w:t>շիշ</w:t>
            </w:r>
          </w:p>
        </w:tc>
        <w:tc>
          <w:tcPr>
            <w:tcW w:w="612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1450000</w:t>
            </w:r>
          </w:p>
        </w:tc>
        <w:tc>
          <w:tcPr>
            <w:tcW w:w="673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1500</w:t>
            </w:r>
          </w:p>
        </w:tc>
        <w:tc>
          <w:tcPr>
            <w:tcW w:w="774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2175000000</w:t>
            </w:r>
          </w:p>
        </w:tc>
      </w:tr>
      <w:tr w:rsidR="00F3536E" w:rsidRPr="00244C4C" w:rsidTr="00A45820">
        <w:tc>
          <w:tcPr>
            <w:tcW w:w="287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014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Սև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շամբուկի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խնդեղնի</w:t>
            </w:r>
            <w:r w:rsidRPr="00244C4C">
              <w:rPr>
                <w:rFonts w:ascii="GHEA Grapalat" w:hAnsi="GHEA Grapalat"/>
                <w:lang w:val="hy-AM"/>
              </w:rPr>
              <w:t xml:space="preserve"> («</w:t>
            </w:r>
            <w:r w:rsidRPr="00244C4C">
              <w:rPr>
                <w:rFonts w:ascii="GHEA Grapalat" w:hAnsi="GHEA Grapalat" w:cs="Sylfaen"/>
                <w:lang w:val="hy-AM"/>
              </w:rPr>
              <w:t>բուզինայի</w:t>
            </w:r>
            <w:r w:rsidRPr="00244C4C">
              <w:rPr>
                <w:rFonts w:ascii="GHEA Grapalat" w:hAnsi="GHEA Grapalat"/>
                <w:lang w:val="hy-AM"/>
              </w:rPr>
              <w:t xml:space="preserve">») </w:t>
            </w:r>
            <w:r w:rsidRPr="00244C4C">
              <w:rPr>
                <w:rFonts w:ascii="GHEA Grapalat" w:hAnsi="GHEA Grapalat" w:cs="Sylfaen"/>
                <w:lang w:val="hy-AM"/>
              </w:rPr>
              <w:t>օղի</w:t>
            </w:r>
          </w:p>
        </w:tc>
        <w:tc>
          <w:tcPr>
            <w:tcW w:w="640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0,5</w:t>
            </w:r>
            <w:r w:rsidRPr="00244C4C">
              <w:rPr>
                <w:rFonts w:ascii="GHEA Grapalat" w:hAnsi="GHEA Grapalat" w:cs="Sylfaen"/>
                <w:lang w:val="hy-AM"/>
              </w:rPr>
              <w:t>լ</w:t>
            </w:r>
            <w:r w:rsidRPr="00244C4C">
              <w:rPr>
                <w:rFonts w:ascii="GHEA Grapalat" w:hAnsi="GHEA Grapalat"/>
                <w:lang w:val="hy-AM"/>
              </w:rPr>
              <w:t xml:space="preserve">. </w:t>
            </w:r>
            <w:r w:rsidRPr="00244C4C">
              <w:rPr>
                <w:rFonts w:ascii="GHEA Grapalat" w:hAnsi="GHEA Grapalat" w:cs="Sylfaen"/>
                <w:lang w:val="hy-AM"/>
              </w:rPr>
              <w:t>շիշ</w:t>
            </w:r>
          </w:p>
        </w:tc>
        <w:tc>
          <w:tcPr>
            <w:tcW w:w="612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37500</w:t>
            </w:r>
          </w:p>
        </w:tc>
        <w:tc>
          <w:tcPr>
            <w:tcW w:w="673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3000</w:t>
            </w:r>
          </w:p>
        </w:tc>
        <w:tc>
          <w:tcPr>
            <w:tcW w:w="774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112500000</w:t>
            </w:r>
          </w:p>
        </w:tc>
      </w:tr>
      <w:tr w:rsidR="00F3536E" w:rsidRPr="00244C4C" w:rsidTr="00A45820">
        <w:tc>
          <w:tcPr>
            <w:tcW w:w="287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2014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Սալորի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օղի</w:t>
            </w:r>
          </w:p>
        </w:tc>
        <w:tc>
          <w:tcPr>
            <w:tcW w:w="640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0,5</w:t>
            </w:r>
            <w:r w:rsidRPr="00244C4C">
              <w:rPr>
                <w:rFonts w:ascii="GHEA Grapalat" w:hAnsi="GHEA Grapalat" w:cs="Sylfaen"/>
                <w:lang w:val="hy-AM"/>
              </w:rPr>
              <w:t>լ</w:t>
            </w:r>
            <w:r w:rsidRPr="00244C4C">
              <w:rPr>
                <w:rFonts w:ascii="GHEA Grapalat" w:hAnsi="GHEA Grapalat"/>
                <w:lang w:val="hy-AM"/>
              </w:rPr>
              <w:t xml:space="preserve">. </w:t>
            </w:r>
            <w:r w:rsidRPr="00244C4C">
              <w:rPr>
                <w:rFonts w:ascii="GHEA Grapalat" w:hAnsi="GHEA Grapalat" w:cs="Sylfaen"/>
                <w:lang w:val="hy-AM"/>
              </w:rPr>
              <w:t>շիշ</w:t>
            </w:r>
          </w:p>
        </w:tc>
        <w:tc>
          <w:tcPr>
            <w:tcW w:w="612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235000</w:t>
            </w:r>
          </w:p>
        </w:tc>
        <w:tc>
          <w:tcPr>
            <w:tcW w:w="673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1500</w:t>
            </w:r>
          </w:p>
        </w:tc>
        <w:tc>
          <w:tcPr>
            <w:tcW w:w="774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352500000</w:t>
            </w:r>
          </w:p>
        </w:tc>
      </w:tr>
      <w:tr w:rsidR="00F3536E" w:rsidRPr="00244C4C" w:rsidTr="00A45820">
        <w:tc>
          <w:tcPr>
            <w:tcW w:w="287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14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lang w:val="hy-AM"/>
              </w:rPr>
              <w:t>`</w:t>
            </w:r>
          </w:p>
        </w:tc>
        <w:tc>
          <w:tcPr>
            <w:tcW w:w="640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12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73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774" w:type="pct"/>
            <w:vAlign w:val="center"/>
          </w:tcPr>
          <w:p w:rsidR="00F3536E" w:rsidRPr="00244C4C" w:rsidRDefault="00F3536E" w:rsidP="00A4582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2911266000</w:t>
            </w:r>
          </w:p>
        </w:tc>
      </w:tr>
    </w:tbl>
    <w:p w:rsidR="00F3536E" w:rsidRPr="00244C4C" w:rsidRDefault="00F3536E" w:rsidP="00962C5F">
      <w:pPr>
        <w:rPr>
          <w:rFonts w:ascii="GHEA Grapalat" w:hAnsi="GHEA Grapalat"/>
          <w:lang w:val="hy-AM"/>
        </w:rPr>
      </w:pP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ապրանքանշանի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առաջխաղացումը</w:t>
      </w:r>
      <w:r w:rsidRPr="00244C4C">
        <w:rPr>
          <w:rFonts w:ascii="GHEA Grapalat" w:hAnsi="GHEA Grapalat"/>
          <w:lang w:val="hy-AM"/>
        </w:rPr>
        <w:t>,</w:t>
      </w: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բ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լիցենզիայի</w:t>
      </w:r>
      <w:r w:rsidRPr="00244C4C">
        <w:rPr>
          <w:rFonts w:ascii="GHEA Grapalat" w:hAnsi="GHEA Grapalat"/>
          <w:lang w:val="hy-AM"/>
        </w:rPr>
        <w:t xml:space="preserve"> (-</w:t>
      </w:r>
      <w:r w:rsidRPr="00244C4C">
        <w:rPr>
          <w:rFonts w:ascii="GHEA Grapalat" w:hAnsi="GHEA Grapalat" w:cs="Sylfaen"/>
          <w:lang w:val="hy-AM"/>
        </w:rPr>
        <w:t>ների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հարցի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լուծումը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 xml:space="preserve"> (-</w:t>
      </w:r>
      <w:r w:rsidRPr="00244C4C">
        <w:rPr>
          <w:rFonts w:ascii="GHEA Grapalat" w:hAnsi="GHEA Grapalat" w:cs="Sylfaen"/>
          <w:lang w:val="hy-AM"/>
        </w:rPr>
        <w:t>ներ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մուտք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գործելը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առմամբ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957,482,000 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A45820">
      <w:pPr>
        <w:pStyle w:val="Heading3"/>
        <w:rPr>
          <w:rFonts w:ascii="GHEA Grapalat" w:hAnsi="GHEA Grapalat"/>
          <w:lang w:val="hy-AM"/>
        </w:rPr>
      </w:pPr>
      <w:bookmarkStart w:id="26" w:name="_Toc345447064"/>
      <w:bookmarkStart w:id="27" w:name="_Toc361930903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26"/>
      <w:bookmarkEnd w:id="27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հողատեսքերն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ընդգրկում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տարածքի</w:t>
      </w:r>
      <w:r w:rsidRPr="00244C4C">
        <w:rPr>
          <w:rFonts w:ascii="GHEA Grapalat" w:hAnsi="GHEA Grapalat"/>
          <w:lang w:val="hy-AM"/>
        </w:rPr>
        <w:t xml:space="preserve"> 74.1%-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(334,019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Մարզը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բնակլիմայական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բաժանվում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լեռնային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գոտիների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բարձունքային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գոտիականության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հերթափոխվում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կլիմայի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չոր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մերձարևադարձային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չափավոր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բարեխառն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ցուրտ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ձյունամերձ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A45820">
      <w:pPr>
        <w:rPr>
          <w:rFonts w:ascii="GHEA Grapalat" w:hAnsi="GHEA Grapalat"/>
          <w:lang w:val="hy-AM"/>
        </w:rPr>
      </w:pP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ամենատաք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Մեղրու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ցածրադիր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Արևափայլքի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տևողությունը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տատանվում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2120 </w:t>
      </w:r>
      <w:r w:rsidRPr="00244C4C">
        <w:rPr>
          <w:rFonts w:ascii="GHEA Grapalat" w:hAnsi="GHEA Grapalat" w:cs="Sylfaen"/>
          <w:lang w:val="hy-AM"/>
        </w:rPr>
        <w:t>ժամից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Գորիս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2700 </w:t>
      </w:r>
      <w:r w:rsidRPr="00244C4C">
        <w:rPr>
          <w:rFonts w:ascii="GHEA Grapalat" w:hAnsi="GHEA Grapalat" w:cs="Sylfaen"/>
          <w:lang w:val="hy-AM"/>
        </w:rPr>
        <w:t>ժամի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սահմաններում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ամպամած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40: </w:t>
      </w:r>
      <w:r w:rsidRPr="00244C4C">
        <w:rPr>
          <w:rFonts w:ascii="GHEA Grapalat" w:hAnsi="GHEA Grapalat" w:cs="Sylfaen"/>
          <w:lang w:val="hy-AM"/>
        </w:rPr>
        <w:t>Օդի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ջերմաստիճանը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հունվարին</w:t>
      </w:r>
      <w:r w:rsidRPr="00244C4C">
        <w:rPr>
          <w:rFonts w:ascii="GHEA Grapalat" w:hAnsi="GHEA Grapalat"/>
          <w:lang w:val="hy-AM"/>
        </w:rPr>
        <w:t xml:space="preserve"> 0,9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 –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>) -9.8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Գորայք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հուլիս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օգոստոսին</w:t>
      </w:r>
      <w:r w:rsidRPr="00244C4C">
        <w:rPr>
          <w:rFonts w:ascii="GHEA Grapalat" w:hAnsi="GHEA Grapalat"/>
          <w:lang w:val="hy-AM"/>
        </w:rPr>
        <w:t>` 13,9-25,4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Օդի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նվազագույն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ջերմաստիճանը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Գորայքում</w:t>
      </w:r>
      <w:r w:rsidRPr="00244C4C">
        <w:rPr>
          <w:rFonts w:ascii="GHEA Grapalat" w:hAnsi="GHEA Grapalat"/>
          <w:lang w:val="hy-AM"/>
        </w:rPr>
        <w:t xml:space="preserve"> (-43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առավելագույնը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Մեղրիում</w:t>
      </w:r>
      <w:r w:rsidRPr="00244C4C">
        <w:rPr>
          <w:rFonts w:ascii="GHEA Grapalat" w:hAnsi="GHEA Grapalat"/>
          <w:lang w:val="hy-AM"/>
        </w:rPr>
        <w:t xml:space="preserve"> (41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Տեղումների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տատանվում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161 </w:t>
      </w:r>
      <w:r w:rsidRPr="00244C4C">
        <w:rPr>
          <w:rFonts w:ascii="GHEA Grapalat" w:hAnsi="GHEA Grapalat" w:cs="Sylfaen"/>
          <w:lang w:val="hy-AM"/>
        </w:rPr>
        <w:t>մմ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826 </w:t>
      </w:r>
      <w:r w:rsidRPr="00244C4C">
        <w:rPr>
          <w:rFonts w:ascii="GHEA Grapalat" w:hAnsi="GHEA Grapalat" w:cs="Sylfaen"/>
          <w:lang w:val="hy-AM"/>
        </w:rPr>
        <w:t>մմ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Սիսիանի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լեռնանցք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Տեղումների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առավելագույն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մայիսին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նվազագույնը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օգոստոսին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Աշնանը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Տեղումների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բաշխումը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այլև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լեռնաշղթաների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դիրքավորման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ռելիեֆի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A45820">
      <w:pPr>
        <w:rPr>
          <w:rFonts w:ascii="GHEA Grapalat" w:hAnsi="GHEA Grapalat"/>
          <w:lang w:val="hy-AM"/>
        </w:rPr>
      </w:pP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43,8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վարելահողերից</w:t>
      </w:r>
      <w:r w:rsidRPr="00244C4C">
        <w:rPr>
          <w:rFonts w:ascii="GHEA Grapalat" w:hAnsi="GHEA Grapalat"/>
          <w:lang w:val="hy-AM"/>
        </w:rPr>
        <w:t xml:space="preserve"> 2008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32,6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22,0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հացահատիկային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տակ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փաստացի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օգտագործվել</w:t>
      </w:r>
      <w:r w:rsidRPr="00244C4C">
        <w:rPr>
          <w:rFonts w:ascii="GHEA Grapalat" w:hAnsi="GHEA Grapalat"/>
          <w:lang w:val="hy-AM"/>
        </w:rPr>
        <w:t xml:space="preserve"> 11,2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5,0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սեփականաշնորհված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Չօգտագործվող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թեքություններ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հողատեսքերի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կշիռ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արոտավայրերը</w:t>
      </w:r>
      <w:r w:rsidRPr="00244C4C">
        <w:rPr>
          <w:rFonts w:ascii="GHEA Grapalat" w:hAnsi="GHEA Grapalat"/>
          <w:lang w:val="hy-AM"/>
        </w:rPr>
        <w:t xml:space="preserve"> (52,4%)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վարելահողերը</w:t>
      </w:r>
      <w:r w:rsidRPr="00244C4C">
        <w:rPr>
          <w:rFonts w:ascii="GHEA Grapalat" w:hAnsi="GHEA Grapalat"/>
          <w:lang w:val="hy-AM"/>
        </w:rPr>
        <w:t xml:space="preserve"> (13,1%):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/>
          <w:lang w:val="hy-AM"/>
        </w:rPr>
        <w:t xml:space="preserve"> 2008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58.0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9.1%-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: 2008 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տվյալներով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ՀՆԱ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բաժնեմասը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1.4%:</w:t>
      </w:r>
    </w:p>
    <w:p w:rsidR="00F3536E" w:rsidRPr="00244C4C" w:rsidRDefault="00F3536E" w:rsidP="00A45820">
      <w:pPr>
        <w:rPr>
          <w:rFonts w:ascii="GHEA Grapalat" w:hAnsi="GHEA Grapalat"/>
          <w:lang w:val="hy-AM"/>
        </w:rPr>
      </w:pP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2008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տվյալներով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զբաղեցված</w:t>
      </w:r>
      <w:r w:rsidRPr="00244C4C">
        <w:rPr>
          <w:rFonts w:ascii="GHEA Grapalat" w:hAnsi="GHEA Grapalat"/>
          <w:lang w:val="hy-AM"/>
        </w:rPr>
        <w:t xml:space="preserve"> 2589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մակերեսով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200 564 </w:t>
      </w:r>
      <w:r w:rsidRPr="00244C4C">
        <w:rPr>
          <w:rFonts w:ascii="GHEA Grapalat" w:hAnsi="GHEA Grapalat" w:cs="Sylfaen"/>
          <w:lang w:val="hy-AM"/>
        </w:rPr>
        <w:t>ցենտների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խաղողի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995 </w:t>
      </w:r>
      <w:r w:rsidRPr="00244C4C">
        <w:rPr>
          <w:rFonts w:ascii="GHEA Grapalat" w:hAnsi="GHEA Grapalat" w:cs="Sylfaen"/>
          <w:lang w:val="hy-AM"/>
        </w:rPr>
        <w:t>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A45820">
      <w:pPr>
        <w:rPr>
          <w:rFonts w:ascii="GHEA Grapalat" w:hAnsi="GHEA Grapalat"/>
          <w:lang w:val="hy-AM"/>
        </w:rPr>
      </w:pP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2010-2013 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ծրագրում</w:t>
      </w:r>
      <w:r w:rsidRPr="00244C4C">
        <w:rPr>
          <w:rFonts w:ascii="GHEA Grapalat" w:hAnsi="GHEA Grapalat"/>
          <w:lang w:val="hy-AM"/>
        </w:rPr>
        <w:t>, «...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առաջնահերթ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մասնատվածությունը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հողատեսքերի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Վերջինիս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ցանքաշրջանառություն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դժվարություններ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ծագում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սպասարկումների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բնագավառներում</w:t>
      </w:r>
      <w:r w:rsidRPr="00244C4C">
        <w:rPr>
          <w:rFonts w:ascii="GHEA Grapalat" w:hAnsi="GHEA Grapalat"/>
          <w:lang w:val="hy-AM"/>
        </w:rPr>
        <w:t>...»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465):</w:t>
      </w:r>
    </w:p>
    <w:p w:rsidR="00F3536E" w:rsidRPr="00244C4C" w:rsidRDefault="00F3536E" w:rsidP="00A45820">
      <w:pPr>
        <w:rPr>
          <w:rFonts w:ascii="GHEA Grapalat" w:hAnsi="GHEA Grapalat"/>
          <w:lang w:val="hy-AM"/>
        </w:rPr>
      </w:pP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Չնայած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հանգամանքին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անասնապահության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կաթ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միս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բուսաբուծության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հացահատիկ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կարտոֆիլ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ուղղվածություն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չարժե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անտեսել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խաղողի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նպաստավոր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հեռանկարները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>, 2008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տվյալներով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 xml:space="preserve"> 27 015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արտադրանքից</w:t>
      </w:r>
      <w:r w:rsidRPr="00244C4C">
        <w:rPr>
          <w:rFonts w:ascii="GHEA Grapalat" w:hAnsi="GHEA Grapalat"/>
          <w:lang w:val="hy-AM"/>
        </w:rPr>
        <w:t xml:space="preserve"> 4 412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16,3%-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Խաղողի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իհարկե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Արարատյան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դաշտավայրի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ներուժը</w:t>
      </w:r>
      <w:r w:rsidRPr="00244C4C">
        <w:rPr>
          <w:rFonts w:ascii="GHEA Grapalat" w:hAnsi="GHEA Grapalat"/>
          <w:lang w:val="hy-AM"/>
        </w:rPr>
        <w:t xml:space="preserve">). 31 405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արտադրանքից</w:t>
      </w:r>
      <w:r w:rsidRPr="00244C4C">
        <w:rPr>
          <w:rFonts w:ascii="GHEA Grapalat" w:hAnsi="GHEA Grapalat"/>
          <w:lang w:val="hy-AM"/>
        </w:rPr>
        <w:t xml:space="preserve"> 168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0,5%-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A458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հիմնավորումները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շարադրել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այստեղ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սահմանափակվենք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ընդամենը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թվարկելով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նրանցից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քանիսը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Նախ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փորձագետների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կարծիքով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երաշխավորված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լուծված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լինի</w:t>
      </w:r>
      <w:r w:rsidRPr="00244C4C">
        <w:rPr>
          <w:rFonts w:ascii="GHEA Grapalat" w:hAnsi="GHEA Grapalat"/>
          <w:lang w:val="hy-AM"/>
        </w:rPr>
        <w:t xml:space="preserve"> («</w:t>
      </w:r>
      <w:r w:rsidRPr="00244C4C">
        <w:rPr>
          <w:rFonts w:ascii="GHEA Grapalat" w:hAnsi="GHEA Grapalat" w:cs="Sylfaen"/>
          <w:lang w:val="hy-AM"/>
        </w:rPr>
        <w:t>ինչքան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առաջարկեք՝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կվերցնենք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սկզբունքով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մշակաբույսերի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առավելագույն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նվազագույն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պատկերը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>.</w:t>
      </w:r>
    </w:p>
    <w:tbl>
      <w:tblPr>
        <w:tblpPr w:leftFromText="180" w:rightFromText="180" w:vertAnchor="text" w:horzAnchor="margin" w:tblpXSpec="center" w:tblpY="308"/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661"/>
        <w:gridCol w:w="3495"/>
        <w:gridCol w:w="3335"/>
      </w:tblGrid>
      <w:tr w:rsidR="00F3536E" w:rsidRPr="00D41408" w:rsidTr="00897377">
        <w:tc>
          <w:tcPr>
            <w:tcW w:w="1402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97377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Պտուղ</w:t>
            </w:r>
          </w:p>
        </w:tc>
        <w:tc>
          <w:tcPr>
            <w:tcW w:w="184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Մթերման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նվազագույն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գին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որի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շահագրգռված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կլինեն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մշակել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հավաքել</w:t>
            </w:r>
            <w:r w:rsidRPr="00244C4C">
              <w:rPr>
                <w:rFonts w:ascii="GHEA Grapalat" w:hAnsi="GHEA Grapalat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lang w:val="hy-AM"/>
              </w:rPr>
              <w:t>դրամ</w:t>
            </w:r>
            <w:r w:rsidRPr="00244C4C">
              <w:rPr>
                <w:rFonts w:ascii="GHEA Grapalat" w:hAnsi="GHEA Grapalat"/>
                <w:lang w:val="hy-AM"/>
              </w:rPr>
              <w:t xml:space="preserve">/1 </w:t>
            </w:r>
            <w:r w:rsidRPr="00244C4C">
              <w:rPr>
                <w:rFonts w:ascii="GHEA Grapalat" w:hAnsi="GHEA Grapalat" w:cs="Sylfaen"/>
                <w:lang w:val="hy-AM"/>
              </w:rPr>
              <w:t>կգ</w:t>
            </w:r>
            <w:r w:rsidRPr="00244C4C">
              <w:rPr>
                <w:rFonts w:ascii="GHEA Grapalat" w:hAnsi="GHEA Grapalat"/>
                <w:lang w:val="hy-AM"/>
              </w:rPr>
              <w:t>.)</w:t>
            </w:r>
          </w:p>
        </w:tc>
        <w:tc>
          <w:tcPr>
            <w:tcW w:w="1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Ծավալներ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որոնք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կարելի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է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մթերել՝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ընդունելի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գնի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պայմաններում</w:t>
            </w:r>
            <w:r w:rsidRPr="00244C4C">
              <w:rPr>
                <w:rFonts w:ascii="GHEA Grapalat" w:hAnsi="GHEA Grapalat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lang w:val="hy-AM"/>
              </w:rPr>
              <w:t>տոննա</w:t>
            </w:r>
            <w:r w:rsidRPr="00244C4C">
              <w:rPr>
                <w:rFonts w:ascii="GHEA Grapalat" w:hAnsi="GHEA Grapalat"/>
                <w:lang w:val="hy-AM"/>
              </w:rPr>
              <w:t>)</w:t>
            </w:r>
          </w:p>
        </w:tc>
      </w:tr>
      <w:tr w:rsidR="00F3536E" w:rsidRPr="00244C4C" w:rsidTr="00897377">
        <w:tc>
          <w:tcPr>
            <w:tcW w:w="1402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Խաղող</w:t>
            </w:r>
          </w:p>
        </w:tc>
        <w:tc>
          <w:tcPr>
            <w:tcW w:w="184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150-180</w:t>
            </w:r>
          </w:p>
        </w:tc>
        <w:tc>
          <w:tcPr>
            <w:tcW w:w="1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840.0</w:t>
            </w:r>
          </w:p>
        </w:tc>
      </w:tr>
      <w:tr w:rsidR="00F3536E" w:rsidRPr="00244C4C" w:rsidTr="00897377">
        <w:tc>
          <w:tcPr>
            <w:tcW w:w="1402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Հոն</w:t>
            </w:r>
          </w:p>
        </w:tc>
        <w:tc>
          <w:tcPr>
            <w:tcW w:w="184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150-200</w:t>
            </w:r>
          </w:p>
        </w:tc>
        <w:tc>
          <w:tcPr>
            <w:tcW w:w="1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600.0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-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700.0</w:t>
            </w:r>
          </w:p>
        </w:tc>
      </w:tr>
      <w:tr w:rsidR="00F3536E" w:rsidRPr="00244C4C" w:rsidTr="00897377">
        <w:tc>
          <w:tcPr>
            <w:tcW w:w="1402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Սև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շամբուկ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խնդեղն</w:t>
            </w:r>
            <w:r w:rsidRPr="00244C4C">
              <w:rPr>
                <w:rFonts w:ascii="GHEA Grapalat" w:hAnsi="GHEA Grapalat"/>
                <w:lang w:val="hy-AM"/>
              </w:rPr>
              <w:t xml:space="preserve"> (бузина)</w:t>
            </w:r>
          </w:p>
        </w:tc>
        <w:tc>
          <w:tcPr>
            <w:tcW w:w="184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200-220</w:t>
            </w:r>
          </w:p>
        </w:tc>
        <w:tc>
          <w:tcPr>
            <w:tcW w:w="1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70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-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80</w:t>
            </w:r>
          </w:p>
        </w:tc>
      </w:tr>
      <w:tr w:rsidR="00F3536E" w:rsidRPr="00244C4C" w:rsidTr="00897377">
        <w:tc>
          <w:tcPr>
            <w:tcW w:w="1402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Թութ</w:t>
            </w:r>
          </w:p>
        </w:tc>
        <w:tc>
          <w:tcPr>
            <w:tcW w:w="184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100-120</w:t>
            </w:r>
          </w:p>
        </w:tc>
        <w:tc>
          <w:tcPr>
            <w:tcW w:w="1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2800.0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-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3000.0</w:t>
            </w:r>
          </w:p>
        </w:tc>
      </w:tr>
      <w:tr w:rsidR="00F3536E" w:rsidRPr="00244C4C" w:rsidTr="00897377">
        <w:tc>
          <w:tcPr>
            <w:tcW w:w="1402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Սալոր</w:t>
            </w:r>
            <w:r w:rsidRPr="00244C4C">
              <w:rPr>
                <w:rFonts w:ascii="GHEA Grapalat" w:hAnsi="GHEA Grapalat"/>
                <w:lang w:val="hy-AM"/>
              </w:rPr>
              <w:t xml:space="preserve"> /</w:t>
            </w:r>
            <w:r w:rsidRPr="00244C4C">
              <w:rPr>
                <w:rFonts w:ascii="GHEA Grapalat" w:hAnsi="GHEA Grapalat" w:cs="Sylfaen"/>
                <w:lang w:val="hy-AM"/>
              </w:rPr>
              <w:t>շլոր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</w:p>
        </w:tc>
        <w:tc>
          <w:tcPr>
            <w:tcW w:w="184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100-120</w:t>
            </w:r>
          </w:p>
        </w:tc>
        <w:tc>
          <w:tcPr>
            <w:tcW w:w="1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470.0</w:t>
            </w:r>
          </w:p>
        </w:tc>
      </w:tr>
    </w:tbl>
    <w:p w:rsidR="00F3536E" w:rsidRPr="00244C4C" w:rsidRDefault="00F3536E" w:rsidP="00962C5F">
      <w:pPr>
        <w:autoSpaceDE w:val="0"/>
        <w:autoSpaceDN w:val="0"/>
        <w:adjustRightInd w:val="0"/>
        <w:rPr>
          <w:rFonts w:ascii="GHEA Grapalat" w:hAnsi="GHEA Grapalat"/>
        </w:rPr>
      </w:pPr>
    </w:p>
    <w:p w:rsidR="00F3536E" w:rsidRPr="00244C4C" w:rsidRDefault="00F3536E" w:rsidP="0089737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Հիմք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ընդունելով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շարադրված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մթերվող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հումքի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ներուժի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ծավալները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վերոհիշյալ</w:t>
      </w:r>
      <w:r w:rsidRPr="00244C4C">
        <w:rPr>
          <w:rFonts w:ascii="GHEA Grapalat" w:hAnsi="GHEA Grapalat"/>
          <w:lang w:val="hy-AM"/>
        </w:rPr>
        <w:t xml:space="preserve"> 8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մթերման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կետերի</w:t>
      </w:r>
      <w:r w:rsidRPr="00244C4C">
        <w:rPr>
          <w:rFonts w:ascii="GHEA Grapalat" w:hAnsi="GHEA Grapalat"/>
        </w:rPr>
        <w:t>/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</w:t>
      </w:r>
      <w:r w:rsidRPr="00244C4C">
        <w:rPr>
          <w:rFonts w:ascii="GHEA Grapalat" w:hAnsi="GHEA Grapalat" w:cs="Sylfaen"/>
        </w:rPr>
        <w:t>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այսպիսով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897377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69"/>
        <w:gridCol w:w="3748"/>
        <w:gridCol w:w="1216"/>
        <w:gridCol w:w="1193"/>
        <w:gridCol w:w="1271"/>
        <w:gridCol w:w="1594"/>
      </w:tblGrid>
      <w:tr w:rsidR="00F3536E" w:rsidRPr="00244C4C" w:rsidTr="00897377">
        <w:tc>
          <w:tcPr>
            <w:tcW w:w="28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Հ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ru-RU"/>
              </w:rPr>
              <w:t>հ</w:t>
            </w:r>
          </w:p>
        </w:tc>
        <w:tc>
          <w:tcPr>
            <w:tcW w:w="201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Արտադրանքի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անվանումը</w:t>
            </w:r>
          </w:p>
        </w:tc>
        <w:tc>
          <w:tcPr>
            <w:tcW w:w="64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Չափի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միավորը</w:t>
            </w:r>
          </w:p>
        </w:tc>
        <w:tc>
          <w:tcPr>
            <w:tcW w:w="612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Քանակը</w:t>
            </w:r>
          </w:p>
        </w:tc>
        <w:tc>
          <w:tcPr>
            <w:tcW w:w="673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Միավորի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գինը</w:t>
            </w:r>
            <w:r w:rsidRPr="00244C4C">
              <w:rPr>
                <w:rFonts w:ascii="GHEA Grapalat" w:hAnsi="GHEA Grapalat"/>
              </w:rPr>
              <w:t xml:space="preserve">     </w:t>
            </w:r>
            <w:r w:rsidRPr="00244C4C">
              <w:rPr>
                <w:rFonts w:ascii="GHEA Grapalat" w:hAnsi="GHEA Grapalat"/>
                <w:lang w:val="ru-RU"/>
              </w:rPr>
              <w:t>(</w:t>
            </w:r>
            <w:r w:rsidRPr="00244C4C">
              <w:rPr>
                <w:rFonts w:ascii="GHEA Grapalat" w:hAnsi="GHEA Grapalat" w:cs="Sylfaen"/>
              </w:rPr>
              <w:t>ՀՀ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դրամ</w:t>
            </w:r>
            <w:r w:rsidRPr="00244C4C">
              <w:rPr>
                <w:rFonts w:ascii="GHEA Grapalat" w:hAnsi="GHEA Grapalat"/>
                <w:lang w:val="ru-RU"/>
              </w:rPr>
              <w:t>)</w:t>
            </w:r>
          </w:p>
        </w:tc>
        <w:tc>
          <w:tcPr>
            <w:tcW w:w="77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Գումարը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(</w:t>
            </w:r>
            <w:r w:rsidRPr="00244C4C">
              <w:rPr>
                <w:rFonts w:ascii="GHEA Grapalat" w:hAnsi="GHEA Grapalat" w:cs="Sylfaen"/>
              </w:rPr>
              <w:t>ՀՀ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դրամ</w:t>
            </w:r>
            <w:r w:rsidRPr="00244C4C">
              <w:rPr>
                <w:rFonts w:ascii="GHEA Grapalat" w:hAnsi="GHEA Grapalat"/>
                <w:lang w:val="ru-RU"/>
              </w:rPr>
              <w:t>)</w:t>
            </w:r>
          </w:p>
        </w:tc>
      </w:tr>
      <w:tr w:rsidR="00F3536E" w:rsidRPr="00244C4C" w:rsidTr="00897377">
        <w:tc>
          <w:tcPr>
            <w:tcW w:w="28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</w:t>
            </w:r>
          </w:p>
        </w:tc>
        <w:tc>
          <w:tcPr>
            <w:tcW w:w="201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Գինեհումք</w:t>
            </w:r>
          </w:p>
        </w:tc>
        <w:tc>
          <w:tcPr>
            <w:tcW w:w="64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լիտր</w:t>
            </w:r>
          </w:p>
        </w:tc>
        <w:tc>
          <w:tcPr>
            <w:tcW w:w="612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562800</w:t>
            </w:r>
          </w:p>
        </w:tc>
        <w:tc>
          <w:tcPr>
            <w:tcW w:w="673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350</w:t>
            </w:r>
          </w:p>
        </w:tc>
        <w:tc>
          <w:tcPr>
            <w:tcW w:w="77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196980000</w:t>
            </w:r>
          </w:p>
        </w:tc>
      </w:tr>
      <w:tr w:rsidR="00F3536E" w:rsidRPr="00244C4C" w:rsidTr="00897377">
        <w:tc>
          <w:tcPr>
            <w:tcW w:w="28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</w:t>
            </w:r>
          </w:p>
        </w:tc>
        <w:tc>
          <w:tcPr>
            <w:tcW w:w="201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Հոնի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օղի</w:t>
            </w:r>
          </w:p>
        </w:tc>
        <w:tc>
          <w:tcPr>
            <w:tcW w:w="64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0,5</w:t>
            </w:r>
            <w:r w:rsidRPr="00244C4C">
              <w:rPr>
                <w:rFonts w:ascii="GHEA Grapalat" w:hAnsi="GHEA Grapalat" w:cs="Sylfaen"/>
                <w:lang w:val="hy-AM"/>
              </w:rPr>
              <w:t>լ</w:t>
            </w:r>
            <w:r w:rsidRPr="00244C4C">
              <w:rPr>
                <w:rFonts w:ascii="GHEA Grapalat" w:hAnsi="GHEA Grapalat"/>
                <w:lang w:val="hy-AM"/>
              </w:rPr>
              <w:t xml:space="preserve">. </w:t>
            </w:r>
            <w:r w:rsidRPr="00244C4C">
              <w:rPr>
                <w:rFonts w:ascii="GHEA Grapalat" w:hAnsi="GHEA Grapalat" w:cs="Sylfaen"/>
                <w:lang w:val="hy-AM"/>
              </w:rPr>
              <w:t>շիշ</w:t>
            </w:r>
          </w:p>
        </w:tc>
        <w:tc>
          <w:tcPr>
            <w:tcW w:w="612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37143</w:t>
            </w:r>
          </w:p>
        </w:tc>
        <w:tc>
          <w:tcPr>
            <w:tcW w:w="673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2000</w:t>
            </w:r>
          </w:p>
        </w:tc>
        <w:tc>
          <w:tcPr>
            <w:tcW w:w="77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74286000</w:t>
            </w:r>
          </w:p>
        </w:tc>
      </w:tr>
      <w:tr w:rsidR="00F3536E" w:rsidRPr="00244C4C" w:rsidTr="00897377">
        <w:tc>
          <w:tcPr>
            <w:tcW w:w="28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2014" w:type="pct"/>
            <w:vAlign w:val="center"/>
          </w:tcPr>
          <w:p w:rsidR="00F3536E" w:rsidRPr="00244C4C" w:rsidRDefault="00F3536E" w:rsidP="004E201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Թթի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օղի</w:t>
            </w:r>
          </w:p>
        </w:tc>
        <w:tc>
          <w:tcPr>
            <w:tcW w:w="64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0,5</w:t>
            </w:r>
            <w:r w:rsidRPr="00244C4C">
              <w:rPr>
                <w:rFonts w:ascii="GHEA Grapalat" w:hAnsi="GHEA Grapalat" w:cs="Sylfaen"/>
                <w:lang w:val="hy-AM"/>
              </w:rPr>
              <w:t>լ</w:t>
            </w:r>
            <w:r w:rsidRPr="00244C4C">
              <w:rPr>
                <w:rFonts w:ascii="GHEA Grapalat" w:hAnsi="GHEA Grapalat"/>
                <w:lang w:val="hy-AM"/>
              </w:rPr>
              <w:t xml:space="preserve">. </w:t>
            </w:r>
            <w:r w:rsidRPr="00244C4C">
              <w:rPr>
                <w:rFonts w:ascii="GHEA Grapalat" w:hAnsi="GHEA Grapalat" w:cs="Sylfaen"/>
                <w:lang w:val="hy-AM"/>
              </w:rPr>
              <w:t>շիշ</w:t>
            </w:r>
          </w:p>
        </w:tc>
        <w:tc>
          <w:tcPr>
            <w:tcW w:w="612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1450000</w:t>
            </w:r>
          </w:p>
        </w:tc>
        <w:tc>
          <w:tcPr>
            <w:tcW w:w="673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1500</w:t>
            </w:r>
          </w:p>
        </w:tc>
        <w:tc>
          <w:tcPr>
            <w:tcW w:w="77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2175000000</w:t>
            </w:r>
          </w:p>
        </w:tc>
      </w:tr>
      <w:tr w:rsidR="00F3536E" w:rsidRPr="00244C4C" w:rsidTr="00897377">
        <w:tc>
          <w:tcPr>
            <w:tcW w:w="28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01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Սև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շամբուկի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խնդեղնի</w:t>
            </w:r>
            <w:r w:rsidRPr="00244C4C">
              <w:rPr>
                <w:rFonts w:ascii="GHEA Grapalat" w:hAnsi="GHEA Grapalat"/>
                <w:lang w:val="hy-AM"/>
              </w:rPr>
              <w:t xml:space="preserve"> («</w:t>
            </w:r>
            <w:r w:rsidRPr="00244C4C">
              <w:rPr>
                <w:rFonts w:ascii="GHEA Grapalat" w:hAnsi="GHEA Grapalat" w:cs="Sylfaen"/>
                <w:lang w:val="hy-AM"/>
              </w:rPr>
              <w:t>բուզինայի</w:t>
            </w:r>
            <w:r w:rsidRPr="00244C4C">
              <w:rPr>
                <w:rFonts w:ascii="GHEA Grapalat" w:hAnsi="GHEA Grapalat"/>
                <w:lang w:val="hy-AM"/>
              </w:rPr>
              <w:t xml:space="preserve">») </w:t>
            </w:r>
            <w:r w:rsidRPr="00244C4C">
              <w:rPr>
                <w:rFonts w:ascii="GHEA Grapalat" w:hAnsi="GHEA Grapalat" w:cs="Sylfaen"/>
                <w:lang w:val="hy-AM"/>
              </w:rPr>
              <w:t>օղի</w:t>
            </w:r>
          </w:p>
        </w:tc>
        <w:tc>
          <w:tcPr>
            <w:tcW w:w="64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0,5</w:t>
            </w:r>
            <w:r w:rsidRPr="00244C4C">
              <w:rPr>
                <w:rFonts w:ascii="GHEA Grapalat" w:hAnsi="GHEA Grapalat" w:cs="Sylfaen"/>
                <w:lang w:val="hy-AM"/>
              </w:rPr>
              <w:t>լ</w:t>
            </w:r>
            <w:r w:rsidRPr="00244C4C">
              <w:rPr>
                <w:rFonts w:ascii="GHEA Grapalat" w:hAnsi="GHEA Grapalat"/>
                <w:lang w:val="hy-AM"/>
              </w:rPr>
              <w:t xml:space="preserve">. </w:t>
            </w:r>
            <w:r w:rsidRPr="00244C4C">
              <w:rPr>
                <w:rFonts w:ascii="GHEA Grapalat" w:hAnsi="GHEA Grapalat" w:cs="Sylfaen"/>
                <w:lang w:val="hy-AM"/>
              </w:rPr>
              <w:t>շիշ</w:t>
            </w:r>
          </w:p>
        </w:tc>
        <w:tc>
          <w:tcPr>
            <w:tcW w:w="612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37500</w:t>
            </w:r>
          </w:p>
        </w:tc>
        <w:tc>
          <w:tcPr>
            <w:tcW w:w="673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3000</w:t>
            </w:r>
          </w:p>
        </w:tc>
        <w:tc>
          <w:tcPr>
            <w:tcW w:w="77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112500000</w:t>
            </w:r>
          </w:p>
        </w:tc>
      </w:tr>
      <w:tr w:rsidR="00F3536E" w:rsidRPr="00244C4C" w:rsidTr="00897377">
        <w:tc>
          <w:tcPr>
            <w:tcW w:w="28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201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Սալորի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օղի</w:t>
            </w:r>
          </w:p>
        </w:tc>
        <w:tc>
          <w:tcPr>
            <w:tcW w:w="64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0,5</w:t>
            </w:r>
            <w:r w:rsidRPr="00244C4C">
              <w:rPr>
                <w:rFonts w:ascii="GHEA Grapalat" w:hAnsi="GHEA Grapalat" w:cs="Sylfaen"/>
                <w:lang w:val="hy-AM"/>
              </w:rPr>
              <w:t>լ</w:t>
            </w:r>
            <w:r w:rsidRPr="00244C4C">
              <w:rPr>
                <w:rFonts w:ascii="GHEA Grapalat" w:hAnsi="GHEA Grapalat"/>
                <w:lang w:val="hy-AM"/>
              </w:rPr>
              <w:t xml:space="preserve">. </w:t>
            </w:r>
            <w:r w:rsidRPr="00244C4C">
              <w:rPr>
                <w:rFonts w:ascii="GHEA Grapalat" w:hAnsi="GHEA Grapalat" w:cs="Sylfaen"/>
                <w:lang w:val="hy-AM"/>
              </w:rPr>
              <w:t>շիշ</w:t>
            </w:r>
          </w:p>
        </w:tc>
        <w:tc>
          <w:tcPr>
            <w:tcW w:w="612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235000</w:t>
            </w:r>
          </w:p>
        </w:tc>
        <w:tc>
          <w:tcPr>
            <w:tcW w:w="673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1500</w:t>
            </w:r>
          </w:p>
        </w:tc>
        <w:tc>
          <w:tcPr>
            <w:tcW w:w="77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352500000</w:t>
            </w:r>
          </w:p>
        </w:tc>
      </w:tr>
      <w:tr w:rsidR="00F3536E" w:rsidRPr="00244C4C" w:rsidTr="00897377">
        <w:tc>
          <w:tcPr>
            <w:tcW w:w="28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1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lang w:val="hy-AM"/>
              </w:rPr>
              <w:t>`</w:t>
            </w:r>
          </w:p>
        </w:tc>
        <w:tc>
          <w:tcPr>
            <w:tcW w:w="64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12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73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77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2911266000</w:t>
            </w:r>
          </w:p>
        </w:tc>
      </w:tr>
    </w:tbl>
    <w:p w:rsidR="00F3536E" w:rsidRPr="00244C4C" w:rsidRDefault="00F3536E" w:rsidP="00962C5F">
      <w:pPr>
        <w:rPr>
          <w:rFonts w:ascii="GHEA Grapalat" w:hAnsi="GHEA Grapalat"/>
          <w:lang w:val="hy-AM"/>
        </w:rPr>
      </w:pPr>
    </w:p>
    <w:p w:rsidR="00F3536E" w:rsidRPr="00244C4C" w:rsidRDefault="00F3536E" w:rsidP="0089737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Հիմնավորման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փաստարկները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շարադրելիս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հիշել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ԽՍՀՄ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գոյության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ժամանակաշրջանում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 110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խաղողի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թույլ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եզրակացնել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ներուժը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շահագործվում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Այնուհետև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ներկայումս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Արարատյան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դաշտավայրի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մասսայական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այցելում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ճաքած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կոնդիցիոն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նուռ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գինու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պրոցեսում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Համաշխարհային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բուզինայի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օղին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էկոլոգիապես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մաքուր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վայելող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տարածքում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97377">
      <w:pPr>
        <w:rPr>
          <w:rFonts w:ascii="GHEA Grapalat" w:hAnsi="GHEA Grapalat"/>
          <w:lang w:val="hy-AM"/>
        </w:rPr>
      </w:pPr>
    </w:p>
    <w:p w:rsidR="00F3536E" w:rsidRPr="00244C4C" w:rsidRDefault="00F3536E" w:rsidP="00897377">
      <w:pPr>
        <w:pStyle w:val="Heading3"/>
        <w:rPr>
          <w:rFonts w:ascii="GHEA Grapalat" w:hAnsi="GHEA Grapalat"/>
          <w:lang w:val="hy-AM"/>
        </w:rPr>
      </w:pPr>
      <w:bookmarkStart w:id="28" w:name="_Toc345447065"/>
      <w:bookmarkStart w:id="29" w:name="_Toc361930904"/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bookmarkEnd w:id="28"/>
      <w:bookmarkEnd w:id="29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89737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Գինեհումքի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կետերի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հաճախորդներ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գինիների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այնպիսի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ընկերություններ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ինչպիսիք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ՄԱՊ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>, «</w:t>
      </w:r>
      <w:r w:rsidRPr="00244C4C">
        <w:rPr>
          <w:rFonts w:ascii="GHEA Grapalat" w:hAnsi="GHEA Grapalat" w:cs="Sylfaen"/>
          <w:lang w:val="hy-AM"/>
        </w:rPr>
        <w:t>Վեդի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Ալկո</w:t>
      </w:r>
      <w:r w:rsidRPr="00244C4C">
        <w:rPr>
          <w:rFonts w:ascii="GHEA Grapalat" w:hAnsi="GHEA Grapalat"/>
          <w:lang w:val="hy-AM"/>
        </w:rPr>
        <w:t>»-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Երևանի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Արարատ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կոնյակի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գինու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օղու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կոմբինատը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Երևանի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շամպայն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գինիների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Ավշարի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գինու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գործարանը</w:t>
      </w:r>
      <w:r w:rsidRPr="00244C4C">
        <w:rPr>
          <w:rFonts w:ascii="GHEA Grapalat" w:hAnsi="GHEA Grapalat"/>
          <w:lang w:val="hy-AM"/>
        </w:rPr>
        <w:t>, «</w:t>
      </w:r>
      <w:r w:rsidRPr="00244C4C">
        <w:rPr>
          <w:rFonts w:ascii="GHEA Grapalat" w:hAnsi="GHEA Grapalat" w:cs="Sylfaen"/>
          <w:lang w:val="hy-AM"/>
        </w:rPr>
        <w:t>Արմենիա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վայն</w:t>
      </w:r>
      <w:r w:rsidRPr="00244C4C">
        <w:rPr>
          <w:rFonts w:ascii="GHEA Grapalat" w:hAnsi="GHEA Grapalat"/>
          <w:lang w:val="hy-AM"/>
        </w:rPr>
        <w:t>»-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Պռոշյանի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կոնյակի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97377">
      <w:pPr>
        <w:rPr>
          <w:rFonts w:ascii="GHEA Grapalat" w:hAnsi="GHEA Grapalat"/>
          <w:lang w:val="hy-AM"/>
        </w:rPr>
      </w:pPr>
    </w:p>
    <w:p w:rsidR="00F3536E" w:rsidRPr="00244C4C" w:rsidRDefault="00F3536E" w:rsidP="0089737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օղիների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897377">
      <w:pPr>
        <w:rPr>
          <w:rFonts w:ascii="GHEA Grapalat" w:hAnsi="GHEA Grapalat"/>
          <w:lang w:val="hy-AM"/>
        </w:rPr>
      </w:pPr>
    </w:p>
    <w:p w:rsidR="00F3536E" w:rsidRPr="00244C4C" w:rsidRDefault="00F3536E" w:rsidP="0089737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ապրանքանշանի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առաջխաղացումը</w:t>
      </w:r>
      <w:r w:rsidRPr="00244C4C">
        <w:rPr>
          <w:rFonts w:ascii="GHEA Grapalat" w:hAnsi="GHEA Grapalat"/>
          <w:lang w:val="hy-AM"/>
        </w:rPr>
        <w:t>,</w:t>
      </w:r>
    </w:p>
    <w:p w:rsidR="00F3536E" w:rsidRPr="00244C4C" w:rsidRDefault="00F3536E" w:rsidP="0089737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բ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լիցենզիայի</w:t>
      </w:r>
      <w:r w:rsidRPr="00244C4C">
        <w:rPr>
          <w:rFonts w:ascii="GHEA Grapalat" w:hAnsi="GHEA Grapalat"/>
          <w:lang w:val="hy-AM"/>
        </w:rPr>
        <w:t xml:space="preserve"> (-</w:t>
      </w:r>
      <w:r w:rsidRPr="00244C4C">
        <w:rPr>
          <w:rFonts w:ascii="GHEA Grapalat" w:hAnsi="GHEA Grapalat" w:cs="Sylfaen"/>
          <w:lang w:val="hy-AM"/>
        </w:rPr>
        <w:t>ների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հարցի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լուծումը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արտերկրի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 xml:space="preserve"> (-</w:t>
      </w:r>
      <w:r w:rsidRPr="00244C4C">
        <w:rPr>
          <w:rFonts w:ascii="GHEA Grapalat" w:hAnsi="GHEA Grapalat" w:cs="Sylfaen"/>
          <w:lang w:val="hy-AM"/>
        </w:rPr>
        <w:t>ներ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մուտք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գործելը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97377">
      <w:pPr>
        <w:rPr>
          <w:rFonts w:ascii="GHEA Grapalat" w:hAnsi="GHEA Grapalat"/>
          <w:lang w:val="hy-AM"/>
        </w:rPr>
      </w:pPr>
    </w:p>
    <w:p w:rsidR="00F3536E" w:rsidRPr="00244C4C" w:rsidRDefault="00F3536E" w:rsidP="00897377">
      <w:pPr>
        <w:rPr>
          <w:rFonts w:ascii="GHEA Grapalat" w:hAnsi="GHEA Grapalat"/>
          <w:lang w:val="hy-AM" w:eastAsia="ru-RU"/>
        </w:rPr>
      </w:pP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շեշտադրումը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օղիների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/>
          <w:lang w:val="hy-AM" w:eastAsia="ru-RU"/>
        </w:rPr>
        <w:t>2003-2008</w:t>
      </w:r>
      <w:r w:rsidRPr="00244C4C">
        <w:rPr>
          <w:rFonts w:ascii="GHEA Grapalat" w:hAnsi="GHEA Grapalat" w:cs="Sylfaen"/>
          <w:lang w:val="hy-AM" w:eastAsia="ru-RU"/>
        </w:rPr>
        <w:t>թ</w:t>
      </w:r>
      <w:r w:rsidRPr="00244C4C">
        <w:rPr>
          <w:rFonts w:ascii="GHEA Grapalat" w:hAnsi="GHEA Grapalat"/>
          <w:lang w:val="hy-AM" w:eastAsia="ru-RU"/>
        </w:rPr>
        <w:t>.</w:t>
      </w:r>
      <w:r w:rsidRPr="00244C4C">
        <w:rPr>
          <w:rFonts w:ascii="GHEA Grapalat" w:hAnsi="GHEA Grapalat" w:cs="Sylfaen"/>
          <w:lang w:val="hy-AM" w:eastAsia="ru-RU"/>
        </w:rPr>
        <w:t>թ</w:t>
      </w:r>
      <w:r w:rsidRPr="00244C4C">
        <w:rPr>
          <w:rFonts w:ascii="GHEA Grapalat" w:hAnsi="GHEA Grapalat"/>
          <w:lang w:val="hy-AM" w:eastAsia="ru-RU"/>
        </w:rPr>
        <w:t xml:space="preserve">. </w:t>
      </w:r>
      <w:r w:rsidRPr="00244C4C">
        <w:rPr>
          <w:rFonts w:ascii="GHEA Grapalat" w:hAnsi="GHEA Grapalat" w:cs="Sylfaen"/>
          <w:lang w:val="hy-AM" w:eastAsia="ru-RU"/>
        </w:rPr>
        <w:t>ընթացքում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ոգելից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խմիչքների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հայկական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շուկան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արագընթաց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զարգացման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դինամիկա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էր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ցուցաբերում</w:t>
      </w:r>
      <w:r w:rsidRPr="00244C4C">
        <w:rPr>
          <w:rFonts w:ascii="GHEA Grapalat" w:hAnsi="GHEA Grapalat"/>
          <w:lang w:val="hy-AM" w:eastAsia="ru-RU"/>
        </w:rPr>
        <w:t xml:space="preserve">` 25-30% </w:t>
      </w:r>
      <w:r w:rsidRPr="00244C4C">
        <w:rPr>
          <w:rFonts w:ascii="GHEA Grapalat" w:hAnsi="GHEA Grapalat" w:cs="Sylfaen"/>
          <w:lang w:val="hy-AM" w:eastAsia="ru-RU"/>
        </w:rPr>
        <w:t>միջին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աճի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տեմպով</w:t>
      </w:r>
      <w:r w:rsidRPr="00244C4C">
        <w:rPr>
          <w:rFonts w:ascii="GHEA Grapalat" w:hAnsi="GHEA Grapalat"/>
          <w:lang w:val="hy-AM" w:eastAsia="ru-RU"/>
        </w:rPr>
        <w:t xml:space="preserve">: </w:t>
      </w:r>
      <w:r w:rsidRPr="00244C4C">
        <w:rPr>
          <w:rFonts w:ascii="GHEA Grapalat" w:hAnsi="GHEA Grapalat" w:cs="Sylfaen"/>
          <w:lang w:val="hy-AM" w:eastAsia="ru-RU"/>
        </w:rPr>
        <w:t>Սակայն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ոլորտի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տպավորիչ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աճը</w:t>
      </w:r>
      <w:r w:rsidRPr="00244C4C">
        <w:rPr>
          <w:rFonts w:ascii="GHEA Grapalat" w:hAnsi="GHEA Grapalat"/>
          <w:lang w:val="hy-AM" w:eastAsia="ru-RU"/>
        </w:rPr>
        <w:t xml:space="preserve"> 2009-</w:t>
      </w:r>
      <w:r w:rsidRPr="00244C4C">
        <w:rPr>
          <w:rFonts w:ascii="GHEA Grapalat" w:hAnsi="GHEA Grapalat" w:cs="Sylfaen"/>
          <w:lang w:val="hy-AM" w:eastAsia="ru-RU"/>
        </w:rPr>
        <w:t>ին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վտանգվեց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ճգնաժամային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դրսևորումներով</w:t>
      </w:r>
      <w:r w:rsidRPr="00244C4C">
        <w:rPr>
          <w:rFonts w:ascii="GHEA Grapalat" w:hAnsi="GHEA Grapalat"/>
          <w:lang w:val="hy-AM" w:eastAsia="ru-RU"/>
        </w:rPr>
        <w:t xml:space="preserve">: </w:t>
      </w:r>
      <w:r w:rsidRPr="00244C4C">
        <w:rPr>
          <w:rFonts w:ascii="GHEA Grapalat" w:hAnsi="GHEA Grapalat" w:cs="Sylfaen"/>
          <w:lang w:val="hy-AM" w:eastAsia="ru-RU"/>
        </w:rPr>
        <w:t>Վերջիններս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իրենց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ամենամեծ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արտացոլումը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գտան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գինու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և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կոնյակի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շուկաներում</w:t>
      </w:r>
      <w:r w:rsidRPr="00244C4C">
        <w:rPr>
          <w:rFonts w:ascii="GHEA Grapalat" w:hAnsi="GHEA Grapalat"/>
          <w:lang w:val="hy-AM" w:eastAsia="ru-RU"/>
        </w:rPr>
        <w:t xml:space="preserve">, </w:t>
      </w:r>
      <w:r w:rsidRPr="00244C4C">
        <w:rPr>
          <w:rFonts w:ascii="GHEA Grapalat" w:hAnsi="GHEA Grapalat" w:cs="Sylfaen"/>
          <w:lang w:val="hy-AM" w:eastAsia="ru-RU"/>
        </w:rPr>
        <w:t>որտեղ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սպառումը</w:t>
      </w:r>
      <w:r w:rsidRPr="00244C4C">
        <w:rPr>
          <w:rFonts w:ascii="GHEA Grapalat" w:hAnsi="GHEA Grapalat"/>
          <w:lang w:val="hy-AM" w:eastAsia="ru-RU"/>
        </w:rPr>
        <w:t xml:space="preserve"> 2009-</w:t>
      </w:r>
      <w:r w:rsidRPr="00244C4C">
        <w:rPr>
          <w:rFonts w:ascii="GHEA Grapalat" w:hAnsi="GHEA Grapalat" w:cs="Sylfaen"/>
          <w:lang w:val="hy-AM" w:eastAsia="ru-RU"/>
        </w:rPr>
        <w:t>ի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ընթացքում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կրճատվեց</w:t>
      </w:r>
      <w:r w:rsidRPr="00244C4C">
        <w:rPr>
          <w:rFonts w:ascii="GHEA Grapalat" w:hAnsi="GHEA Grapalat"/>
          <w:lang w:val="hy-AM" w:eastAsia="ru-RU"/>
        </w:rPr>
        <w:t xml:space="preserve"> 50% </w:t>
      </w:r>
      <w:r w:rsidRPr="00244C4C">
        <w:rPr>
          <w:rFonts w:ascii="GHEA Grapalat" w:hAnsi="GHEA Grapalat" w:cs="Sylfaen"/>
          <w:lang w:val="hy-AM" w:eastAsia="ru-RU"/>
        </w:rPr>
        <w:t>և</w:t>
      </w:r>
      <w:r w:rsidRPr="00244C4C">
        <w:rPr>
          <w:rFonts w:ascii="GHEA Grapalat" w:hAnsi="GHEA Grapalat"/>
          <w:lang w:val="hy-AM" w:eastAsia="ru-RU"/>
        </w:rPr>
        <w:t xml:space="preserve"> 23%-</w:t>
      </w:r>
      <w:r w:rsidRPr="00244C4C">
        <w:rPr>
          <w:rFonts w:ascii="GHEA Grapalat" w:hAnsi="GHEA Grapalat" w:cs="Sylfaen"/>
          <w:lang w:val="hy-AM" w:eastAsia="ru-RU"/>
        </w:rPr>
        <w:t>ով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համապատասխանաբար</w:t>
      </w:r>
      <w:r w:rsidRPr="00244C4C">
        <w:rPr>
          <w:rFonts w:ascii="GHEA Grapalat" w:hAnsi="GHEA Grapalat"/>
          <w:lang w:val="hy-AM" w:eastAsia="ru-RU"/>
        </w:rPr>
        <w:t xml:space="preserve">: </w:t>
      </w:r>
      <w:r w:rsidRPr="00244C4C">
        <w:rPr>
          <w:rFonts w:ascii="GHEA Grapalat" w:hAnsi="GHEA Grapalat" w:cs="Sylfaen"/>
          <w:lang w:val="hy-AM" w:eastAsia="ru-RU"/>
        </w:rPr>
        <w:t>Ընդ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որում</w:t>
      </w:r>
      <w:r w:rsidRPr="00244C4C">
        <w:rPr>
          <w:rFonts w:ascii="GHEA Grapalat" w:hAnsi="GHEA Grapalat"/>
          <w:lang w:val="hy-AM" w:eastAsia="ru-RU"/>
        </w:rPr>
        <w:t xml:space="preserve">, </w:t>
      </w:r>
      <w:r w:rsidRPr="00244C4C">
        <w:rPr>
          <w:rFonts w:ascii="GHEA Grapalat" w:hAnsi="GHEA Grapalat" w:cs="Sylfaen"/>
          <w:lang w:val="hy-AM" w:eastAsia="ru-RU"/>
        </w:rPr>
        <w:t>եթե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գինու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շուկայի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զգալի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կրճատումը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պայմանավորված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է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եղել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թե</w:t>
      </w:r>
      <w:r w:rsidRPr="00244C4C">
        <w:rPr>
          <w:rFonts w:ascii="GHEA Grapalat" w:hAnsi="GHEA Grapalat"/>
          <w:lang w:val="hy-AM" w:eastAsia="ru-RU"/>
        </w:rPr>
        <w:t xml:space="preserve">` </w:t>
      </w:r>
      <w:r w:rsidRPr="00244C4C">
        <w:rPr>
          <w:rFonts w:ascii="GHEA Grapalat" w:hAnsi="GHEA Grapalat" w:cs="Sylfaen"/>
          <w:lang w:val="hy-AM" w:eastAsia="ru-RU"/>
        </w:rPr>
        <w:t>ներքին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արտադրության</w:t>
      </w:r>
      <w:r w:rsidRPr="00244C4C">
        <w:rPr>
          <w:rFonts w:ascii="GHEA Grapalat" w:hAnsi="GHEA Grapalat"/>
          <w:lang w:val="hy-AM" w:eastAsia="ru-RU"/>
        </w:rPr>
        <w:t xml:space="preserve">, </w:t>
      </w:r>
      <w:r w:rsidRPr="00244C4C">
        <w:rPr>
          <w:rFonts w:ascii="GHEA Grapalat" w:hAnsi="GHEA Grapalat" w:cs="Sylfaen"/>
          <w:lang w:val="hy-AM" w:eastAsia="ru-RU"/>
        </w:rPr>
        <w:t>և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թե</w:t>
      </w:r>
      <w:r w:rsidRPr="00244C4C">
        <w:rPr>
          <w:rFonts w:ascii="GHEA Grapalat" w:hAnsi="GHEA Grapalat"/>
          <w:lang w:val="hy-AM" w:eastAsia="ru-RU"/>
        </w:rPr>
        <w:t xml:space="preserve">` </w:t>
      </w:r>
      <w:r w:rsidRPr="00244C4C">
        <w:rPr>
          <w:rFonts w:ascii="GHEA Grapalat" w:hAnsi="GHEA Grapalat" w:cs="Sylfaen"/>
          <w:lang w:val="hy-AM" w:eastAsia="ru-RU"/>
        </w:rPr>
        <w:t>ներմուծման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ծավալների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անկմամբ</w:t>
      </w:r>
      <w:r w:rsidRPr="00244C4C">
        <w:rPr>
          <w:rFonts w:ascii="GHEA Grapalat" w:hAnsi="GHEA Grapalat"/>
          <w:lang w:val="hy-AM" w:eastAsia="ru-RU"/>
        </w:rPr>
        <w:t xml:space="preserve">, </w:t>
      </w:r>
      <w:r w:rsidRPr="00244C4C">
        <w:rPr>
          <w:rFonts w:ascii="GHEA Grapalat" w:hAnsi="GHEA Grapalat" w:cs="Sylfaen"/>
          <w:lang w:val="hy-AM" w:eastAsia="ru-RU"/>
        </w:rPr>
        <w:t>ապա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օղու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շուկայում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ներմուծվող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օղու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ծավալների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կրճատումը</w:t>
      </w:r>
      <w:r w:rsidRPr="00244C4C">
        <w:rPr>
          <w:rFonts w:ascii="GHEA Grapalat" w:hAnsi="GHEA Grapalat"/>
          <w:lang w:val="hy-AM" w:eastAsia="ru-RU"/>
        </w:rPr>
        <w:t xml:space="preserve"> 35%-</w:t>
      </w:r>
      <w:r w:rsidRPr="00244C4C">
        <w:rPr>
          <w:rFonts w:ascii="GHEA Grapalat" w:hAnsi="GHEA Grapalat" w:cs="Sylfaen"/>
          <w:lang w:val="hy-AM" w:eastAsia="ru-RU"/>
        </w:rPr>
        <w:t>ով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փոքր</w:t>
      </w:r>
      <w:r w:rsidRPr="00244C4C">
        <w:rPr>
          <w:rFonts w:ascii="GHEA Grapalat" w:hAnsi="GHEA Grapalat"/>
          <w:lang w:val="hy-AM" w:eastAsia="ru-RU"/>
        </w:rPr>
        <w:t>-</w:t>
      </w:r>
      <w:r w:rsidRPr="00244C4C">
        <w:rPr>
          <w:rFonts w:ascii="GHEA Grapalat" w:hAnsi="GHEA Grapalat" w:cs="Sylfaen"/>
          <w:lang w:val="hy-AM" w:eastAsia="ru-RU"/>
        </w:rPr>
        <w:t>ինչ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փոխհատուցվել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է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տեղական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արտադրության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աճով</w:t>
      </w:r>
      <w:r w:rsidRPr="00244C4C">
        <w:rPr>
          <w:rFonts w:ascii="GHEA Grapalat" w:hAnsi="GHEA Grapalat"/>
          <w:lang w:val="hy-AM" w:eastAsia="ru-RU"/>
        </w:rPr>
        <w:t>` 8%:</w:t>
      </w:r>
    </w:p>
    <w:p w:rsidR="00F3536E" w:rsidRPr="00244C4C" w:rsidRDefault="00F3536E" w:rsidP="00897377">
      <w:pPr>
        <w:rPr>
          <w:rFonts w:ascii="GHEA Grapalat" w:hAnsi="GHEA Grapalat"/>
          <w:lang w:val="hy-AM" w:eastAsia="ru-RU"/>
        </w:rPr>
      </w:pPr>
    </w:p>
    <w:p w:rsidR="00F3536E" w:rsidRPr="00244C4C" w:rsidRDefault="00F3536E" w:rsidP="0089737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Խմիչքների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գերակշռում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օղու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սպառումը</w:t>
      </w:r>
      <w:r w:rsidRPr="00244C4C">
        <w:rPr>
          <w:rFonts w:ascii="GHEA Grapalat" w:hAnsi="GHEA Grapalat"/>
          <w:lang w:val="hy-AM"/>
        </w:rPr>
        <w:t xml:space="preserve">` 63%, </w:t>
      </w:r>
      <w:r w:rsidRPr="00244C4C">
        <w:rPr>
          <w:rFonts w:ascii="GHEA Grapalat" w:hAnsi="GHEA Grapalat" w:cs="Sylfaen"/>
          <w:lang w:val="hy-AM"/>
        </w:rPr>
        <w:t>որին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գարեջուրը</w:t>
      </w:r>
      <w:r w:rsidRPr="00244C4C">
        <w:rPr>
          <w:rFonts w:ascii="GHEA Grapalat" w:hAnsi="GHEA Grapalat"/>
          <w:lang w:val="hy-AM"/>
        </w:rPr>
        <w:t xml:space="preserve">` 22%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գինին</w:t>
      </w:r>
      <w:r w:rsidRPr="00244C4C">
        <w:rPr>
          <w:rFonts w:ascii="GHEA Grapalat" w:hAnsi="GHEA Grapalat"/>
          <w:lang w:val="hy-AM"/>
        </w:rPr>
        <w:t xml:space="preserve">` 10%: </w:t>
      </w:r>
      <w:r w:rsidRPr="00244C4C">
        <w:rPr>
          <w:rFonts w:ascii="GHEA Grapalat" w:hAnsi="GHEA Grapalat" w:cs="Sylfaen"/>
          <w:lang w:val="hy-AM"/>
        </w:rPr>
        <w:t>Ալկոհոլային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խմիչքների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բնութագրվում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մասնակիցների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թվաքանակով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ներմուծված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գերակշռող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մասնաբաժնով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Օղու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դիրքավորվում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սեգմենտներում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համեմատաբար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սահմանափակ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հնարավորություններով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Օղու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ներմուծման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աղբյուրներն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Ռուսաստանը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Ուկրաինան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962C5F">
      <w:pPr>
        <w:autoSpaceDE w:val="0"/>
        <w:autoSpaceDN w:val="0"/>
        <w:adjustRightInd w:val="0"/>
        <w:spacing w:line="240" w:lineRule="auto"/>
        <w:rPr>
          <w:rFonts w:ascii="GHEA Grapalat" w:hAnsi="GHEA Grapalat"/>
          <w:lang w:val="hy-AM"/>
        </w:rPr>
      </w:pPr>
    </w:p>
    <w:p w:rsidR="00F3536E" w:rsidRPr="00244C4C" w:rsidRDefault="00F3536E" w:rsidP="00897377">
      <w:pPr>
        <w:rPr>
          <w:rFonts w:ascii="GHEA Grapalat" w:hAnsi="GHEA Grapalat"/>
          <w:lang w:val="hy-AM" w:eastAsia="ru-RU"/>
        </w:rPr>
      </w:pPr>
      <w:r w:rsidRPr="00244C4C">
        <w:rPr>
          <w:rFonts w:ascii="GHEA Grapalat" w:hAnsi="GHEA Grapalat" w:cs="Sylfaen"/>
          <w:lang w:val="hy-AM" w:eastAsia="ru-RU"/>
        </w:rPr>
        <w:t>Տարբեր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համային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երանգներով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օղիները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շուկայում</w:t>
      </w:r>
      <w:r w:rsidRPr="00244C4C">
        <w:rPr>
          <w:rFonts w:ascii="GHEA Grapalat" w:hAnsi="GHEA Grapalat"/>
          <w:lang w:val="hy-AM" w:eastAsia="ru-RU"/>
        </w:rPr>
        <w:t xml:space="preserve"> (</w:t>
      </w:r>
      <w:r w:rsidRPr="00244C4C">
        <w:rPr>
          <w:rFonts w:ascii="GHEA Grapalat" w:hAnsi="GHEA Grapalat" w:cs="Sylfaen"/>
          <w:lang w:val="hy-AM" w:eastAsia="ru-RU"/>
        </w:rPr>
        <w:t>ինչը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և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ներկայացնում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է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մեր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հիմնական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հետաքրքրությունը</w:t>
      </w:r>
      <w:r w:rsidRPr="00244C4C">
        <w:rPr>
          <w:rFonts w:ascii="GHEA Grapalat" w:hAnsi="GHEA Grapalat"/>
          <w:lang w:val="hy-AM" w:eastAsia="ru-RU"/>
        </w:rPr>
        <w:t xml:space="preserve">) </w:t>
      </w:r>
      <w:r w:rsidRPr="00244C4C">
        <w:rPr>
          <w:rFonts w:ascii="GHEA Grapalat" w:hAnsi="GHEA Grapalat" w:cs="Sylfaen"/>
          <w:lang w:val="hy-AM" w:eastAsia="ru-RU"/>
        </w:rPr>
        <w:t>ներկայացնում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են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առանձին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սեգմենտ</w:t>
      </w:r>
      <w:r w:rsidRPr="00244C4C">
        <w:rPr>
          <w:rFonts w:ascii="GHEA Grapalat" w:hAnsi="GHEA Grapalat"/>
          <w:lang w:val="hy-AM" w:eastAsia="ru-RU"/>
        </w:rPr>
        <w:t xml:space="preserve">, </w:t>
      </w:r>
      <w:r w:rsidRPr="00244C4C">
        <w:rPr>
          <w:rFonts w:ascii="GHEA Grapalat" w:hAnsi="GHEA Grapalat" w:cs="Sylfaen"/>
          <w:lang w:val="hy-AM" w:eastAsia="ru-RU"/>
        </w:rPr>
        <w:t>որը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բաղկացած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է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տեղական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բնական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մրգային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օղիներից</w:t>
      </w:r>
      <w:r w:rsidRPr="00244C4C">
        <w:rPr>
          <w:rFonts w:ascii="GHEA Grapalat" w:hAnsi="GHEA Grapalat"/>
          <w:lang w:val="hy-AM" w:eastAsia="ru-RU"/>
        </w:rPr>
        <w:t xml:space="preserve"> (</w:t>
      </w:r>
      <w:r w:rsidRPr="00244C4C">
        <w:rPr>
          <w:rFonts w:ascii="GHEA Grapalat" w:hAnsi="GHEA Grapalat" w:cs="Sylfaen"/>
          <w:lang w:val="hy-AM" w:eastAsia="ru-RU"/>
        </w:rPr>
        <w:t>թթի</w:t>
      </w:r>
      <w:r w:rsidRPr="00244C4C">
        <w:rPr>
          <w:rFonts w:ascii="GHEA Grapalat" w:hAnsi="GHEA Grapalat"/>
          <w:lang w:val="hy-AM" w:eastAsia="ru-RU"/>
        </w:rPr>
        <w:t xml:space="preserve">, </w:t>
      </w:r>
      <w:r w:rsidRPr="00244C4C">
        <w:rPr>
          <w:rFonts w:ascii="GHEA Grapalat" w:hAnsi="GHEA Grapalat" w:cs="Sylfaen"/>
          <w:lang w:val="hy-AM" w:eastAsia="ru-RU"/>
        </w:rPr>
        <w:t>հոնի</w:t>
      </w:r>
      <w:r w:rsidRPr="00244C4C">
        <w:rPr>
          <w:rFonts w:ascii="GHEA Grapalat" w:hAnsi="GHEA Grapalat"/>
          <w:lang w:val="hy-AM" w:eastAsia="ru-RU"/>
        </w:rPr>
        <w:t xml:space="preserve">, </w:t>
      </w:r>
      <w:r w:rsidRPr="00244C4C">
        <w:rPr>
          <w:rFonts w:ascii="GHEA Grapalat" w:hAnsi="GHEA Grapalat" w:cs="Sylfaen"/>
          <w:lang w:val="hy-AM" w:eastAsia="ru-RU"/>
        </w:rPr>
        <w:t>տանձի</w:t>
      </w:r>
      <w:r w:rsidRPr="00244C4C">
        <w:rPr>
          <w:rFonts w:ascii="GHEA Grapalat" w:hAnsi="GHEA Grapalat"/>
          <w:lang w:val="hy-AM" w:eastAsia="ru-RU"/>
        </w:rPr>
        <w:t xml:space="preserve">, </w:t>
      </w:r>
      <w:r w:rsidRPr="00244C4C">
        <w:rPr>
          <w:rFonts w:ascii="GHEA Grapalat" w:hAnsi="GHEA Grapalat" w:cs="Sylfaen"/>
          <w:lang w:val="hy-AM" w:eastAsia="ru-RU"/>
        </w:rPr>
        <w:t>բալի</w:t>
      </w:r>
      <w:r w:rsidRPr="00244C4C">
        <w:rPr>
          <w:rFonts w:ascii="GHEA Grapalat" w:hAnsi="GHEA Grapalat"/>
          <w:lang w:val="hy-AM" w:eastAsia="ru-RU"/>
        </w:rPr>
        <w:t xml:space="preserve">, </w:t>
      </w:r>
      <w:r w:rsidRPr="00244C4C">
        <w:rPr>
          <w:rFonts w:ascii="GHEA Grapalat" w:hAnsi="GHEA Grapalat" w:cs="Sylfaen"/>
          <w:lang w:val="hy-AM" w:eastAsia="ru-RU"/>
        </w:rPr>
        <w:t>ծիրանի</w:t>
      </w:r>
      <w:r w:rsidRPr="00244C4C">
        <w:rPr>
          <w:rFonts w:ascii="GHEA Grapalat" w:hAnsi="GHEA Grapalat"/>
          <w:lang w:val="hy-AM" w:eastAsia="ru-RU"/>
        </w:rPr>
        <w:t xml:space="preserve">, </w:t>
      </w:r>
      <w:r w:rsidRPr="00244C4C">
        <w:rPr>
          <w:rFonts w:ascii="GHEA Grapalat" w:hAnsi="GHEA Grapalat" w:cs="Sylfaen"/>
          <w:lang w:val="hy-AM" w:eastAsia="ru-RU"/>
        </w:rPr>
        <w:t>և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այլն</w:t>
      </w:r>
      <w:r w:rsidRPr="00244C4C">
        <w:rPr>
          <w:rFonts w:ascii="GHEA Grapalat" w:hAnsi="GHEA Grapalat"/>
          <w:lang w:val="hy-AM" w:eastAsia="ru-RU"/>
        </w:rPr>
        <w:t xml:space="preserve">) </w:t>
      </w:r>
      <w:r w:rsidRPr="00244C4C">
        <w:rPr>
          <w:rFonts w:ascii="GHEA Grapalat" w:hAnsi="GHEA Grapalat" w:cs="Sylfaen"/>
          <w:lang w:val="hy-AM" w:eastAsia="ru-RU"/>
        </w:rPr>
        <w:t>և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ներմուծված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ապրանքատեսակներից</w:t>
      </w:r>
      <w:r w:rsidRPr="00244C4C">
        <w:rPr>
          <w:rFonts w:ascii="GHEA Grapalat" w:hAnsi="GHEA Grapalat"/>
          <w:lang w:val="hy-AM" w:eastAsia="ru-RU"/>
        </w:rPr>
        <w:t xml:space="preserve"> (</w:t>
      </w:r>
      <w:r w:rsidRPr="00244C4C">
        <w:rPr>
          <w:rFonts w:ascii="GHEA Grapalat" w:hAnsi="GHEA Grapalat" w:cs="Sylfaen"/>
          <w:lang w:val="hy-AM" w:eastAsia="ru-RU"/>
        </w:rPr>
        <w:t>օրինակ</w:t>
      </w:r>
      <w:r w:rsidRPr="00244C4C">
        <w:rPr>
          <w:rFonts w:ascii="GHEA Grapalat" w:hAnsi="GHEA Grapalat"/>
          <w:lang w:val="hy-AM" w:eastAsia="ru-RU"/>
        </w:rPr>
        <w:t>, Nemiroff):</w:t>
      </w:r>
    </w:p>
    <w:p w:rsidR="00F3536E" w:rsidRPr="00244C4C" w:rsidRDefault="00F3536E" w:rsidP="00962C5F">
      <w:pPr>
        <w:autoSpaceDE w:val="0"/>
        <w:autoSpaceDN w:val="0"/>
        <w:adjustRightInd w:val="0"/>
        <w:spacing w:line="240" w:lineRule="auto"/>
        <w:rPr>
          <w:rFonts w:ascii="GHEA Grapalat" w:hAnsi="GHEA Grapalat"/>
          <w:lang w:val="hy-AM"/>
        </w:rPr>
      </w:pPr>
    </w:p>
    <w:p w:rsidR="00F3536E" w:rsidRPr="00244C4C" w:rsidRDefault="00F3536E" w:rsidP="0089737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5 </w:t>
      </w:r>
      <w:r w:rsidRPr="00244C4C">
        <w:rPr>
          <w:rFonts w:ascii="GHEA Grapalat" w:hAnsi="GHEA Grapalat" w:cs="Sylfaen"/>
          <w:lang w:val="hy-AM"/>
        </w:rPr>
        <w:t>տարիների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մանրածախ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առևտրի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շրջանառության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ֆիզիկական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ինդեքսն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համադրելի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գներով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ալկոհոլային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խմիչքների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տեսքը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նախորդ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նկատմամբ</w:t>
      </w:r>
      <w:r w:rsidRPr="00244C4C">
        <w:rPr>
          <w:rFonts w:ascii="GHEA Grapalat" w:hAnsi="GHEA Grapalat"/>
          <w:lang w:val="hy-AM"/>
        </w:rPr>
        <w:t>, %).</w:t>
      </w:r>
    </w:p>
    <w:p w:rsidR="00F3536E" w:rsidRPr="00244C4C" w:rsidRDefault="00F3536E" w:rsidP="00962C5F">
      <w:pPr>
        <w:autoSpaceDE w:val="0"/>
        <w:autoSpaceDN w:val="0"/>
        <w:adjustRightInd w:val="0"/>
        <w:spacing w:line="240" w:lineRule="auto"/>
        <w:rPr>
          <w:rFonts w:ascii="GHEA Grapalat" w:hAnsi="GHEA Grapalat"/>
          <w:lang w:val="hy-AM"/>
        </w:rPr>
      </w:pPr>
    </w:p>
    <w:p w:rsidR="00F3536E" w:rsidRPr="00244C4C" w:rsidRDefault="00F3536E" w:rsidP="00962C5F">
      <w:pPr>
        <w:autoSpaceDE w:val="0"/>
        <w:autoSpaceDN w:val="0"/>
        <w:adjustRightInd w:val="0"/>
        <w:spacing w:line="240" w:lineRule="auto"/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745"/>
        <w:gridCol w:w="4746"/>
      </w:tblGrid>
      <w:tr w:rsidR="00F3536E" w:rsidRPr="00244C4C" w:rsidTr="00897377">
        <w:tc>
          <w:tcPr>
            <w:tcW w:w="250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Տարի</w:t>
            </w:r>
          </w:p>
        </w:tc>
        <w:tc>
          <w:tcPr>
            <w:tcW w:w="250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Ինդեքս</w:t>
            </w:r>
          </w:p>
        </w:tc>
      </w:tr>
      <w:tr w:rsidR="00F3536E" w:rsidRPr="00244C4C" w:rsidTr="00897377">
        <w:tc>
          <w:tcPr>
            <w:tcW w:w="250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2007</w:t>
            </w:r>
          </w:p>
        </w:tc>
        <w:tc>
          <w:tcPr>
            <w:tcW w:w="250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132,5</w:t>
            </w:r>
          </w:p>
        </w:tc>
      </w:tr>
      <w:tr w:rsidR="00F3536E" w:rsidRPr="00244C4C" w:rsidTr="00897377">
        <w:tc>
          <w:tcPr>
            <w:tcW w:w="250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2008</w:t>
            </w:r>
          </w:p>
        </w:tc>
        <w:tc>
          <w:tcPr>
            <w:tcW w:w="250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143,3</w:t>
            </w:r>
          </w:p>
        </w:tc>
      </w:tr>
      <w:tr w:rsidR="00F3536E" w:rsidRPr="00244C4C" w:rsidTr="00897377">
        <w:tc>
          <w:tcPr>
            <w:tcW w:w="250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2009</w:t>
            </w:r>
          </w:p>
        </w:tc>
        <w:tc>
          <w:tcPr>
            <w:tcW w:w="250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122,6</w:t>
            </w:r>
          </w:p>
        </w:tc>
      </w:tr>
      <w:tr w:rsidR="00F3536E" w:rsidRPr="00244C4C" w:rsidTr="00897377">
        <w:tc>
          <w:tcPr>
            <w:tcW w:w="250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2010</w:t>
            </w:r>
          </w:p>
        </w:tc>
        <w:tc>
          <w:tcPr>
            <w:tcW w:w="250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110,0</w:t>
            </w:r>
          </w:p>
        </w:tc>
      </w:tr>
      <w:tr w:rsidR="00F3536E" w:rsidRPr="00244C4C" w:rsidTr="00897377">
        <w:tc>
          <w:tcPr>
            <w:tcW w:w="250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2011</w:t>
            </w:r>
          </w:p>
        </w:tc>
        <w:tc>
          <w:tcPr>
            <w:tcW w:w="250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112,6</w:t>
            </w:r>
          </w:p>
        </w:tc>
      </w:tr>
    </w:tbl>
    <w:p w:rsidR="00F3536E" w:rsidRPr="00244C4C" w:rsidRDefault="00F3536E" w:rsidP="0089737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* - </w:t>
      </w:r>
      <w:r w:rsidRPr="00244C4C">
        <w:rPr>
          <w:rFonts w:ascii="GHEA Grapalat" w:hAnsi="GHEA Grapalat" w:cs="Sylfaen"/>
          <w:lang w:val="hy-AM"/>
        </w:rPr>
        <w:t>աղբյուր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ԱՎԾ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տարեգիրք</w:t>
      </w:r>
      <w:r w:rsidRPr="00244C4C">
        <w:rPr>
          <w:rFonts w:ascii="GHEA Grapalat" w:hAnsi="GHEA Grapalat"/>
          <w:lang w:val="hy-AM"/>
        </w:rPr>
        <w:t>» (http://www.armstat.am/file/doc/99471543.pdf)</w:t>
      </w:r>
    </w:p>
    <w:p w:rsidR="00F3536E" w:rsidRPr="00244C4C" w:rsidRDefault="00F3536E" w:rsidP="00962C5F">
      <w:pPr>
        <w:autoSpaceDE w:val="0"/>
        <w:autoSpaceDN w:val="0"/>
        <w:adjustRightInd w:val="0"/>
        <w:spacing w:line="240" w:lineRule="auto"/>
        <w:rPr>
          <w:rFonts w:ascii="GHEA Grapalat" w:hAnsi="GHEA Grapalat"/>
          <w:lang w:val="hy-AM"/>
        </w:rPr>
      </w:pPr>
    </w:p>
    <w:p w:rsidR="00F3536E" w:rsidRPr="00244C4C" w:rsidRDefault="00F3536E" w:rsidP="0089737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ամենաբարձր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արձանագրվել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2007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կազմելով</w:t>
      </w:r>
      <w:r w:rsidRPr="00244C4C">
        <w:rPr>
          <w:rFonts w:ascii="GHEA Grapalat" w:hAnsi="GHEA Grapalat"/>
          <w:lang w:val="hy-AM"/>
        </w:rPr>
        <w:t xml:space="preserve"> 132,5%: 2010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հասնելով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նվազագույն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հաջորդ</w:t>
      </w:r>
      <w:r w:rsidRPr="00244C4C">
        <w:rPr>
          <w:rFonts w:ascii="GHEA Grapalat" w:hAnsi="GHEA Grapalat"/>
          <w:lang w:val="hy-AM"/>
        </w:rPr>
        <w:t>`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կրկին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արձանագրվել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խնդրո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առարկա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ինդեքսը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112,6%:</w:t>
      </w:r>
    </w:p>
    <w:p w:rsidR="00F3536E" w:rsidRPr="00244C4C" w:rsidRDefault="00F3536E" w:rsidP="00962C5F">
      <w:pPr>
        <w:autoSpaceDE w:val="0"/>
        <w:autoSpaceDN w:val="0"/>
        <w:adjustRightInd w:val="0"/>
        <w:spacing w:line="240" w:lineRule="auto"/>
        <w:rPr>
          <w:rFonts w:ascii="GHEA Grapalat" w:hAnsi="GHEA Grapalat"/>
          <w:lang w:val="hy-AM"/>
        </w:rPr>
      </w:pPr>
    </w:p>
    <w:p w:rsidR="00F3536E" w:rsidRPr="00244C4C" w:rsidRDefault="00F3536E" w:rsidP="0089737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դիտարկենք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մանրածախ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առևտրի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շրջանառության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ալկոհոլային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խմիչքների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պատկերը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ընդհանուրի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նկատմամբ</w:t>
      </w:r>
      <w:r w:rsidRPr="00244C4C">
        <w:rPr>
          <w:rFonts w:ascii="GHEA Grapalat" w:hAnsi="GHEA Grapalat"/>
          <w:lang w:val="hy-AM"/>
        </w:rPr>
        <w:t>, %).</w:t>
      </w:r>
    </w:p>
    <w:p w:rsidR="00F3536E" w:rsidRPr="00244C4C" w:rsidRDefault="00F3536E" w:rsidP="00962C5F">
      <w:pPr>
        <w:autoSpaceDE w:val="0"/>
        <w:autoSpaceDN w:val="0"/>
        <w:adjustRightInd w:val="0"/>
        <w:spacing w:line="240" w:lineRule="auto"/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1611"/>
        <w:gridCol w:w="1575"/>
        <w:gridCol w:w="1576"/>
        <w:gridCol w:w="1576"/>
        <w:gridCol w:w="1576"/>
        <w:gridCol w:w="1577"/>
      </w:tblGrid>
      <w:tr w:rsidR="00F3536E" w:rsidRPr="00244C4C" w:rsidTr="00897377">
        <w:tc>
          <w:tcPr>
            <w:tcW w:w="84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3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2007</w:t>
            </w:r>
          </w:p>
        </w:tc>
        <w:tc>
          <w:tcPr>
            <w:tcW w:w="83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2008</w:t>
            </w:r>
          </w:p>
        </w:tc>
        <w:tc>
          <w:tcPr>
            <w:tcW w:w="83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2009</w:t>
            </w:r>
          </w:p>
        </w:tc>
        <w:tc>
          <w:tcPr>
            <w:tcW w:w="83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2010</w:t>
            </w:r>
          </w:p>
        </w:tc>
        <w:tc>
          <w:tcPr>
            <w:tcW w:w="83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2011</w:t>
            </w:r>
          </w:p>
        </w:tc>
      </w:tr>
      <w:tr w:rsidR="00F3536E" w:rsidRPr="00244C4C" w:rsidTr="00897377">
        <w:tc>
          <w:tcPr>
            <w:tcW w:w="849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Ալկոհոլային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խմիչք</w:t>
            </w:r>
          </w:p>
        </w:tc>
        <w:tc>
          <w:tcPr>
            <w:tcW w:w="83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 xml:space="preserve">5.0 </w:t>
            </w:r>
          </w:p>
        </w:tc>
        <w:tc>
          <w:tcPr>
            <w:tcW w:w="83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 xml:space="preserve">6.1 </w:t>
            </w:r>
          </w:p>
        </w:tc>
        <w:tc>
          <w:tcPr>
            <w:tcW w:w="83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 xml:space="preserve">7.2 </w:t>
            </w:r>
          </w:p>
        </w:tc>
        <w:tc>
          <w:tcPr>
            <w:tcW w:w="83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 xml:space="preserve">7.3 </w:t>
            </w:r>
          </w:p>
        </w:tc>
        <w:tc>
          <w:tcPr>
            <w:tcW w:w="83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6.4</w:t>
            </w:r>
          </w:p>
        </w:tc>
      </w:tr>
    </w:tbl>
    <w:p w:rsidR="00F3536E" w:rsidRPr="00244C4C" w:rsidRDefault="00F3536E" w:rsidP="00897377">
      <w:pPr>
        <w:rPr>
          <w:rFonts w:ascii="GHEA Grapalat" w:hAnsi="GHEA Grapalat"/>
        </w:rPr>
      </w:pPr>
      <w:r w:rsidRPr="00244C4C">
        <w:rPr>
          <w:rFonts w:ascii="GHEA Grapalat" w:hAnsi="GHEA Grapalat"/>
          <w:lang w:val="hy-AM"/>
        </w:rPr>
        <w:t xml:space="preserve">* - </w:t>
      </w:r>
      <w:r w:rsidRPr="00244C4C">
        <w:rPr>
          <w:rFonts w:ascii="GHEA Grapalat" w:hAnsi="GHEA Grapalat" w:cs="Sylfaen"/>
          <w:lang w:val="hy-AM"/>
        </w:rPr>
        <w:t>աղբյուր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ԱՎԾ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տարեգիրք</w:t>
      </w:r>
      <w:r w:rsidRPr="00244C4C">
        <w:rPr>
          <w:rFonts w:ascii="GHEA Grapalat" w:hAnsi="GHEA Grapalat"/>
          <w:lang w:val="hy-AM"/>
        </w:rPr>
        <w:t>» (http://www.armstat.am/file/doc/99471543.pdf)</w:t>
      </w:r>
    </w:p>
    <w:p w:rsidR="00F3536E" w:rsidRPr="00244C4C" w:rsidRDefault="00F3536E" w:rsidP="00962C5F">
      <w:pPr>
        <w:autoSpaceDE w:val="0"/>
        <w:autoSpaceDN w:val="0"/>
        <w:adjustRightInd w:val="0"/>
        <w:spacing w:line="240" w:lineRule="auto"/>
        <w:rPr>
          <w:rFonts w:ascii="GHEA Grapalat" w:hAnsi="GHEA Grapalat"/>
        </w:rPr>
      </w:pPr>
    </w:p>
    <w:p w:rsidR="00F3536E" w:rsidRPr="00244C4C" w:rsidRDefault="00F3536E" w:rsidP="00897377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Ինչպես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ակնհայտ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դառնում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աղյուսակից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տվյալ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ապրանքատեսակի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տեսակարար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կշիռը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անշեղորեն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աճել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հասնելով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մաքսիմալ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արժեքին</w:t>
      </w:r>
      <w:r w:rsidRPr="00244C4C">
        <w:rPr>
          <w:rFonts w:ascii="GHEA Grapalat" w:hAnsi="GHEA Grapalat"/>
        </w:rPr>
        <w:t xml:space="preserve"> 2010</w:t>
      </w:r>
      <w:r w:rsidRPr="00244C4C">
        <w:rPr>
          <w:rFonts w:ascii="GHEA Grapalat" w:hAnsi="GHEA Grapalat" w:cs="Sylfaen"/>
        </w:rPr>
        <w:t>թ</w:t>
      </w:r>
      <w:r w:rsidRPr="00244C4C">
        <w:rPr>
          <w:rFonts w:ascii="GHEA Grapalat" w:hAnsi="GHEA Grapalat"/>
        </w:rPr>
        <w:t xml:space="preserve">. </w:t>
      </w:r>
      <w:r w:rsidRPr="00244C4C">
        <w:rPr>
          <w:rFonts w:ascii="GHEA Grapalat" w:hAnsi="GHEA Grapalat"/>
          <w:lang w:val="hy-AM"/>
        </w:rPr>
        <w:t>(</w:t>
      </w:r>
      <w:r w:rsidRPr="00244C4C">
        <w:rPr>
          <w:rFonts w:ascii="GHEA Grapalat" w:hAnsi="GHEA Grapalat"/>
        </w:rPr>
        <w:t>7,3%</w:t>
      </w:r>
      <w:r w:rsidRPr="00244C4C">
        <w:rPr>
          <w:rFonts w:ascii="GHEA Grapalat" w:hAnsi="GHEA Grapalat"/>
          <w:lang w:val="hy-AM"/>
        </w:rPr>
        <w:t>)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962C5F">
      <w:pPr>
        <w:autoSpaceDE w:val="0"/>
        <w:autoSpaceDN w:val="0"/>
        <w:adjustRightInd w:val="0"/>
        <w:spacing w:line="240" w:lineRule="auto"/>
        <w:rPr>
          <w:rFonts w:ascii="GHEA Grapalat" w:hAnsi="GHEA Grapalat"/>
        </w:rPr>
      </w:pPr>
    </w:p>
    <w:p w:rsidR="00F3536E" w:rsidRPr="00244C4C" w:rsidRDefault="00F3536E" w:rsidP="0089737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Ալկոհոլային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խմիչքների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ծխախոտի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սպառողական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ինդեքսի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դինամիկայի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հետաքրքրություն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</w:rPr>
        <w:t>(</w:t>
      </w:r>
      <w:r w:rsidRPr="00244C4C">
        <w:rPr>
          <w:rFonts w:ascii="GHEA Grapalat" w:hAnsi="GHEA Grapalat" w:cs="Sylfaen"/>
        </w:rPr>
        <w:t>նախորդ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նկատմամբ</w:t>
      </w:r>
      <w:r w:rsidRPr="00244C4C">
        <w:rPr>
          <w:rFonts w:ascii="GHEA Grapalat" w:hAnsi="GHEA Grapalat"/>
        </w:rPr>
        <w:t>,</w:t>
      </w:r>
      <w:r w:rsidRPr="00244C4C">
        <w:rPr>
          <w:rFonts w:ascii="GHEA Grapalat" w:hAnsi="GHEA Grapalat"/>
          <w:lang w:val="hy-AM"/>
        </w:rPr>
        <w:t>%</w:t>
      </w:r>
      <w:r w:rsidRPr="00244C4C">
        <w:rPr>
          <w:rFonts w:ascii="GHEA Grapalat" w:hAnsi="GHEA Grapalat"/>
        </w:rPr>
        <w:t>)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962C5F">
      <w:pPr>
        <w:autoSpaceDE w:val="0"/>
        <w:autoSpaceDN w:val="0"/>
        <w:adjustRightInd w:val="0"/>
        <w:spacing w:line="240" w:lineRule="auto"/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1611"/>
        <w:gridCol w:w="1575"/>
        <w:gridCol w:w="1576"/>
        <w:gridCol w:w="1576"/>
        <w:gridCol w:w="1576"/>
        <w:gridCol w:w="1577"/>
      </w:tblGrid>
      <w:tr w:rsidR="00F3536E" w:rsidRPr="00244C4C" w:rsidTr="00897377">
        <w:tc>
          <w:tcPr>
            <w:tcW w:w="84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</w:p>
        </w:tc>
        <w:tc>
          <w:tcPr>
            <w:tcW w:w="83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2007</w:t>
            </w:r>
          </w:p>
        </w:tc>
        <w:tc>
          <w:tcPr>
            <w:tcW w:w="83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2008</w:t>
            </w:r>
          </w:p>
        </w:tc>
        <w:tc>
          <w:tcPr>
            <w:tcW w:w="83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2009</w:t>
            </w:r>
          </w:p>
        </w:tc>
        <w:tc>
          <w:tcPr>
            <w:tcW w:w="83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2010</w:t>
            </w:r>
          </w:p>
        </w:tc>
        <w:tc>
          <w:tcPr>
            <w:tcW w:w="83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2011</w:t>
            </w:r>
          </w:p>
        </w:tc>
      </w:tr>
      <w:tr w:rsidR="00F3536E" w:rsidRPr="00244C4C" w:rsidTr="00897377">
        <w:tc>
          <w:tcPr>
            <w:tcW w:w="849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</w:rPr>
              <w:t>Ալկոհոլային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խմիչք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և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ծխախոտ</w:t>
            </w:r>
          </w:p>
        </w:tc>
        <w:tc>
          <w:tcPr>
            <w:tcW w:w="83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 xml:space="preserve">100.1 </w:t>
            </w:r>
          </w:p>
        </w:tc>
        <w:tc>
          <w:tcPr>
            <w:tcW w:w="83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 xml:space="preserve">100.0 </w:t>
            </w:r>
          </w:p>
        </w:tc>
        <w:tc>
          <w:tcPr>
            <w:tcW w:w="83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 xml:space="preserve">101.4 </w:t>
            </w:r>
          </w:p>
        </w:tc>
        <w:tc>
          <w:tcPr>
            <w:tcW w:w="83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 xml:space="preserve">101.5 </w:t>
            </w:r>
          </w:p>
        </w:tc>
        <w:tc>
          <w:tcPr>
            <w:tcW w:w="83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101.1</w:t>
            </w:r>
          </w:p>
        </w:tc>
      </w:tr>
    </w:tbl>
    <w:p w:rsidR="00F3536E" w:rsidRPr="00244C4C" w:rsidRDefault="00F3536E" w:rsidP="00897377">
      <w:pPr>
        <w:rPr>
          <w:rFonts w:ascii="GHEA Grapalat" w:hAnsi="GHEA Grapalat"/>
        </w:rPr>
      </w:pPr>
      <w:r w:rsidRPr="00244C4C">
        <w:rPr>
          <w:rFonts w:ascii="GHEA Grapalat" w:hAnsi="GHEA Grapalat"/>
          <w:lang w:val="hy-AM"/>
        </w:rPr>
        <w:t xml:space="preserve">* - </w:t>
      </w:r>
      <w:r w:rsidRPr="00244C4C">
        <w:rPr>
          <w:rFonts w:ascii="GHEA Grapalat" w:hAnsi="GHEA Grapalat" w:cs="Sylfaen"/>
          <w:lang w:val="hy-AM"/>
        </w:rPr>
        <w:t>աղբյուր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ԱՎԾ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տարեգիրք</w:t>
      </w:r>
      <w:r w:rsidRPr="00244C4C">
        <w:rPr>
          <w:rFonts w:ascii="GHEA Grapalat" w:hAnsi="GHEA Grapalat"/>
          <w:lang w:val="hy-AM"/>
        </w:rPr>
        <w:t>» (http://www.armstat.am/file/doc/99471513.pdf)</w:t>
      </w:r>
    </w:p>
    <w:p w:rsidR="00F3536E" w:rsidRPr="00244C4C" w:rsidRDefault="00F3536E" w:rsidP="00962C5F">
      <w:pPr>
        <w:autoSpaceDE w:val="0"/>
        <w:autoSpaceDN w:val="0"/>
        <w:adjustRightInd w:val="0"/>
        <w:spacing w:line="240" w:lineRule="auto"/>
        <w:rPr>
          <w:rFonts w:ascii="GHEA Grapalat" w:hAnsi="GHEA Grapalat"/>
        </w:rPr>
      </w:pPr>
    </w:p>
    <w:p w:rsidR="00F3536E" w:rsidRPr="00244C4C" w:rsidRDefault="00F3536E" w:rsidP="0089737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ru-RU"/>
        </w:rPr>
        <w:t>Ինչպես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երևում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աղյուսակից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  <w:lang w:val="ru-RU"/>
        </w:rPr>
        <w:t>սկսած</w:t>
      </w:r>
      <w:r w:rsidRPr="00244C4C">
        <w:rPr>
          <w:rFonts w:ascii="GHEA Grapalat" w:hAnsi="GHEA Grapalat"/>
        </w:rPr>
        <w:t xml:space="preserve"> 2009</w:t>
      </w:r>
      <w:r w:rsidRPr="00244C4C">
        <w:rPr>
          <w:rFonts w:ascii="GHEA Grapalat" w:hAnsi="GHEA Grapalat" w:cs="Sylfaen"/>
          <w:lang w:val="ru-RU"/>
        </w:rPr>
        <w:t>թ</w:t>
      </w:r>
      <w:r w:rsidRPr="00244C4C">
        <w:rPr>
          <w:rFonts w:ascii="GHEA Grapalat" w:hAnsi="GHEA Grapalat"/>
        </w:rPr>
        <w:t xml:space="preserve">. </w:t>
      </w:r>
      <w:r w:rsidRPr="00244C4C">
        <w:rPr>
          <w:rFonts w:ascii="GHEA Grapalat" w:hAnsi="GHEA Grapalat" w:cs="Sylfaen"/>
          <w:lang w:val="ru-RU"/>
        </w:rPr>
        <w:t>տվյալ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ապրանքատեսակի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գծով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սպառողական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ինդեքսը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արձանագրում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անշեղորեն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աճ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  <w:lang w:val="ru-RU"/>
        </w:rPr>
        <w:t>նախորդ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համեմատ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միջինը</w:t>
      </w:r>
      <w:r w:rsidRPr="00244C4C">
        <w:rPr>
          <w:rFonts w:ascii="GHEA Grapalat" w:hAnsi="GHEA Grapalat"/>
        </w:rPr>
        <w:t xml:space="preserve"> 1,3%-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/>
          <w:lang w:val="hy-AM"/>
        </w:rPr>
        <w:t>:</w:t>
      </w:r>
      <w:r w:rsidRPr="00244C4C">
        <w:rPr>
          <w:rFonts w:ascii="GHEA Grapalat" w:hAnsi="GHEA Grapalat"/>
        </w:rPr>
        <w:t xml:space="preserve"> </w:t>
      </w:r>
    </w:p>
    <w:p w:rsidR="00F3536E" w:rsidRPr="00244C4C" w:rsidRDefault="00F3536E" w:rsidP="00962C5F">
      <w:pPr>
        <w:autoSpaceDE w:val="0"/>
        <w:autoSpaceDN w:val="0"/>
        <w:adjustRightInd w:val="0"/>
        <w:spacing w:line="240" w:lineRule="auto"/>
        <w:rPr>
          <w:rFonts w:ascii="GHEA Grapalat" w:hAnsi="GHEA Grapalat"/>
          <w:lang w:val="hy-AM"/>
        </w:rPr>
      </w:pPr>
    </w:p>
    <w:p w:rsidR="00F3536E" w:rsidRPr="00244C4C" w:rsidRDefault="00F3536E" w:rsidP="0089737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 w:eastAsia="ru-RU"/>
        </w:rPr>
        <w:t>Սակայն</w:t>
      </w:r>
      <w:r w:rsidRPr="00244C4C">
        <w:rPr>
          <w:rFonts w:ascii="GHEA Grapalat" w:hAnsi="GHEA Grapalat"/>
          <w:lang w:val="hy-AM" w:eastAsia="ru-RU"/>
        </w:rPr>
        <w:t xml:space="preserve">, </w:t>
      </w:r>
      <w:r w:rsidRPr="00244C4C">
        <w:rPr>
          <w:rFonts w:ascii="GHEA Grapalat" w:hAnsi="GHEA Grapalat" w:cs="Sylfaen"/>
          <w:lang w:val="hy-AM" w:eastAsia="ru-RU"/>
        </w:rPr>
        <w:t>միայն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ոգելից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խմիչքների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գծով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գների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և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սակագների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ինդեքսը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արձանագրել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է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հետևյալ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 w:cs="Sylfaen"/>
          <w:lang w:val="hy-AM" w:eastAsia="ru-RU"/>
        </w:rPr>
        <w:t>դինամիկան</w:t>
      </w:r>
      <w:r w:rsidRPr="00244C4C">
        <w:rPr>
          <w:rFonts w:ascii="GHEA Grapalat" w:hAnsi="GHEA Grapalat"/>
          <w:lang w:val="hy-AM" w:eastAsia="ru-RU"/>
        </w:rPr>
        <w:t xml:space="preserve"> </w:t>
      </w:r>
      <w:r w:rsidRPr="00244C4C">
        <w:rPr>
          <w:rFonts w:ascii="GHEA Grapalat" w:hAnsi="GHEA Grapalat"/>
          <w:lang w:val="hy-AM"/>
        </w:rPr>
        <w:t>(</w:t>
      </w:r>
      <w:r w:rsidRPr="00244C4C">
        <w:rPr>
          <w:rFonts w:ascii="GHEA Grapalat" w:hAnsi="GHEA Grapalat" w:cs="Sylfaen"/>
          <w:lang w:val="hy-AM"/>
        </w:rPr>
        <w:t>նախորդ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նկատմամբ</w:t>
      </w:r>
      <w:r w:rsidRPr="00244C4C">
        <w:rPr>
          <w:rFonts w:ascii="GHEA Grapalat" w:hAnsi="GHEA Grapalat"/>
          <w:lang w:val="hy-AM"/>
        </w:rPr>
        <w:t>,%).</w:t>
      </w:r>
    </w:p>
    <w:p w:rsidR="00F3536E" w:rsidRPr="00244C4C" w:rsidRDefault="00F3536E" w:rsidP="00962C5F">
      <w:pPr>
        <w:autoSpaceDE w:val="0"/>
        <w:autoSpaceDN w:val="0"/>
        <w:adjustRightInd w:val="0"/>
        <w:spacing w:line="240" w:lineRule="auto"/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1582"/>
        <w:gridCol w:w="1582"/>
        <w:gridCol w:w="1582"/>
        <w:gridCol w:w="1581"/>
        <w:gridCol w:w="1581"/>
        <w:gridCol w:w="1583"/>
      </w:tblGrid>
      <w:tr w:rsidR="00F3536E" w:rsidRPr="00244C4C" w:rsidTr="00897377">
        <w:tc>
          <w:tcPr>
            <w:tcW w:w="83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33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2007</w:t>
            </w:r>
          </w:p>
        </w:tc>
        <w:tc>
          <w:tcPr>
            <w:tcW w:w="833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2008</w:t>
            </w:r>
          </w:p>
        </w:tc>
        <w:tc>
          <w:tcPr>
            <w:tcW w:w="833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2009</w:t>
            </w:r>
          </w:p>
        </w:tc>
        <w:tc>
          <w:tcPr>
            <w:tcW w:w="833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2010</w:t>
            </w:r>
          </w:p>
        </w:tc>
        <w:tc>
          <w:tcPr>
            <w:tcW w:w="83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2011</w:t>
            </w:r>
          </w:p>
        </w:tc>
      </w:tr>
      <w:tr w:rsidR="00F3536E" w:rsidRPr="00244C4C" w:rsidTr="00897377">
        <w:tc>
          <w:tcPr>
            <w:tcW w:w="833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Ոգելից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խմիչք</w:t>
            </w:r>
          </w:p>
        </w:tc>
        <w:tc>
          <w:tcPr>
            <w:tcW w:w="833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 xml:space="preserve">100.6 </w:t>
            </w:r>
          </w:p>
        </w:tc>
        <w:tc>
          <w:tcPr>
            <w:tcW w:w="833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 xml:space="preserve">102.0 </w:t>
            </w:r>
          </w:p>
        </w:tc>
        <w:tc>
          <w:tcPr>
            <w:tcW w:w="833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 xml:space="preserve">102.1 </w:t>
            </w:r>
          </w:p>
        </w:tc>
        <w:tc>
          <w:tcPr>
            <w:tcW w:w="833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 xml:space="preserve">103.1 </w:t>
            </w:r>
          </w:p>
        </w:tc>
        <w:tc>
          <w:tcPr>
            <w:tcW w:w="83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101.4</w:t>
            </w:r>
          </w:p>
        </w:tc>
      </w:tr>
    </w:tbl>
    <w:p w:rsidR="00F3536E" w:rsidRPr="00244C4C" w:rsidRDefault="00F3536E" w:rsidP="00897377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/>
          <w:lang w:val="hy-AM"/>
        </w:rPr>
        <w:t xml:space="preserve">* - </w:t>
      </w:r>
      <w:r w:rsidRPr="00244C4C">
        <w:rPr>
          <w:rFonts w:ascii="GHEA Grapalat" w:hAnsi="GHEA Grapalat" w:cs="Sylfaen"/>
          <w:lang w:val="hy-AM"/>
        </w:rPr>
        <w:t>աղբյուր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ԱՎԾ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տարեգիրք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Arian AMU"/>
          <w:lang w:val="hy-AM"/>
        </w:rPr>
        <w:t>(</w:t>
      </w:r>
      <w:hyperlink r:id="rId23" w:history="1">
        <w:r w:rsidRPr="00244C4C">
          <w:rPr>
            <w:rStyle w:val="Hyperlink"/>
            <w:rFonts w:ascii="GHEA Grapalat" w:hAnsi="GHEA Grapalat" w:cs="Arian AMU"/>
            <w:lang w:val="hy-AM"/>
          </w:rPr>
          <w:t>http://www.armstat.am/file/doc/99471513.pdf</w:t>
        </w:r>
      </w:hyperlink>
      <w:r w:rsidRPr="00244C4C">
        <w:rPr>
          <w:rFonts w:ascii="GHEA Grapalat" w:hAnsi="GHEA Grapalat" w:cs="Arian AMU"/>
          <w:lang w:val="hy-AM"/>
        </w:rPr>
        <w:t>)</w:t>
      </w:r>
    </w:p>
    <w:p w:rsidR="00F3536E" w:rsidRPr="00244C4C" w:rsidRDefault="00F3536E" w:rsidP="00962C5F">
      <w:pPr>
        <w:autoSpaceDE w:val="0"/>
        <w:autoSpaceDN w:val="0"/>
        <w:adjustRightInd w:val="0"/>
        <w:spacing w:line="240" w:lineRule="auto"/>
        <w:rPr>
          <w:rFonts w:ascii="GHEA Grapalat" w:hAnsi="GHEA Grapalat"/>
          <w:lang w:val="hy-AM"/>
        </w:rPr>
      </w:pPr>
    </w:p>
    <w:p w:rsidR="00F3536E" w:rsidRPr="00244C4C" w:rsidRDefault="00F3536E" w:rsidP="00563464">
      <w:pPr>
        <w:pStyle w:val="Heading3"/>
        <w:rPr>
          <w:rFonts w:ascii="GHEA Grapalat" w:hAnsi="GHEA Grapalat"/>
          <w:lang w:val="hy-AM"/>
        </w:rPr>
      </w:pPr>
      <w:bookmarkStart w:id="30" w:name="_Toc345447066"/>
      <w:bookmarkStart w:id="31" w:name="_Toc361930905"/>
      <w:r w:rsidRPr="00244C4C">
        <w:rPr>
          <w:rFonts w:ascii="GHEA Grapalat" w:hAnsi="GHEA Grapalat" w:cs="Sylfaen"/>
          <w:lang w:val="hy-AM"/>
        </w:rPr>
        <w:t>Ներդրումներ</w:t>
      </w:r>
      <w:bookmarkEnd w:id="30"/>
      <w:bookmarkEnd w:id="31"/>
    </w:p>
    <w:p w:rsidR="00F3536E" w:rsidRPr="00244C4C" w:rsidRDefault="00F3536E" w:rsidP="00563464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Ո՞վ</w:t>
      </w:r>
    </w:p>
    <w:p w:rsidR="00F3536E" w:rsidRPr="00244C4C" w:rsidRDefault="00F3536E" w:rsidP="0056346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1.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Կառավարություն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մարզպետարանի</w:t>
      </w:r>
    </w:p>
    <w:p w:rsidR="00F3536E" w:rsidRPr="00244C4C" w:rsidRDefault="00F3536E" w:rsidP="0056346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2.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56346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3. </w:t>
      </w:r>
      <w:r w:rsidRPr="00244C4C">
        <w:rPr>
          <w:rFonts w:ascii="GHEA Grapalat" w:hAnsi="GHEA Grapalat" w:cs="Sylfaen"/>
          <w:lang w:val="hy-AM"/>
        </w:rPr>
        <w:t>Բանկ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563464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Ինչպե՞ս</w:t>
      </w:r>
    </w:p>
    <w:p w:rsidR="00F3536E" w:rsidRPr="00244C4C" w:rsidRDefault="00F3536E" w:rsidP="00563464">
      <w:pPr>
        <w:rPr>
          <w:rFonts w:ascii="GHEA Grapalat" w:hAnsi="GHEA Grapalat"/>
          <w:b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օպտիմալ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20 %`,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ամբողջովին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191,496,400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63464">
      <w:pPr>
        <w:rPr>
          <w:rFonts w:ascii="GHEA Grapalat" w:hAnsi="GHEA Grapalat"/>
          <w:lang w:val="hy-AM"/>
        </w:rPr>
      </w:pPr>
    </w:p>
    <w:p w:rsidR="00F3536E" w:rsidRPr="00244C4C" w:rsidRDefault="00F3536E" w:rsidP="00563464">
      <w:pPr>
        <w:rPr>
          <w:rFonts w:ascii="GHEA Grapalat" w:hAnsi="GHEA Grapalat"/>
          <w:b/>
          <w:bCs/>
          <w:sz w:val="22"/>
          <w:lang w:val="hy-AM" w:eastAsia="ru-RU"/>
        </w:rPr>
      </w:pPr>
      <w:r w:rsidRPr="00244C4C">
        <w:rPr>
          <w:rFonts w:ascii="GHEA Grapalat" w:hAnsi="GHEA Grapalat" w:cs="Sylfaen"/>
          <w:lang w:val="hy-AM"/>
        </w:rPr>
        <w:t>Կրկին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օպտիմալ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50 %` 478,741,000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962C5F">
      <w:pPr>
        <w:rPr>
          <w:rFonts w:ascii="GHEA Grapalat" w:hAnsi="GHEA Grapalat"/>
          <w:lang w:val="hy-AM"/>
        </w:rPr>
      </w:pPr>
    </w:p>
    <w:p w:rsidR="00F3536E" w:rsidRPr="00244C4C" w:rsidRDefault="00F3536E" w:rsidP="00563464">
      <w:pPr>
        <w:rPr>
          <w:rFonts w:ascii="GHEA Grapalat" w:hAnsi="GHEA Grapalat"/>
          <w:b/>
          <w:bCs/>
          <w:sz w:val="22"/>
          <w:lang w:val="hy-AM" w:eastAsia="ru-RU"/>
        </w:rPr>
      </w:pPr>
      <w:r w:rsidRPr="00244C4C">
        <w:rPr>
          <w:rFonts w:ascii="GHEA Grapalat" w:hAnsi="GHEA Grapalat" w:cs="Sylfaen"/>
          <w:lang w:val="hy-AM"/>
        </w:rPr>
        <w:t>Ծրագրով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մնացած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չափաբաժինը</w:t>
      </w:r>
      <w:r w:rsidRPr="00244C4C">
        <w:rPr>
          <w:rFonts w:ascii="GHEA Grapalat" w:hAnsi="GHEA Grapalat"/>
          <w:lang w:val="hy-AM"/>
        </w:rPr>
        <w:t>` 30 %-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(287,244,600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ներգրավման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63464">
      <w:pPr>
        <w:rPr>
          <w:rFonts w:ascii="GHEA Grapalat" w:hAnsi="GHEA Grapalat"/>
          <w:lang w:val="hy-AM"/>
        </w:rPr>
      </w:pPr>
    </w:p>
    <w:p w:rsidR="00F3536E" w:rsidRPr="00244C4C" w:rsidRDefault="00F3536E" w:rsidP="00563464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Ի՞նչ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գնվելու</w:t>
      </w:r>
    </w:p>
    <w:p w:rsidR="00F3536E" w:rsidRPr="00244C4C" w:rsidRDefault="00F3536E" w:rsidP="0056346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ուղղությունների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բաշխվածքն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տեսքը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962C5F">
      <w:pPr>
        <w:rPr>
          <w:rFonts w:ascii="GHEA Grapalat" w:hAnsi="GHEA Grapalat"/>
          <w:lang w:val="hy-AM"/>
        </w:rPr>
      </w:pPr>
    </w:p>
    <w:p w:rsidR="00F3536E" w:rsidRPr="00244C4C" w:rsidRDefault="00F3536E" w:rsidP="0056346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1. </w:t>
      </w:r>
      <w:r w:rsidRPr="00244C4C">
        <w:rPr>
          <w:rFonts w:ascii="GHEA Grapalat" w:hAnsi="GHEA Grapalat" w:cs="Sylfaen"/>
          <w:lang w:val="hy-AM"/>
        </w:rPr>
        <w:t>Հող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շենքեր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շինություններ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բարելավում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փորձագետների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զրույցների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ֆորմատով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նպատակահարմար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շենք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շինությունների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վարձակալության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հոդվածով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կատարվելու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63464">
      <w:pPr>
        <w:rPr>
          <w:rFonts w:ascii="GHEA Grapalat" w:hAnsi="GHEA Grapalat"/>
          <w:lang w:val="hy-AM"/>
        </w:rPr>
      </w:pPr>
    </w:p>
    <w:p w:rsidR="00F3536E" w:rsidRPr="00244C4C" w:rsidRDefault="00F3536E" w:rsidP="0056346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2. </w:t>
      </w:r>
      <w:r w:rsidRPr="00244C4C">
        <w:rPr>
          <w:rFonts w:ascii="GHEA Grapalat" w:hAnsi="GHEA Grapalat" w:cs="Sylfaen"/>
          <w:lang w:val="hy-AM"/>
        </w:rPr>
        <w:t>Ձեռքբերվող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կետի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արտադրամասի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).  </w:t>
      </w:r>
    </w:p>
    <w:p w:rsidR="00F3536E" w:rsidRPr="00244C4C" w:rsidRDefault="00F3536E" w:rsidP="00563464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556"/>
        <w:gridCol w:w="3885"/>
        <w:gridCol w:w="1461"/>
        <w:gridCol w:w="1790"/>
        <w:gridCol w:w="1799"/>
      </w:tblGrid>
      <w:tr w:rsidR="00F3536E" w:rsidRPr="00244C4C" w:rsidTr="00897377">
        <w:tc>
          <w:tcPr>
            <w:tcW w:w="296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NN</w:t>
            </w:r>
          </w:p>
        </w:tc>
        <w:tc>
          <w:tcPr>
            <w:tcW w:w="205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Տեխնիկայի</w:t>
            </w:r>
            <w:r w:rsidRPr="00244C4C">
              <w:rPr>
                <w:rFonts w:ascii="GHEA Grapalat" w:hAnsi="GHEA Grapalat"/>
                <w:lang w:val="hy-AM"/>
              </w:rPr>
              <w:t xml:space="preserve">/ </w:t>
            </w:r>
            <w:r w:rsidRPr="00244C4C">
              <w:rPr>
                <w:rFonts w:ascii="GHEA Grapalat" w:hAnsi="GHEA Grapalat" w:cs="Sylfaen"/>
                <w:lang w:val="hy-AM"/>
              </w:rPr>
              <w:t>մեքենատրակտորային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պարկի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ագրեգատների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անվանումը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Ընդհանուր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քանակը</w:t>
            </w:r>
          </w:p>
        </w:tc>
        <w:tc>
          <w:tcPr>
            <w:tcW w:w="94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Միավորի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շուկայական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գինը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</w:rPr>
              <w:t>(</w:t>
            </w:r>
            <w:r w:rsidRPr="00244C4C">
              <w:rPr>
                <w:rFonts w:ascii="GHEA Grapalat" w:hAnsi="GHEA Grapalat" w:cs="Sylfaen"/>
              </w:rPr>
              <w:t>դրամ</w:t>
            </w:r>
            <w:r w:rsidRPr="00244C4C">
              <w:rPr>
                <w:rFonts w:ascii="GHEA Grapalat" w:hAnsi="GHEA Grapalat"/>
              </w:rPr>
              <w:t xml:space="preserve">) * </w:t>
            </w:r>
          </w:p>
        </w:tc>
        <w:tc>
          <w:tcPr>
            <w:tcW w:w="95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Ընդհանուր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գումար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(</w:t>
            </w:r>
            <w:r w:rsidRPr="00244C4C">
              <w:rPr>
                <w:rFonts w:ascii="GHEA Grapalat" w:hAnsi="GHEA Grapalat" w:cs="Sylfaen"/>
                <w:lang w:val="ru-RU"/>
              </w:rPr>
              <w:t>դրամ</w:t>
            </w:r>
            <w:r w:rsidRPr="00244C4C">
              <w:rPr>
                <w:rFonts w:ascii="GHEA Grapalat" w:hAnsi="GHEA Grapalat"/>
                <w:lang w:val="hy-AM"/>
              </w:rPr>
              <w:t>)</w:t>
            </w:r>
          </w:p>
        </w:tc>
      </w:tr>
      <w:tr w:rsidR="00F3536E" w:rsidRPr="00244C4C" w:rsidTr="00897377">
        <w:tc>
          <w:tcPr>
            <w:tcW w:w="29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205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Ընդունող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հոսքագիծ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(</w:t>
            </w:r>
            <w:r w:rsidRPr="00244C4C">
              <w:rPr>
                <w:rFonts w:ascii="GHEA Grapalat" w:hAnsi="GHEA Grapalat"/>
                <w:lang w:val="hy-AM"/>
              </w:rPr>
              <w:t>к</w:t>
            </w:r>
            <w:r w:rsidRPr="00244C4C">
              <w:rPr>
                <w:rFonts w:ascii="GHEA Grapalat" w:hAnsi="GHEA Grapalat"/>
                <w:lang w:val="ru-RU"/>
              </w:rPr>
              <w:t>онвейры и приемники)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</w:t>
            </w:r>
          </w:p>
        </w:tc>
        <w:tc>
          <w:tcPr>
            <w:tcW w:w="94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4,000,000</w:t>
            </w:r>
          </w:p>
        </w:tc>
        <w:tc>
          <w:tcPr>
            <w:tcW w:w="95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</w:p>
        </w:tc>
      </w:tr>
      <w:tr w:rsidR="00F3536E" w:rsidRPr="00244C4C" w:rsidTr="00897377">
        <w:tc>
          <w:tcPr>
            <w:tcW w:w="29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</w:t>
            </w:r>
          </w:p>
        </w:tc>
        <w:tc>
          <w:tcPr>
            <w:tcW w:w="205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Ճզմիչ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և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չանչազատիչ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չժանգոտող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պողպատից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(</w:t>
            </w:r>
            <w:r w:rsidRPr="00244C4C">
              <w:rPr>
                <w:rFonts w:ascii="GHEA Grapalat" w:hAnsi="GHEA Grapalat"/>
                <w:lang w:val="ru-RU"/>
              </w:rPr>
              <w:t>дробилка</w:t>
            </w:r>
            <w:r w:rsidRPr="00244C4C">
              <w:rPr>
                <w:rFonts w:ascii="GHEA Grapalat" w:hAnsi="GHEA Grapalat"/>
              </w:rPr>
              <w:t>-</w:t>
            </w:r>
            <w:r w:rsidRPr="00244C4C">
              <w:rPr>
                <w:rFonts w:ascii="GHEA Grapalat" w:hAnsi="GHEA Grapalat"/>
                <w:lang w:val="ru-RU"/>
              </w:rPr>
              <w:t>гребнеотделитель</w:t>
            </w:r>
            <w:r w:rsidRPr="00244C4C">
              <w:rPr>
                <w:rFonts w:ascii="GHEA Grapalat" w:hAnsi="GHEA Grapalat"/>
              </w:rPr>
              <w:t xml:space="preserve"> (</w:t>
            </w:r>
            <w:r w:rsidRPr="00244C4C">
              <w:rPr>
                <w:rFonts w:ascii="GHEA Grapalat" w:hAnsi="GHEA Grapalat"/>
                <w:lang w:val="ru-RU"/>
              </w:rPr>
              <w:t>для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винограда</w:t>
            </w:r>
            <w:r w:rsidRPr="00244C4C">
              <w:rPr>
                <w:rFonts w:ascii="GHEA Grapalat" w:hAnsi="GHEA Grapalat"/>
              </w:rPr>
              <w:t xml:space="preserve">) </w:t>
            </w:r>
            <w:r w:rsidRPr="00244C4C">
              <w:rPr>
                <w:rFonts w:ascii="GHEA Grapalat" w:hAnsi="GHEA Grapalat"/>
                <w:lang w:val="ru-RU"/>
              </w:rPr>
              <w:t>из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нержавеющей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стали</w:t>
            </w:r>
            <w:r w:rsidRPr="00244C4C">
              <w:rPr>
                <w:rFonts w:ascii="GHEA Grapalat" w:hAnsi="GHEA Grapalat"/>
                <w:lang w:val="hy-AM"/>
              </w:rPr>
              <w:t>)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</w:t>
            </w:r>
          </w:p>
        </w:tc>
        <w:tc>
          <w:tcPr>
            <w:tcW w:w="94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3,280,000</w:t>
            </w:r>
          </w:p>
        </w:tc>
        <w:tc>
          <w:tcPr>
            <w:tcW w:w="95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</w:p>
        </w:tc>
      </w:tr>
      <w:tr w:rsidR="00F3536E" w:rsidRPr="00244C4C" w:rsidTr="00897377">
        <w:tc>
          <w:tcPr>
            <w:tcW w:w="29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</w:t>
            </w:r>
          </w:p>
        </w:tc>
        <w:tc>
          <w:tcPr>
            <w:tcW w:w="205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Հյութի</w:t>
            </w:r>
            <w:r w:rsidRPr="00244C4C">
              <w:rPr>
                <w:rFonts w:ascii="GHEA Grapalat" w:hAnsi="GHEA Grapalat"/>
                <w:lang w:val="hy-AM"/>
              </w:rPr>
              <w:t>`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հոս</w:t>
            </w:r>
            <w:r w:rsidRPr="00244C4C">
              <w:rPr>
                <w:rFonts w:ascii="GHEA Grapalat" w:hAnsi="GHEA Grapalat" w:cs="Sylfaen"/>
                <w:lang w:val="hy-AM"/>
              </w:rPr>
              <w:t>ելու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համար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սարք</w:t>
            </w:r>
            <w:r w:rsidRPr="00244C4C">
              <w:rPr>
                <w:rFonts w:ascii="GHEA Grapalat" w:hAnsi="GHEA Grapalat"/>
              </w:rPr>
              <w:t xml:space="preserve"> (</w:t>
            </w:r>
            <w:r w:rsidRPr="00244C4C">
              <w:rPr>
                <w:rFonts w:ascii="GHEA Grapalat" w:hAnsi="GHEA Grapalat"/>
                <w:lang w:val="hy-AM"/>
              </w:rPr>
              <w:t>у</w:t>
            </w:r>
            <w:r w:rsidRPr="00244C4C">
              <w:rPr>
                <w:rFonts w:ascii="GHEA Grapalat" w:hAnsi="GHEA Grapalat"/>
                <w:lang w:val="ru-RU"/>
              </w:rPr>
              <w:t>становка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стекатель</w:t>
            </w:r>
            <w:r w:rsidRPr="00244C4C">
              <w:rPr>
                <w:rFonts w:ascii="GHEA Grapalat" w:hAnsi="GHEA Grapalat"/>
              </w:rPr>
              <w:t>)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</w:t>
            </w:r>
          </w:p>
        </w:tc>
        <w:tc>
          <w:tcPr>
            <w:tcW w:w="94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2,500,000</w:t>
            </w:r>
          </w:p>
        </w:tc>
        <w:tc>
          <w:tcPr>
            <w:tcW w:w="95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</w:p>
        </w:tc>
      </w:tr>
      <w:tr w:rsidR="00F3536E" w:rsidRPr="00244C4C" w:rsidTr="00897377">
        <w:tc>
          <w:tcPr>
            <w:tcW w:w="29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</w:t>
            </w:r>
          </w:p>
        </w:tc>
        <w:tc>
          <w:tcPr>
            <w:tcW w:w="205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Մամլիչ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(</w:t>
            </w:r>
            <w:r w:rsidRPr="00244C4C">
              <w:rPr>
                <w:rFonts w:ascii="GHEA Grapalat" w:hAnsi="GHEA Grapalat"/>
              </w:rPr>
              <w:t>п</w:t>
            </w:r>
            <w:r w:rsidRPr="00244C4C">
              <w:rPr>
                <w:rFonts w:ascii="GHEA Grapalat" w:hAnsi="GHEA Grapalat"/>
                <w:lang w:val="ru-RU"/>
              </w:rPr>
              <w:t>ресс)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</w:t>
            </w:r>
          </w:p>
        </w:tc>
        <w:tc>
          <w:tcPr>
            <w:tcW w:w="94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12,300,000</w:t>
            </w:r>
          </w:p>
        </w:tc>
        <w:tc>
          <w:tcPr>
            <w:tcW w:w="95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</w:p>
        </w:tc>
      </w:tr>
      <w:tr w:rsidR="00F3536E" w:rsidRPr="00244C4C" w:rsidTr="00897377">
        <w:tc>
          <w:tcPr>
            <w:tcW w:w="29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</w:t>
            </w:r>
          </w:p>
        </w:tc>
        <w:tc>
          <w:tcPr>
            <w:tcW w:w="205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Զտման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</w:t>
            </w:r>
            <w:r w:rsidRPr="00244C4C">
              <w:rPr>
                <w:rFonts w:ascii="GHEA Grapalat" w:hAnsi="GHEA Grapalat" w:cs="Sylfaen"/>
                <w:lang w:val="hy-AM"/>
              </w:rPr>
              <w:t>աք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(емкость-отстойник для осветления)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</w:t>
            </w:r>
          </w:p>
        </w:tc>
        <w:tc>
          <w:tcPr>
            <w:tcW w:w="94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2,500,000</w:t>
            </w:r>
          </w:p>
        </w:tc>
        <w:tc>
          <w:tcPr>
            <w:tcW w:w="95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</w:p>
        </w:tc>
      </w:tr>
      <w:tr w:rsidR="00F3536E" w:rsidRPr="00244C4C" w:rsidTr="00897377">
        <w:tc>
          <w:tcPr>
            <w:tcW w:w="29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6</w:t>
            </w:r>
          </w:p>
        </w:tc>
        <w:tc>
          <w:tcPr>
            <w:tcW w:w="205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Բաք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խ</w:t>
            </w:r>
            <w:r w:rsidRPr="00244C4C">
              <w:rPr>
                <w:rFonts w:ascii="GHEA Grapalat" w:hAnsi="GHEA Grapalat" w:cs="Sylfaen"/>
              </w:rPr>
              <w:t>մորման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համար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չժանգոտող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պողպատից</w:t>
            </w:r>
            <w:r w:rsidRPr="00244C4C">
              <w:rPr>
                <w:rFonts w:ascii="GHEA Grapalat" w:hAnsi="GHEA Grapalat"/>
                <w:lang w:val="hy-AM"/>
              </w:rPr>
              <w:t xml:space="preserve"> (е</w:t>
            </w:r>
            <w:r w:rsidRPr="00244C4C">
              <w:rPr>
                <w:rFonts w:ascii="GHEA Grapalat" w:hAnsi="GHEA Grapalat"/>
                <w:lang w:val="ru-RU"/>
              </w:rPr>
              <w:t>мкость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из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нержавеющей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стали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для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брожжения</w:t>
            </w:r>
            <w:r w:rsidRPr="00244C4C">
              <w:rPr>
                <w:rFonts w:ascii="GHEA Grapalat" w:hAnsi="GHEA Grapalat"/>
              </w:rPr>
              <w:t xml:space="preserve">) 5,000 </w:t>
            </w:r>
            <w:r w:rsidRPr="00244C4C">
              <w:rPr>
                <w:rFonts w:ascii="GHEA Grapalat" w:hAnsi="GHEA Grapalat" w:cs="Sylfaen"/>
                <w:lang w:val="ru-RU"/>
              </w:rPr>
              <w:t>լ</w:t>
            </w:r>
            <w:r w:rsidRPr="00244C4C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</w:t>
            </w:r>
          </w:p>
        </w:tc>
        <w:tc>
          <w:tcPr>
            <w:tcW w:w="94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4,100,000</w:t>
            </w:r>
          </w:p>
        </w:tc>
        <w:tc>
          <w:tcPr>
            <w:tcW w:w="95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</w:p>
        </w:tc>
      </w:tr>
      <w:tr w:rsidR="00F3536E" w:rsidRPr="00244C4C" w:rsidTr="00897377">
        <w:tc>
          <w:tcPr>
            <w:tcW w:w="29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7</w:t>
            </w:r>
          </w:p>
        </w:tc>
        <w:tc>
          <w:tcPr>
            <w:tcW w:w="205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Բաք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խ</w:t>
            </w:r>
            <w:r w:rsidRPr="00244C4C">
              <w:rPr>
                <w:rFonts w:ascii="GHEA Grapalat" w:hAnsi="GHEA Grapalat" w:cs="Sylfaen"/>
              </w:rPr>
              <w:t>մորման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համար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չժանգոտող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պողպատից</w:t>
            </w:r>
            <w:r w:rsidRPr="00244C4C">
              <w:rPr>
                <w:rFonts w:ascii="GHEA Grapalat" w:hAnsi="GHEA Grapalat"/>
                <w:lang w:val="hy-AM"/>
              </w:rPr>
              <w:t xml:space="preserve"> (е</w:t>
            </w:r>
            <w:r w:rsidRPr="00244C4C">
              <w:rPr>
                <w:rFonts w:ascii="GHEA Grapalat" w:hAnsi="GHEA Grapalat"/>
                <w:lang w:val="ru-RU"/>
              </w:rPr>
              <w:t>мкость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из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нержавеющей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стали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для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брожжения</w:t>
            </w:r>
            <w:r w:rsidRPr="00244C4C">
              <w:rPr>
                <w:rFonts w:ascii="GHEA Grapalat" w:hAnsi="GHEA Grapalat"/>
              </w:rPr>
              <w:t xml:space="preserve">) 10,000 </w:t>
            </w:r>
            <w:r w:rsidRPr="00244C4C">
              <w:rPr>
                <w:rFonts w:ascii="GHEA Grapalat" w:hAnsi="GHEA Grapalat" w:cs="Sylfaen"/>
                <w:lang w:val="ru-RU"/>
              </w:rPr>
              <w:t>լ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</w:t>
            </w:r>
          </w:p>
        </w:tc>
        <w:tc>
          <w:tcPr>
            <w:tcW w:w="94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2,460,000</w:t>
            </w:r>
          </w:p>
        </w:tc>
        <w:tc>
          <w:tcPr>
            <w:tcW w:w="95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</w:p>
        </w:tc>
      </w:tr>
      <w:tr w:rsidR="00F3536E" w:rsidRPr="00244C4C" w:rsidTr="00897377">
        <w:tc>
          <w:tcPr>
            <w:tcW w:w="29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</w:t>
            </w:r>
          </w:p>
        </w:tc>
        <w:tc>
          <w:tcPr>
            <w:tcW w:w="205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Պիտակավորման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և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շշալցման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սարքավորում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</w:t>
            </w:r>
          </w:p>
        </w:tc>
        <w:tc>
          <w:tcPr>
            <w:tcW w:w="94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3,000,000</w:t>
            </w:r>
          </w:p>
        </w:tc>
        <w:tc>
          <w:tcPr>
            <w:tcW w:w="95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</w:p>
        </w:tc>
      </w:tr>
      <w:tr w:rsidR="00F3536E" w:rsidRPr="00244C4C" w:rsidTr="00897377">
        <w:tc>
          <w:tcPr>
            <w:tcW w:w="29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9</w:t>
            </w:r>
          </w:p>
        </w:tc>
        <w:tc>
          <w:tcPr>
            <w:tcW w:w="205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Օղու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խմորման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և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սպիրտի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ստացման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սարքավորում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</w:t>
            </w:r>
          </w:p>
        </w:tc>
        <w:tc>
          <w:tcPr>
            <w:tcW w:w="94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5,000,000</w:t>
            </w:r>
          </w:p>
        </w:tc>
        <w:tc>
          <w:tcPr>
            <w:tcW w:w="95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</w:p>
        </w:tc>
      </w:tr>
      <w:tr w:rsidR="00F3536E" w:rsidRPr="00244C4C" w:rsidTr="00897377">
        <w:tc>
          <w:tcPr>
            <w:tcW w:w="29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</w:t>
            </w:r>
          </w:p>
        </w:tc>
        <w:tc>
          <w:tcPr>
            <w:tcW w:w="205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Սառնարանային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ագրեգատներ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</w:t>
            </w:r>
          </w:p>
        </w:tc>
        <w:tc>
          <w:tcPr>
            <w:tcW w:w="94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10,000,000</w:t>
            </w:r>
          </w:p>
        </w:tc>
        <w:tc>
          <w:tcPr>
            <w:tcW w:w="95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</w:p>
        </w:tc>
      </w:tr>
      <w:tr w:rsidR="00F3536E" w:rsidRPr="00244C4C" w:rsidTr="00897377">
        <w:tc>
          <w:tcPr>
            <w:tcW w:w="29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2050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lang w:val="hy-AM"/>
              </w:rPr>
              <w:t>`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</w:p>
        </w:tc>
        <w:tc>
          <w:tcPr>
            <w:tcW w:w="94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</w:p>
        </w:tc>
        <w:tc>
          <w:tcPr>
            <w:tcW w:w="951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75 820 000</w:t>
            </w:r>
          </w:p>
        </w:tc>
      </w:tr>
    </w:tbl>
    <w:p w:rsidR="00F3536E" w:rsidRPr="00244C4C" w:rsidRDefault="00F3536E" w:rsidP="00897377">
      <w:pPr>
        <w:rPr>
          <w:rFonts w:ascii="GHEA Grapalat" w:hAnsi="GHEA Grapalat"/>
          <w:lang w:val="hy-AM"/>
        </w:rPr>
      </w:pPr>
    </w:p>
    <w:p w:rsidR="00F3536E" w:rsidRPr="00244C4C" w:rsidRDefault="00F3536E" w:rsidP="0089737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*- </w:t>
      </w:r>
      <w:r w:rsidRPr="00244C4C">
        <w:rPr>
          <w:rFonts w:ascii="GHEA Grapalat" w:hAnsi="GHEA Grapalat" w:cs="Sylfaen"/>
          <w:lang w:val="hy-AM"/>
        </w:rPr>
        <w:t>Փոխարկված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` 1 </w:t>
      </w:r>
      <w:r w:rsidRPr="00244C4C">
        <w:rPr>
          <w:rFonts w:ascii="GHEA Grapalat" w:hAnsi="GHEA Grapalat" w:cs="Sylfaen"/>
          <w:lang w:val="hy-AM"/>
        </w:rPr>
        <w:t>ԱՄՆ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դոլար</w:t>
      </w:r>
      <w:r w:rsidRPr="00244C4C">
        <w:rPr>
          <w:rFonts w:ascii="GHEA Grapalat" w:hAnsi="GHEA Grapalat"/>
          <w:lang w:val="hy-AM"/>
        </w:rPr>
        <w:t xml:space="preserve">= 407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փոխարժեքով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9737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Այսպիսով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8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կետերի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ձեռքբերվող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ագրեգատների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606 560 000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97377">
      <w:pPr>
        <w:rPr>
          <w:rFonts w:ascii="GHEA Grapalat" w:hAnsi="GHEA Grapalat"/>
          <w:lang w:val="hy-AM"/>
        </w:rPr>
      </w:pPr>
    </w:p>
    <w:p w:rsidR="00F3536E" w:rsidRPr="00244C4C" w:rsidRDefault="00F3536E" w:rsidP="00897377">
      <w:pPr>
        <w:rPr>
          <w:rFonts w:ascii="GHEA Grapalat" w:hAnsi="GHEA Grapalat"/>
        </w:rPr>
      </w:pPr>
      <w:r w:rsidRPr="00244C4C">
        <w:rPr>
          <w:rFonts w:ascii="GHEA Grapalat" w:hAnsi="GHEA Grapalat"/>
          <w:lang w:val="hy-AM"/>
        </w:rPr>
        <w:t xml:space="preserve">3.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</w:t>
      </w:r>
      <w:r w:rsidRPr="00244C4C">
        <w:rPr>
          <w:rFonts w:ascii="GHEA Grapalat" w:hAnsi="GHEA Grapalat" w:cs="Sylfaen"/>
          <w:lang w:val="hy-AM"/>
        </w:rPr>
        <w:t>րանսպորտային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</w:t>
      </w:r>
      <w:r w:rsidRPr="00244C4C">
        <w:rPr>
          <w:rFonts w:ascii="GHEA Grapalat" w:hAnsi="GHEA Grapalat"/>
          <w:lang w:val="hy-AM"/>
        </w:rPr>
        <w:t>.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555"/>
        <w:gridCol w:w="3899"/>
        <w:gridCol w:w="1461"/>
        <w:gridCol w:w="1809"/>
        <w:gridCol w:w="1767"/>
      </w:tblGrid>
      <w:tr w:rsidR="00F3536E" w:rsidRPr="00244C4C" w:rsidTr="00897377">
        <w:tc>
          <w:tcPr>
            <w:tcW w:w="296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NN</w:t>
            </w:r>
          </w:p>
        </w:tc>
        <w:tc>
          <w:tcPr>
            <w:tcW w:w="20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Տրանսպորտային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միջոցի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անվանումը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նշանակությունը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Ընդհանուր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քանակը</w:t>
            </w:r>
          </w:p>
        </w:tc>
        <w:tc>
          <w:tcPr>
            <w:tcW w:w="95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Միավորի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շուկայական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գինը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</w:rPr>
              <w:t>(</w:t>
            </w:r>
            <w:r w:rsidRPr="00244C4C">
              <w:rPr>
                <w:rFonts w:ascii="GHEA Grapalat" w:hAnsi="GHEA Grapalat" w:cs="Sylfaen"/>
              </w:rPr>
              <w:t>հզ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դրամ</w:t>
            </w:r>
            <w:r w:rsidRPr="00244C4C">
              <w:rPr>
                <w:rFonts w:ascii="GHEA Grapalat" w:hAnsi="GHEA Grapalat"/>
              </w:rPr>
              <w:t xml:space="preserve">) * </w:t>
            </w:r>
          </w:p>
        </w:tc>
        <w:tc>
          <w:tcPr>
            <w:tcW w:w="93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Ընդհանուր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գումար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(</w:t>
            </w:r>
            <w:r w:rsidRPr="00244C4C">
              <w:rPr>
                <w:rFonts w:ascii="GHEA Grapalat" w:hAnsi="GHEA Grapalat" w:cs="Sylfaen"/>
                <w:lang w:val="ru-RU"/>
              </w:rPr>
              <w:t>հզ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դրամ</w:t>
            </w:r>
            <w:r w:rsidRPr="00244C4C">
              <w:rPr>
                <w:rFonts w:ascii="GHEA Grapalat" w:hAnsi="GHEA Grapalat"/>
                <w:lang w:val="hy-AM"/>
              </w:rPr>
              <w:t>)</w:t>
            </w:r>
          </w:p>
        </w:tc>
      </w:tr>
      <w:tr w:rsidR="00F3536E" w:rsidRPr="00244C4C" w:rsidTr="00897377">
        <w:tc>
          <w:tcPr>
            <w:tcW w:w="29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20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</w:rPr>
              <w:t>«</w:t>
            </w:r>
            <w:r w:rsidRPr="00244C4C">
              <w:rPr>
                <w:rFonts w:ascii="GHEA Grapalat" w:hAnsi="GHEA Grapalat" w:cs="Sylfaen"/>
                <w:lang w:val="ru-RU"/>
              </w:rPr>
              <w:t>Ֆորդ</w:t>
            </w:r>
            <w:r w:rsidRPr="00244C4C">
              <w:rPr>
                <w:rFonts w:ascii="GHEA Grapalat" w:hAnsi="GHEA Grapalat"/>
              </w:rPr>
              <w:t>-</w:t>
            </w:r>
            <w:r w:rsidRPr="00244C4C">
              <w:rPr>
                <w:rFonts w:ascii="GHEA Grapalat" w:hAnsi="GHEA Grapalat" w:cs="Sylfaen"/>
                <w:lang w:val="ru-RU"/>
              </w:rPr>
              <w:t>տրանզիտ</w:t>
            </w:r>
            <w:r w:rsidRPr="00244C4C">
              <w:rPr>
                <w:rFonts w:ascii="GHEA Grapalat" w:hAnsi="GHEA Grapalat"/>
              </w:rPr>
              <w:t xml:space="preserve">» </w:t>
            </w:r>
            <w:r w:rsidRPr="00244C4C">
              <w:rPr>
                <w:rFonts w:ascii="GHEA Grapalat" w:hAnsi="GHEA Grapalat" w:cs="Sylfaen"/>
                <w:lang w:val="ru-RU"/>
              </w:rPr>
              <w:t>մակնիշի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ավտոմեքենա</w:t>
            </w:r>
            <w:r w:rsidRPr="00244C4C">
              <w:rPr>
                <w:rFonts w:ascii="GHEA Grapalat" w:hAnsi="GHEA Grapalat"/>
              </w:rPr>
              <w:t xml:space="preserve"> (</w:t>
            </w:r>
            <w:r w:rsidRPr="00244C4C">
              <w:rPr>
                <w:rFonts w:ascii="GHEA Grapalat" w:hAnsi="GHEA Grapalat"/>
                <w:lang w:val="hy-AM"/>
              </w:rPr>
              <w:t xml:space="preserve">2,4-2,6 </w:t>
            </w:r>
            <w:r w:rsidRPr="00244C4C">
              <w:rPr>
                <w:rFonts w:ascii="GHEA Grapalat" w:hAnsi="GHEA Grapalat" w:cs="Sylfaen"/>
                <w:lang w:val="hy-AM"/>
              </w:rPr>
              <w:t>տոննա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տարողությամբ</w:t>
            </w:r>
            <w:r w:rsidRPr="00244C4C">
              <w:rPr>
                <w:rFonts w:ascii="GHEA Grapalat" w:hAnsi="GHEA Grapalat"/>
              </w:rPr>
              <w:t>)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95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11,350,000</w:t>
            </w:r>
          </w:p>
        </w:tc>
        <w:tc>
          <w:tcPr>
            <w:tcW w:w="93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11,350,000</w:t>
            </w:r>
          </w:p>
        </w:tc>
      </w:tr>
      <w:tr w:rsidR="00F3536E" w:rsidRPr="00244C4C" w:rsidTr="00897377">
        <w:tc>
          <w:tcPr>
            <w:tcW w:w="29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</w:t>
            </w:r>
          </w:p>
        </w:tc>
        <w:tc>
          <w:tcPr>
            <w:tcW w:w="20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hyperlink r:id="rId24" w:history="1">
              <w:r w:rsidRPr="00244C4C">
                <w:rPr>
                  <w:rFonts w:ascii="GHEA Grapalat" w:hAnsi="GHEA Grapalat"/>
                  <w:lang w:val="hy-AM"/>
                </w:rPr>
                <w:t>ГАЗ-3302 "ГАЗель"</w:t>
              </w:r>
            </w:hyperlink>
            <w:r w:rsidRPr="00244C4C">
              <w:rPr>
                <w:rFonts w:ascii="GHEA Grapalat" w:hAnsi="GHEA Grapalat"/>
                <w:lang w:val="hy-AM"/>
              </w:rPr>
              <w:t xml:space="preserve"> /</w:t>
            </w:r>
            <w:r w:rsidRPr="00244C4C">
              <w:rPr>
                <w:rFonts w:ascii="GHEA Grapalat" w:hAnsi="GHEA Grapalat" w:cs="Sylfaen"/>
                <w:lang w:val="hy-AM"/>
              </w:rPr>
              <w:t>բորտային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</w:t>
            </w:r>
          </w:p>
        </w:tc>
        <w:tc>
          <w:tcPr>
            <w:tcW w:w="95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4 070 000</w:t>
            </w:r>
          </w:p>
        </w:tc>
        <w:tc>
          <w:tcPr>
            <w:tcW w:w="93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ru-RU"/>
              </w:rPr>
              <w:t>4 070 000</w:t>
            </w:r>
          </w:p>
        </w:tc>
      </w:tr>
      <w:tr w:rsidR="00F3536E" w:rsidRPr="00244C4C" w:rsidTr="00897377">
        <w:tc>
          <w:tcPr>
            <w:tcW w:w="29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</w:t>
            </w:r>
          </w:p>
        </w:tc>
        <w:tc>
          <w:tcPr>
            <w:tcW w:w="20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hyperlink r:id="rId25" w:history="1">
              <w:r w:rsidRPr="00244C4C">
                <w:rPr>
                  <w:rFonts w:ascii="GHEA Grapalat" w:hAnsi="GHEA Grapalat"/>
                  <w:lang w:val="hy-AM"/>
                </w:rPr>
                <w:t>ГАЗ-2705 "ГАЗель"</w:t>
              </w:r>
            </w:hyperlink>
            <w:r w:rsidRPr="00244C4C">
              <w:rPr>
                <w:rFonts w:ascii="GHEA Grapalat" w:hAnsi="GHEA Grapalat"/>
                <w:lang w:val="hy-AM"/>
              </w:rPr>
              <w:t xml:space="preserve"> /</w:t>
            </w:r>
            <w:r w:rsidRPr="00244C4C">
              <w:rPr>
                <w:rFonts w:ascii="GHEA Grapalat" w:hAnsi="GHEA Grapalat" w:cs="Sylfaen"/>
                <w:lang w:val="ru-RU"/>
              </w:rPr>
              <w:t>ֆուրգոն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</w:t>
            </w:r>
          </w:p>
        </w:tc>
        <w:tc>
          <w:tcPr>
            <w:tcW w:w="95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4 070 000</w:t>
            </w:r>
          </w:p>
        </w:tc>
        <w:tc>
          <w:tcPr>
            <w:tcW w:w="93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4 070 000</w:t>
            </w:r>
          </w:p>
        </w:tc>
      </w:tr>
      <w:tr w:rsidR="00F3536E" w:rsidRPr="00244C4C" w:rsidTr="00897377">
        <w:tc>
          <w:tcPr>
            <w:tcW w:w="29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</w:rPr>
            </w:pPr>
          </w:p>
        </w:tc>
        <w:tc>
          <w:tcPr>
            <w:tcW w:w="20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lang w:val="hy-AM"/>
              </w:rPr>
              <w:t>`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56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934" w:type="pct"/>
            <w:vAlign w:val="center"/>
          </w:tcPr>
          <w:p w:rsidR="00F3536E" w:rsidRPr="00244C4C" w:rsidRDefault="00F3536E" w:rsidP="0089737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19 490 000</w:t>
            </w:r>
          </w:p>
        </w:tc>
      </w:tr>
    </w:tbl>
    <w:p w:rsidR="00F3536E" w:rsidRPr="00244C4C" w:rsidRDefault="00F3536E" w:rsidP="00962C5F">
      <w:pPr>
        <w:rPr>
          <w:rFonts w:ascii="GHEA Grapalat" w:hAnsi="GHEA Grapalat"/>
          <w:color w:val="FF0000"/>
          <w:lang w:val="hy-AM"/>
        </w:rPr>
      </w:pPr>
    </w:p>
    <w:p w:rsidR="00F3536E" w:rsidRPr="00244C4C" w:rsidRDefault="00F3536E" w:rsidP="003605A6">
      <w:pPr>
        <w:rPr>
          <w:rFonts w:ascii="GHEA Grapalat" w:hAnsi="GHEA Grapalat"/>
          <w:color w:val="FF0000"/>
          <w:lang w:val="hy-AM"/>
        </w:rPr>
      </w:pPr>
      <w:r w:rsidRPr="00244C4C">
        <w:rPr>
          <w:rFonts w:ascii="GHEA Grapalat" w:hAnsi="GHEA Grapalat" w:cs="Sylfaen"/>
          <w:lang w:val="hy-AM"/>
        </w:rPr>
        <w:t>Այսպիսով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8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կետերի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ձեռքբերվող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ավտոտրանսպորտային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155 920 000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962C5F">
      <w:pPr>
        <w:rPr>
          <w:rFonts w:ascii="GHEA Grapalat" w:hAnsi="GHEA Grapalat"/>
          <w:lang w:val="hy-AM"/>
        </w:rPr>
      </w:pPr>
    </w:p>
    <w:p w:rsidR="00F3536E" w:rsidRPr="00244C4C" w:rsidRDefault="00F3536E" w:rsidP="003605A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4. </w:t>
      </w:r>
      <w:r w:rsidRPr="00244C4C">
        <w:rPr>
          <w:rFonts w:ascii="GHEA Grapalat" w:hAnsi="GHEA Grapalat" w:cs="Sylfaen"/>
          <w:lang w:val="hy-AM"/>
        </w:rPr>
        <w:t>Աշխատուժի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հանդեպ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ժամանակաշրջանում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աշխատավարձերի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24,850,000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ֆոնդի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962C5F">
      <w:pPr>
        <w:rPr>
          <w:rFonts w:ascii="GHEA Grapalat" w:hAnsi="GHEA Grapalat"/>
          <w:lang w:val="hy-AM"/>
        </w:rPr>
      </w:pPr>
    </w:p>
    <w:p w:rsidR="00F3536E" w:rsidRPr="00244C4C" w:rsidRDefault="00F3536E" w:rsidP="0056346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5. </w:t>
      </w: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բիզնեսի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նյութերի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</w:t>
      </w:r>
      <w:r w:rsidRPr="00244C4C">
        <w:rPr>
          <w:rFonts w:ascii="GHEA Grapalat" w:hAnsi="GHEA Grapalat"/>
          <w:lang w:val="hy-AM"/>
        </w:rPr>
        <w:t xml:space="preserve"> 121,312,000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ձեռքբերվող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ագրեգատների</w:t>
      </w:r>
      <w:r w:rsidRPr="00244C4C">
        <w:rPr>
          <w:rFonts w:ascii="GHEA Grapalat" w:hAnsi="GHEA Grapalat"/>
          <w:lang w:val="hy-AM"/>
        </w:rPr>
        <w:t xml:space="preserve"> 20%-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/>
          <w:lang w:val="hy-AM"/>
        </w:rPr>
        <w:t>):</w:t>
      </w:r>
    </w:p>
    <w:p w:rsidR="00F3536E" w:rsidRPr="00244C4C" w:rsidRDefault="00F3536E" w:rsidP="00563464">
      <w:pPr>
        <w:rPr>
          <w:rFonts w:ascii="GHEA Grapalat" w:hAnsi="GHEA Grapalat"/>
          <w:lang w:val="hy-AM"/>
        </w:rPr>
      </w:pPr>
    </w:p>
    <w:p w:rsidR="00F3536E" w:rsidRPr="00244C4C" w:rsidRDefault="00F3536E" w:rsidP="0056346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6.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գինեհումքի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գնորդներ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գինիներ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ընկերությունները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արտերկիր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ISO </w:t>
      </w:r>
      <w:r w:rsidRPr="00244C4C">
        <w:rPr>
          <w:rFonts w:ascii="GHEA Grapalat" w:hAnsi="GHEA Grapalat" w:cs="Sylfaen"/>
          <w:lang w:val="hy-AM"/>
        </w:rPr>
        <w:t>որակի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առաջանում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կարժենա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48,840,000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* (*-</w:t>
      </w:r>
      <w:r w:rsidRPr="00244C4C">
        <w:rPr>
          <w:rFonts w:ascii="GHEA Grapalat" w:hAnsi="GHEA Grapalat" w:cs="Sylfaen"/>
          <w:lang w:val="hy-AM"/>
        </w:rPr>
        <w:t>Փոխարկված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` 1 </w:t>
      </w:r>
      <w:r w:rsidRPr="00244C4C">
        <w:rPr>
          <w:rFonts w:ascii="GHEA Grapalat" w:hAnsi="GHEA Grapalat" w:cs="Sylfaen"/>
          <w:lang w:val="hy-AM"/>
        </w:rPr>
        <w:t>ԱՄՆ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դոլար</w:t>
      </w:r>
      <w:r w:rsidRPr="00244C4C">
        <w:rPr>
          <w:rFonts w:ascii="GHEA Grapalat" w:hAnsi="GHEA Grapalat"/>
          <w:lang w:val="hy-AM"/>
        </w:rPr>
        <w:t xml:space="preserve">= 407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փոխարժեքով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Հետագայում</w:t>
      </w:r>
      <w:r w:rsidRPr="00244C4C">
        <w:rPr>
          <w:rFonts w:ascii="GHEA Grapalat" w:hAnsi="GHEA Grapalat"/>
          <w:lang w:val="hy-AM"/>
        </w:rPr>
        <w:t xml:space="preserve">` 2-3 </w:t>
      </w:r>
      <w:r w:rsidRPr="00244C4C">
        <w:rPr>
          <w:rFonts w:ascii="GHEA Grapalat" w:hAnsi="GHEA Grapalat" w:cs="Sylfaen"/>
          <w:lang w:val="hy-AM"/>
        </w:rPr>
        <w:t>տարին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կկատարի</w:t>
      </w:r>
      <w:r w:rsidRPr="00244C4C">
        <w:rPr>
          <w:rFonts w:ascii="GHEA Grapalat" w:hAnsi="GHEA Grapalat"/>
          <w:lang w:val="hy-AM"/>
        </w:rPr>
        <w:t xml:space="preserve"> 16,280,000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>* (*-</w:t>
      </w:r>
      <w:r w:rsidRPr="00244C4C">
        <w:rPr>
          <w:rFonts w:ascii="GHEA Grapalat" w:hAnsi="GHEA Grapalat" w:cs="Sylfaen"/>
          <w:lang w:val="hy-AM"/>
        </w:rPr>
        <w:t>Փոխարկված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` 1 </w:t>
      </w:r>
      <w:r w:rsidRPr="00244C4C">
        <w:rPr>
          <w:rFonts w:ascii="GHEA Grapalat" w:hAnsi="GHEA Grapalat" w:cs="Sylfaen"/>
          <w:lang w:val="hy-AM"/>
        </w:rPr>
        <w:t>ԱՄՆ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դոլար</w:t>
      </w:r>
      <w:r w:rsidRPr="00244C4C">
        <w:rPr>
          <w:rFonts w:ascii="GHEA Grapalat" w:hAnsi="GHEA Grapalat"/>
          <w:lang w:val="hy-AM"/>
        </w:rPr>
        <w:t xml:space="preserve">= 407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փոխարժեքով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սերտիֆիկացման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323EC">
      <w:pPr>
        <w:pStyle w:val="Heading3"/>
        <w:rPr>
          <w:rFonts w:ascii="GHEA Grapalat" w:hAnsi="GHEA Grapalat"/>
          <w:lang w:val="hy-AM"/>
        </w:rPr>
      </w:pPr>
      <w:bookmarkStart w:id="32" w:name="_Toc345447067"/>
      <w:bookmarkStart w:id="33" w:name="_Toc361930906"/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կառավարում</w:t>
      </w:r>
      <w:bookmarkEnd w:id="32"/>
      <w:bookmarkEnd w:id="33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3323EC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Կազմակերպաիրավական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ձևը</w:t>
      </w:r>
    </w:p>
    <w:p w:rsidR="00F3536E" w:rsidRPr="00F6081A" w:rsidRDefault="00F3536E" w:rsidP="00D41408">
      <w:pPr>
        <w:spacing w:before="120" w:line="240" w:lineRule="auto"/>
        <w:rPr>
          <w:rFonts w:ascii="GHEA Grapalat" w:hAnsi="GHEA Grapalat" w:cs="Sylfaen"/>
          <w:szCs w:val="24"/>
          <w:lang w:val="hy-AM"/>
        </w:rPr>
      </w:pPr>
      <w:r w:rsidRPr="00244C4C">
        <w:rPr>
          <w:rFonts w:ascii="GHEA Grapalat" w:hAnsi="GHEA Grapalat" w:cs="Sylfaen"/>
          <w:lang w:val="hy-AM"/>
        </w:rPr>
        <w:t>Կազմակերպական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Փակ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Բաժնետիրական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Ընկերություն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ՓԲԸ</w:t>
      </w:r>
      <w:r w:rsidRPr="00244C4C">
        <w:rPr>
          <w:rFonts w:ascii="GHEA Grapalat" w:hAnsi="GHEA Grapalat"/>
          <w:lang w:val="hy-AM"/>
        </w:rPr>
        <w:t>)</w:t>
      </w:r>
      <w:r w:rsidRPr="00D41408">
        <w:rPr>
          <w:rFonts w:ascii="GHEA Grapalat" w:hAnsi="GHEA Grapalat"/>
          <w:lang w:val="hy-AM"/>
        </w:rPr>
        <w:t>:</w:t>
      </w:r>
      <w:r w:rsidRPr="00244C4C">
        <w:rPr>
          <w:rFonts w:ascii="GHEA Grapalat" w:hAnsi="GHEA Grapalat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Ֆինանսավորում</w:t>
      </w:r>
      <w:r w:rsidRPr="00D41408">
        <w:rPr>
          <w:rFonts w:ascii="GHEA Grapalat" w:hAnsi="GHEA Grapalat" w:cs="Sylfaen"/>
          <w:szCs w:val="24"/>
          <w:lang w:val="hy-AM"/>
        </w:rPr>
        <w:t>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առաջարկվում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է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կատարել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ներդրումային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կապիտալի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համաֆինանսավորման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միջոցով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որը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իրականացնելու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համար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առաջարկվում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է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ստեղծել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զարգացման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հիմնադրամ</w:t>
      </w:r>
      <w:r w:rsidRPr="00D14BC2">
        <w:rPr>
          <w:rFonts w:ascii="GHEA Grapalat" w:hAnsi="GHEA Grapalat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Հիմնադրամի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ներդրումային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միջոցները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նախատեսվում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է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ձևավորել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պետական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և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հովանավորների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կողմից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ներդրվող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միջոցներից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ստեղծելով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անհրաժեշտ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չափի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դրամագլուխ</w:t>
      </w:r>
      <w:r w:rsidRPr="00D41408">
        <w:rPr>
          <w:rFonts w:ascii="GHEA Grapalat" w:hAnsi="GHEA Grapalat" w:cs="Sylfaen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Հիմնադրամի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մասնակցությունը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նոր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ստեղծվող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ձեռնարկությունների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կապիտալի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մեջ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կլինի</w:t>
      </w:r>
      <w:r w:rsidRPr="00D14BC2">
        <w:rPr>
          <w:rFonts w:ascii="GHEA Grapalat" w:hAnsi="GHEA Grapalat"/>
          <w:szCs w:val="24"/>
          <w:lang w:val="hy-AM"/>
        </w:rPr>
        <w:t xml:space="preserve"> 20%-</w:t>
      </w:r>
      <w:r w:rsidRPr="00D14BC2">
        <w:rPr>
          <w:rFonts w:ascii="GHEA Grapalat" w:hAnsi="GHEA Grapalat" w:cs="Sylfaen"/>
          <w:szCs w:val="24"/>
          <w:lang w:val="hy-AM"/>
        </w:rPr>
        <w:t>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սահմաններում</w:t>
      </w:r>
      <w:r w:rsidRPr="00D14BC2">
        <w:rPr>
          <w:rFonts w:ascii="GHEA Grapalat" w:hAnsi="GHEA Grapalat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Անհրաժեշտ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կապիտալի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ևս</w:t>
      </w:r>
      <w:r w:rsidRPr="00D14BC2">
        <w:rPr>
          <w:rFonts w:ascii="GHEA Grapalat" w:hAnsi="GHEA Grapalat"/>
          <w:szCs w:val="24"/>
          <w:lang w:val="hy-AM"/>
        </w:rPr>
        <w:t xml:space="preserve"> 30%-</w:t>
      </w:r>
      <w:r w:rsidRPr="00D14BC2">
        <w:rPr>
          <w:rFonts w:ascii="GHEA Grapalat" w:hAnsi="GHEA Grapalat" w:cs="Sylfaen"/>
          <w:szCs w:val="24"/>
          <w:lang w:val="hy-AM"/>
        </w:rPr>
        <w:t>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կտրամադրվի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մասնավոր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բանկերի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կողմից</w:t>
      </w:r>
      <w:r w:rsidRPr="00D14BC2">
        <w:rPr>
          <w:rFonts w:ascii="GHEA Grapalat" w:hAnsi="GHEA Grapalat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Հիմնադրամը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կհամագործակցի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հայաստանյան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բանկերից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մեկի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քանիսի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հետ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որպեսզի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նրանք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առավել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բարենպաստ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պայմաններ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առաջարկեն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մարզի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դիվերսիֆիկացման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ծրագրի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շրջանակներում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ստեղծվող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ձեռնարկություններին</w:t>
      </w:r>
      <w:r w:rsidRPr="00D14BC2">
        <w:rPr>
          <w:rFonts w:ascii="GHEA Grapalat" w:hAnsi="GHEA Grapalat"/>
          <w:szCs w:val="24"/>
          <w:lang w:val="hy-AM"/>
        </w:rPr>
        <w:t xml:space="preserve">:   </w:t>
      </w:r>
      <w:r w:rsidRPr="00D14BC2">
        <w:rPr>
          <w:rFonts w:ascii="GHEA Grapalat" w:hAnsi="GHEA Grapalat" w:cs="Sylfaen"/>
          <w:szCs w:val="24"/>
          <w:lang w:val="hy-AM"/>
        </w:rPr>
        <w:t>Այսպիսի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բարենպաստ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պայմաններ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ստեղծելուց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հետո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ակնկալվում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է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մասնավոր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հատվածի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կողմից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առավել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մեծ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հետաքրքրություն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Սյունիքում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ներդրումներ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կատարելու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նկատմամբ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ինչը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կդառնա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դիվերսիֆիկացման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ծրագրի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իրականացման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հաջողության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հիմքը</w:t>
      </w:r>
      <w:r w:rsidRPr="00D14BC2">
        <w:rPr>
          <w:rFonts w:ascii="GHEA Grapalat" w:hAnsi="GHEA Grapalat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Ներդրողները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կկատարեն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ֆինանսավորման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մնացած</w:t>
      </w:r>
      <w:r w:rsidRPr="00D14BC2">
        <w:rPr>
          <w:rFonts w:ascii="GHEA Grapalat" w:hAnsi="GHEA Grapalat"/>
          <w:szCs w:val="24"/>
          <w:lang w:val="hy-AM"/>
        </w:rPr>
        <w:t xml:space="preserve"> 50%-</w:t>
      </w:r>
      <w:r w:rsidRPr="00D14BC2">
        <w:rPr>
          <w:rFonts w:ascii="GHEA Grapalat" w:hAnsi="GHEA Grapalat" w:cs="Sylfaen"/>
          <w:szCs w:val="24"/>
          <w:lang w:val="hy-AM"/>
        </w:rPr>
        <w:t>ը</w:t>
      </w:r>
      <w:r w:rsidRPr="00D14BC2">
        <w:rPr>
          <w:rFonts w:ascii="GHEA Grapalat" w:hAnsi="GHEA Grapalat"/>
          <w:szCs w:val="24"/>
          <w:lang w:val="hy-AM"/>
        </w:rPr>
        <w:t xml:space="preserve">:  </w:t>
      </w:r>
      <w:r w:rsidRPr="00D14BC2">
        <w:rPr>
          <w:rFonts w:ascii="GHEA Grapalat" w:hAnsi="GHEA Grapalat" w:cs="Sylfaen"/>
          <w:szCs w:val="24"/>
          <w:lang w:val="hy-AM"/>
        </w:rPr>
        <w:t>Ծրագրի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մեկնարկից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հետո</w:t>
      </w:r>
      <w:r w:rsidRPr="00D14BC2">
        <w:rPr>
          <w:rFonts w:ascii="GHEA Grapalat" w:hAnsi="GHEA Grapalat"/>
          <w:szCs w:val="24"/>
          <w:lang w:val="hy-AM"/>
        </w:rPr>
        <w:t xml:space="preserve"> 3-5 </w:t>
      </w:r>
      <w:r w:rsidRPr="00D14BC2">
        <w:rPr>
          <w:rFonts w:ascii="GHEA Grapalat" w:hAnsi="GHEA Grapalat" w:cs="Sylfaen"/>
          <w:szCs w:val="24"/>
          <w:lang w:val="hy-AM"/>
        </w:rPr>
        <w:t>տարիների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ընթացքում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իսկ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առանջին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դեպքերում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մինչև</w:t>
      </w:r>
      <w:r w:rsidRPr="00D14BC2">
        <w:rPr>
          <w:rFonts w:ascii="GHEA Grapalat" w:hAnsi="GHEA Grapalat"/>
          <w:szCs w:val="24"/>
          <w:lang w:val="hy-AM"/>
        </w:rPr>
        <w:t xml:space="preserve"> 10 </w:t>
      </w:r>
      <w:r w:rsidRPr="00D14BC2">
        <w:rPr>
          <w:rFonts w:ascii="GHEA Grapalat" w:hAnsi="GHEA Grapalat" w:cs="Sylfaen"/>
          <w:szCs w:val="24"/>
          <w:lang w:val="hy-AM"/>
        </w:rPr>
        <w:t>տարիների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ընթացքում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հիմնադրամը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կդադարեցնի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ձեռնարկություններում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մասնակցությունը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բաժնեմասը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ետ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վաճառելով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ձեռնարկությանը</w:t>
      </w:r>
      <w:r w:rsidRPr="00D14BC2">
        <w:rPr>
          <w:rFonts w:ascii="GHEA Grapalat" w:hAnsi="GHEA Grapalat"/>
          <w:szCs w:val="24"/>
          <w:lang w:val="hy-AM"/>
        </w:rPr>
        <w:t>:</w:t>
      </w:r>
    </w:p>
    <w:p w:rsidR="00F3536E" w:rsidRPr="00244C4C" w:rsidRDefault="00F3536E" w:rsidP="003323EC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պահանջները</w:t>
      </w:r>
    </w:p>
    <w:p w:rsidR="00F3536E" w:rsidRPr="00244C4C" w:rsidRDefault="00F3536E" w:rsidP="003323E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Գլխավոր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տնօրեն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իրականացնում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ղեկավարումը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սահմանում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ուղղությունները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վերահսկում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օղակի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թիմի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մենեջերների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ընդունում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ազատում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սահմանում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պարտականությունների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ուղղորդում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323EC">
      <w:pPr>
        <w:rPr>
          <w:rFonts w:ascii="GHEA Grapalat" w:hAnsi="GHEA Grapalat"/>
          <w:lang w:val="hy-AM"/>
        </w:rPr>
      </w:pPr>
    </w:p>
    <w:p w:rsidR="00F3536E" w:rsidRPr="00244C4C" w:rsidRDefault="00F3536E" w:rsidP="003323E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Փոխտնօրեն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Գլխավոր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ճարտարագետ</w:t>
      </w:r>
      <w:r w:rsidRPr="00244C4C">
        <w:rPr>
          <w:rFonts w:ascii="GHEA Grapalat" w:hAnsi="GHEA Grapalat"/>
          <w:lang w:val="hy-AM"/>
        </w:rPr>
        <w:t xml:space="preserve"> –</w:t>
      </w:r>
      <w:r w:rsidRPr="00244C4C">
        <w:rPr>
          <w:rFonts w:ascii="GHEA Grapalat" w:hAnsi="GHEA Grapalat" w:cs="Sylfaen"/>
          <w:lang w:val="hy-AM"/>
        </w:rPr>
        <w:t>պատասխանատուն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գործընթացի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անխափանությունը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պատասխանատու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ձեռքբերման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կազմակերպում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առօրյա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323EC">
      <w:pPr>
        <w:rPr>
          <w:rFonts w:ascii="GHEA Grapalat" w:hAnsi="GHEA Grapalat"/>
          <w:lang w:val="hy-AM"/>
        </w:rPr>
      </w:pPr>
    </w:p>
    <w:p w:rsidR="00F3536E" w:rsidRPr="00244C4C" w:rsidRDefault="00F3536E" w:rsidP="003323E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կառավարիչ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անմիջական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պատասխանատուն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ստորաբաժանման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առօրյա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օպերատիվ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ղեկավարումը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323EC">
      <w:pPr>
        <w:rPr>
          <w:rFonts w:ascii="GHEA Grapalat" w:hAnsi="GHEA Grapalat"/>
          <w:lang w:val="hy-AM"/>
        </w:rPr>
      </w:pPr>
    </w:p>
    <w:p w:rsidR="00F3536E" w:rsidRPr="00244C4C" w:rsidRDefault="00F3536E" w:rsidP="00D50AA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Ֆինանսիստ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հաշվապահ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իրականացնում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հաշվապահական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անխափան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փաստաթղթավորման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օրենսդրությանը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համապատասխանությունը</w:t>
      </w:r>
      <w:r w:rsidRPr="00244C4C">
        <w:rPr>
          <w:rFonts w:ascii="GHEA Grapalat" w:hAnsi="GHEA Grapalat"/>
          <w:lang w:val="hy-AM"/>
        </w:rPr>
        <w:t>: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2971"/>
        <w:gridCol w:w="981"/>
        <w:gridCol w:w="1543"/>
        <w:gridCol w:w="1961"/>
        <w:gridCol w:w="1927"/>
      </w:tblGrid>
      <w:tr w:rsidR="00F3536E" w:rsidRPr="00244C4C" w:rsidTr="00FF0B3B">
        <w:trPr>
          <w:trHeight w:val="256"/>
        </w:trPr>
        <w:tc>
          <w:tcPr>
            <w:tcW w:w="158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2667D5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Հաստիքի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անվանում</w:t>
            </w:r>
          </w:p>
        </w:tc>
        <w:tc>
          <w:tcPr>
            <w:tcW w:w="523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</w:p>
        </w:tc>
        <w:tc>
          <w:tcPr>
            <w:tcW w:w="822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Մշտական</w:t>
            </w:r>
          </w:p>
        </w:tc>
        <w:tc>
          <w:tcPr>
            <w:tcW w:w="1045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Ժամանակավոր</w:t>
            </w:r>
            <w:r w:rsidRPr="00244C4C">
              <w:rPr>
                <w:rFonts w:ascii="GHEA Grapalat" w:hAnsi="GHEA Grapalat"/>
              </w:rPr>
              <w:t>/</w:t>
            </w:r>
          </w:p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սեզոնային</w:t>
            </w:r>
          </w:p>
        </w:tc>
        <w:tc>
          <w:tcPr>
            <w:tcW w:w="1027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Որակավորված</w:t>
            </w:r>
          </w:p>
        </w:tc>
      </w:tr>
      <w:tr w:rsidR="00F3536E" w:rsidRPr="00244C4C" w:rsidTr="00FF0B3B">
        <w:trPr>
          <w:trHeight w:val="334"/>
        </w:trPr>
        <w:tc>
          <w:tcPr>
            <w:tcW w:w="1583" w:type="pct"/>
            <w:vAlign w:val="center"/>
          </w:tcPr>
          <w:p w:rsidR="00F3536E" w:rsidRPr="00244C4C" w:rsidRDefault="00F3536E" w:rsidP="002667D5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Ղեկավար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անձնակազմ</w:t>
            </w:r>
          </w:p>
        </w:tc>
        <w:tc>
          <w:tcPr>
            <w:tcW w:w="523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822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045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0</w:t>
            </w:r>
          </w:p>
        </w:tc>
        <w:tc>
          <w:tcPr>
            <w:tcW w:w="1027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</w:tr>
      <w:tr w:rsidR="00F3536E" w:rsidRPr="00244C4C" w:rsidTr="00FF0B3B">
        <w:trPr>
          <w:trHeight w:val="334"/>
        </w:trPr>
        <w:tc>
          <w:tcPr>
            <w:tcW w:w="1583" w:type="pct"/>
            <w:vAlign w:val="center"/>
          </w:tcPr>
          <w:p w:rsidR="00F3536E" w:rsidRPr="00244C4C" w:rsidRDefault="00F3536E" w:rsidP="002667D5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Փոխտնօրեն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Գլխավոր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ճարտարագետ</w:t>
            </w:r>
          </w:p>
        </w:tc>
        <w:tc>
          <w:tcPr>
            <w:tcW w:w="523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822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1045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0</w:t>
            </w:r>
          </w:p>
        </w:tc>
        <w:tc>
          <w:tcPr>
            <w:tcW w:w="1027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</w:tr>
      <w:tr w:rsidR="00F3536E" w:rsidRPr="00244C4C" w:rsidTr="00FF0B3B">
        <w:trPr>
          <w:trHeight w:val="334"/>
        </w:trPr>
        <w:tc>
          <w:tcPr>
            <w:tcW w:w="1583" w:type="pct"/>
            <w:vAlign w:val="center"/>
          </w:tcPr>
          <w:p w:rsidR="00F3536E" w:rsidRPr="00244C4C" w:rsidRDefault="00F3536E" w:rsidP="002667D5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Ֆինանսիստ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հաշվապահ</w:t>
            </w:r>
          </w:p>
        </w:tc>
        <w:tc>
          <w:tcPr>
            <w:tcW w:w="523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822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1045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0</w:t>
            </w:r>
          </w:p>
        </w:tc>
        <w:tc>
          <w:tcPr>
            <w:tcW w:w="1027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</w:tr>
      <w:tr w:rsidR="00F3536E" w:rsidRPr="00244C4C" w:rsidTr="00FF0B3B">
        <w:trPr>
          <w:trHeight w:val="284"/>
        </w:trPr>
        <w:tc>
          <w:tcPr>
            <w:tcW w:w="1583" w:type="pct"/>
            <w:vAlign w:val="center"/>
          </w:tcPr>
          <w:p w:rsidR="00F3536E" w:rsidRPr="00244C4C" w:rsidRDefault="00F3536E" w:rsidP="002667D5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Տարածքային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կառույցների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մենեջերներ</w:t>
            </w:r>
          </w:p>
        </w:tc>
        <w:tc>
          <w:tcPr>
            <w:tcW w:w="523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</w:t>
            </w:r>
          </w:p>
        </w:tc>
        <w:tc>
          <w:tcPr>
            <w:tcW w:w="822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</w:t>
            </w:r>
          </w:p>
        </w:tc>
        <w:tc>
          <w:tcPr>
            <w:tcW w:w="1045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0</w:t>
            </w:r>
          </w:p>
        </w:tc>
        <w:tc>
          <w:tcPr>
            <w:tcW w:w="1027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</w:t>
            </w:r>
          </w:p>
        </w:tc>
      </w:tr>
    </w:tbl>
    <w:p w:rsidR="00F3536E" w:rsidRPr="00244C4C" w:rsidRDefault="00F3536E" w:rsidP="00FF0B3B">
      <w:pPr>
        <w:pStyle w:val="Heading3"/>
        <w:rPr>
          <w:rFonts w:ascii="GHEA Grapalat" w:hAnsi="GHEA Grapalat"/>
        </w:rPr>
      </w:pPr>
      <w:bookmarkStart w:id="34" w:name="_Toc345447068"/>
      <w:bookmarkStart w:id="35" w:name="_Toc361930907"/>
      <w:r w:rsidRPr="00244C4C">
        <w:rPr>
          <w:rFonts w:ascii="GHEA Grapalat" w:hAnsi="GHEA Grapalat"/>
          <w:lang w:val="hy-AM"/>
        </w:rPr>
        <w:t>inputs</w:t>
      </w:r>
      <w:r w:rsidRPr="00244C4C">
        <w:rPr>
          <w:rFonts w:ascii="GHEA Grapalat" w:hAnsi="GHEA Grapalat"/>
        </w:rPr>
        <w:t xml:space="preserve"> (</w:t>
      </w:r>
      <w:r w:rsidRPr="00244C4C">
        <w:rPr>
          <w:rFonts w:ascii="GHEA Grapalat" w:hAnsi="GHEA Grapalat" w:cs="Sylfaen"/>
        </w:rPr>
        <w:t>աշխատուժի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հումքի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ներդրումներ</w:t>
      </w:r>
      <w:r w:rsidRPr="00244C4C">
        <w:rPr>
          <w:rFonts w:ascii="GHEA Grapalat" w:hAnsi="GHEA Grapalat"/>
        </w:rPr>
        <w:t>)</w:t>
      </w:r>
      <w:bookmarkEnd w:id="34"/>
      <w:bookmarkEnd w:id="35"/>
    </w:p>
    <w:p w:rsidR="00F3536E" w:rsidRPr="00244C4C" w:rsidRDefault="00F3536E" w:rsidP="00FF0B3B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Աշխատուժ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FF0B3B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կետերի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թանկարժեք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կպահանջվեն</w:t>
      </w:r>
      <w:r w:rsidRPr="00244C4C">
        <w:rPr>
          <w:rFonts w:ascii="GHEA Grapalat" w:hAnsi="GHEA Grapalat"/>
          <w:lang w:val="hy-AM"/>
        </w:rPr>
        <w:t xml:space="preserve"> 96 </w:t>
      </w:r>
      <w:r w:rsidRPr="00244C4C">
        <w:rPr>
          <w:rFonts w:ascii="GHEA Grapalat" w:hAnsi="GHEA Grapalat" w:cs="Sylfaen"/>
          <w:lang w:val="hy-AM"/>
        </w:rPr>
        <w:t>հոգի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մասնագետներ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բանվորներ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16 </w:t>
      </w:r>
      <w:r w:rsidRPr="00244C4C">
        <w:rPr>
          <w:rFonts w:ascii="GHEA Grapalat" w:hAnsi="GHEA Grapalat" w:cs="Sylfaen"/>
          <w:lang w:val="hy-AM"/>
        </w:rPr>
        <w:t>հոգի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վերապատրաստված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սպասարկող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տեխնիկական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անձնակազմ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962C5F">
      <w:pPr>
        <w:rPr>
          <w:rFonts w:ascii="GHEA Grapalat" w:hAnsi="GHEA Grapalat"/>
        </w:rPr>
      </w:pPr>
    </w:p>
    <w:p w:rsidR="00F3536E" w:rsidRPr="00244C4C" w:rsidRDefault="00F3536E" w:rsidP="00FF0B3B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Այսպիսով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անձնակազմի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բաշխվածքն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տեսքը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962C5F">
      <w:pPr>
        <w:rPr>
          <w:rFonts w:ascii="GHEA Grapalat" w:hAnsi="GHEA Grapalat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/>
      </w:tblPr>
      <w:tblGrid>
        <w:gridCol w:w="3339"/>
        <w:gridCol w:w="854"/>
        <w:gridCol w:w="1167"/>
        <w:gridCol w:w="2331"/>
        <w:gridCol w:w="1692"/>
      </w:tblGrid>
      <w:tr w:rsidR="00F3536E" w:rsidRPr="00244C4C" w:rsidTr="00FF0B3B">
        <w:trPr>
          <w:trHeight w:val="256"/>
        </w:trPr>
        <w:tc>
          <w:tcPr>
            <w:tcW w:w="1576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FF0B3B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Հաստիքի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անվանում</w:t>
            </w:r>
          </w:p>
        </w:tc>
        <w:tc>
          <w:tcPr>
            <w:tcW w:w="479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</w:p>
        </w:tc>
        <w:tc>
          <w:tcPr>
            <w:tcW w:w="622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Մշտական</w:t>
            </w:r>
          </w:p>
        </w:tc>
        <w:tc>
          <w:tcPr>
            <w:tcW w:w="1451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Ժամանակավոր</w:t>
            </w:r>
            <w:r w:rsidRPr="00244C4C">
              <w:rPr>
                <w:rFonts w:ascii="GHEA Grapalat" w:hAnsi="GHEA Grapalat"/>
              </w:rPr>
              <w:t>/</w:t>
            </w:r>
          </w:p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սեզոնային</w:t>
            </w:r>
          </w:p>
        </w:tc>
        <w:tc>
          <w:tcPr>
            <w:tcW w:w="871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Որակավորված</w:t>
            </w:r>
          </w:p>
        </w:tc>
      </w:tr>
      <w:tr w:rsidR="00F3536E" w:rsidRPr="00244C4C" w:rsidTr="00FF0B3B">
        <w:trPr>
          <w:trHeight w:val="284"/>
        </w:trPr>
        <w:tc>
          <w:tcPr>
            <w:tcW w:w="1576" w:type="pct"/>
            <w:vAlign w:val="center"/>
          </w:tcPr>
          <w:p w:rsidR="00F3536E" w:rsidRPr="00244C4C" w:rsidRDefault="00F3536E" w:rsidP="00FF0B3B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Մասնագետներ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բանվորական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479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96</w:t>
            </w:r>
          </w:p>
        </w:tc>
        <w:tc>
          <w:tcPr>
            <w:tcW w:w="622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96</w:t>
            </w:r>
          </w:p>
        </w:tc>
        <w:tc>
          <w:tcPr>
            <w:tcW w:w="1451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871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96</w:t>
            </w:r>
          </w:p>
        </w:tc>
      </w:tr>
      <w:tr w:rsidR="00F3536E" w:rsidRPr="00244C4C" w:rsidTr="00FF0B3B">
        <w:trPr>
          <w:trHeight w:val="284"/>
        </w:trPr>
        <w:tc>
          <w:tcPr>
            <w:tcW w:w="1576" w:type="pct"/>
            <w:vAlign w:val="center"/>
          </w:tcPr>
          <w:p w:rsidR="00F3536E" w:rsidRPr="00244C4C" w:rsidRDefault="00F3536E" w:rsidP="00FF0B3B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Սպասարկող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տեխնիկական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479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16</w:t>
            </w:r>
          </w:p>
        </w:tc>
        <w:tc>
          <w:tcPr>
            <w:tcW w:w="622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16</w:t>
            </w:r>
          </w:p>
        </w:tc>
        <w:tc>
          <w:tcPr>
            <w:tcW w:w="1451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871" w:type="pct"/>
            <w:vAlign w:val="center"/>
          </w:tcPr>
          <w:p w:rsidR="00F3536E" w:rsidRPr="00244C4C" w:rsidRDefault="00F3536E" w:rsidP="00FF0B3B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16</w:t>
            </w:r>
          </w:p>
        </w:tc>
      </w:tr>
    </w:tbl>
    <w:p w:rsidR="00F3536E" w:rsidRPr="00244C4C" w:rsidRDefault="00F3536E" w:rsidP="00962C5F">
      <w:pPr>
        <w:rPr>
          <w:rFonts w:ascii="GHEA Grapalat" w:hAnsi="GHEA Grapalat"/>
          <w:color w:val="FF0000"/>
        </w:rPr>
      </w:pPr>
    </w:p>
    <w:p w:rsidR="00F3536E" w:rsidRPr="00244C4C" w:rsidRDefault="00F3536E" w:rsidP="00FF0B3B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Հումք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</w:t>
      </w:r>
    </w:p>
    <w:p w:rsidR="00F3536E" w:rsidRPr="00244C4C" w:rsidRDefault="00F3536E" w:rsidP="00FF0B3B">
      <w:pPr>
        <w:rPr>
          <w:rFonts w:ascii="GHEA Grapalat" w:hAnsi="GHEA Grapalat"/>
          <w:color w:val="FF0000"/>
        </w:rPr>
      </w:pPr>
      <w:r w:rsidRPr="00244C4C">
        <w:rPr>
          <w:rFonts w:ascii="GHEA Grapalat" w:hAnsi="GHEA Grapalat" w:cs="Sylfaen"/>
        </w:rPr>
        <w:t>Ինչպես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արդեն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բազմիցս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նշվել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մթերման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կետերի</w:t>
      </w:r>
      <w:r w:rsidRPr="00244C4C">
        <w:rPr>
          <w:rFonts w:ascii="GHEA Grapalat" w:hAnsi="GHEA Grapalat"/>
        </w:rPr>
        <w:t>/</w:t>
      </w:r>
      <w:r w:rsidRPr="00244C4C">
        <w:rPr>
          <w:rFonts w:ascii="GHEA Grapalat" w:hAnsi="GHEA Grapalat" w:cs="Sylfaen"/>
        </w:rPr>
        <w:t>արտադրամասերի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hy-AM"/>
        </w:rPr>
        <w:t>անխափան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ծագման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Նույնը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պրոցեսին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քիմիական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նյութերի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կոնսերվանտների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կբերվեն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արտերկրից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ներմուծող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կնքված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>:</w:t>
      </w:r>
      <w:r w:rsidRPr="00244C4C">
        <w:rPr>
          <w:rFonts w:ascii="GHEA Grapalat" w:hAnsi="GHEA Grapalat"/>
          <w:color w:val="FF0000"/>
          <w:lang w:val="hy-AM"/>
        </w:rPr>
        <w:t xml:space="preserve"> </w:t>
      </w:r>
    </w:p>
    <w:p w:rsidR="00F3536E" w:rsidRPr="00244C4C" w:rsidRDefault="00F3536E" w:rsidP="00FF0B3B">
      <w:pPr>
        <w:rPr>
          <w:rFonts w:ascii="GHEA Grapalat" w:hAnsi="GHEA Grapalat"/>
          <w:color w:val="FF0000"/>
        </w:rPr>
      </w:pPr>
    </w:p>
    <w:p w:rsidR="00F3536E" w:rsidRPr="00244C4C" w:rsidRDefault="00F3536E" w:rsidP="00FF0B3B">
      <w:pPr>
        <w:rPr>
          <w:rFonts w:ascii="GHEA Grapalat" w:hAnsi="GHEA Grapalat"/>
          <w:color w:val="FF0000"/>
          <w:lang w:val="hy-AM"/>
        </w:rPr>
      </w:pPr>
      <w:r w:rsidRPr="00244C4C">
        <w:rPr>
          <w:rFonts w:ascii="GHEA Grapalat" w:hAnsi="GHEA Grapalat" w:cs="Sylfaen"/>
          <w:lang w:val="hy-AM"/>
        </w:rPr>
        <w:t>Ձեռնարկությունների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ապագա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կենսագործունեության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հաջողության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լուրջ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մատչելիությունը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գնային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հասանելիության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իմաստով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շեշտը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ռուսական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ԱՊՀ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կրկին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հիշատակել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ՌԴ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Բելգորոդ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Պրոդմաշ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ՓԲԸ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Ուկրաինական</w:t>
      </w:r>
      <w:r w:rsidRPr="00244C4C">
        <w:rPr>
          <w:rFonts w:ascii="GHEA Grapalat" w:hAnsi="GHEA Grapalat"/>
          <w:lang w:val="hy-AM"/>
        </w:rPr>
        <w:t xml:space="preserve"> “</w:t>
      </w:r>
      <w:r w:rsidRPr="00244C4C">
        <w:rPr>
          <w:rFonts w:ascii="GHEA Grapalat" w:hAnsi="GHEA Grapalat" w:cs="Sylfaen"/>
          <w:lang w:val="hy-AM"/>
        </w:rPr>
        <w:t>Պինտա</w:t>
      </w:r>
      <w:r w:rsidRPr="00244C4C">
        <w:rPr>
          <w:rFonts w:ascii="GHEA Grapalat" w:hAnsi="GHEA Grapalat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ընկերությունը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իտալական</w:t>
      </w:r>
      <w:r w:rsidRPr="00244C4C">
        <w:rPr>
          <w:rFonts w:ascii="GHEA Grapalat" w:hAnsi="GHEA Grapalat"/>
          <w:lang w:val="hy-AM"/>
        </w:rPr>
        <w:t xml:space="preserve"> «Della Toffola»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«AVE», </w:t>
      </w:r>
      <w:r w:rsidRPr="00244C4C">
        <w:rPr>
          <w:rFonts w:ascii="GHEA Grapalat" w:hAnsi="GHEA Grapalat" w:cs="Sylfaen"/>
          <w:lang w:val="hy-AM"/>
        </w:rPr>
        <w:t>բուլղարական</w:t>
      </w:r>
      <w:r w:rsidRPr="00244C4C">
        <w:rPr>
          <w:rFonts w:ascii="GHEA Grapalat" w:hAnsi="GHEA Grapalat"/>
          <w:lang w:val="hy-AM"/>
        </w:rPr>
        <w:t xml:space="preserve"> «Родина Хасково» </w:t>
      </w:r>
      <w:r w:rsidRPr="00244C4C">
        <w:rPr>
          <w:rFonts w:ascii="GHEA Grapalat" w:hAnsi="GHEA Grapalat" w:cs="Sylfaen"/>
          <w:lang w:val="hy-AM"/>
        </w:rPr>
        <w:t>արտադրողների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պաշտոնական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դիստրիբյուտորը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>):</w:t>
      </w:r>
    </w:p>
    <w:p w:rsidR="00F3536E" w:rsidRPr="00244C4C" w:rsidRDefault="00F3536E" w:rsidP="00FF0B3B">
      <w:pPr>
        <w:pStyle w:val="Heading3"/>
        <w:rPr>
          <w:rFonts w:ascii="GHEA Grapalat" w:hAnsi="GHEA Grapalat"/>
          <w:lang w:val="hy-AM"/>
        </w:rPr>
      </w:pPr>
      <w:bookmarkStart w:id="36" w:name="_Toc345447069"/>
      <w:bookmarkStart w:id="37" w:name="_Toc361930908"/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bookmarkEnd w:id="36"/>
      <w:bookmarkEnd w:id="37"/>
    </w:p>
    <w:p w:rsidR="00F3536E" w:rsidRPr="00244C4C" w:rsidRDefault="00F3536E" w:rsidP="00FF0B3B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լիովին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համահունչ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2010-2013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տևական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Ներածություն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25),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վերոհիշյալ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7.2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բուսաբուծական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անասնապահական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լուծումը՝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կատարելագործման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կրճատումը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533):</w:t>
      </w:r>
    </w:p>
    <w:p w:rsidR="00F3536E" w:rsidRPr="00244C4C" w:rsidRDefault="00F3536E" w:rsidP="00FF0B3B">
      <w:pPr>
        <w:rPr>
          <w:rFonts w:ascii="GHEA Grapalat" w:hAnsi="GHEA Grapalat"/>
          <w:lang w:val="hy-AM"/>
        </w:rPr>
      </w:pPr>
    </w:p>
    <w:p w:rsidR="00F3536E" w:rsidRPr="00244C4C" w:rsidRDefault="00F3536E" w:rsidP="00FF0B3B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սերտորեն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առնչվում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7.1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իրավիճակի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վերլուծություն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վարկերի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դրույթին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7.2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գլխի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պաշտպանվածության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ապահովում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ավելացում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ենթագլուխներում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դրույթներին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FF0B3B">
      <w:pPr>
        <w:rPr>
          <w:rFonts w:ascii="GHEA Grapalat" w:hAnsi="GHEA Grapalat"/>
          <w:lang w:val="hy-AM"/>
        </w:rPr>
      </w:pPr>
    </w:p>
    <w:p w:rsidR="00F3536E" w:rsidRPr="00244C4C" w:rsidRDefault="00F3536E" w:rsidP="00FF0B3B">
      <w:pPr>
        <w:rPr>
          <w:rFonts w:ascii="GHEA Grapalat" w:hAnsi="GHEA Grapalat"/>
          <w:color w:val="FF0000"/>
          <w:lang w:val="hy-AM"/>
        </w:rPr>
      </w:pPr>
      <w:r w:rsidRPr="00244C4C">
        <w:rPr>
          <w:rFonts w:ascii="GHEA Grapalat" w:hAnsi="GHEA Grapalat" w:cs="Sylfaen"/>
          <w:lang w:val="hy-AM"/>
        </w:rPr>
        <w:t>Սույն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սերտորեն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առնչվում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7.2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բանջարեղենի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հյութերի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խտահյութերի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556), </w:t>
      </w:r>
      <w:r w:rsidRPr="00244C4C">
        <w:rPr>
          <w:rFonts w:ascii="GHEA Grapalat" w:hAnsi="GHEA Grapalat" w:cs="Sylfaen"/>
          <w:lang w:val="hy-AM"/>
        </w:rPr>
        <w:t>դրամաշնորհների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նպատակային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վարկերի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գոյություն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ընդլայնման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559), </w:t>
      </w:r>
      <w:r w:rsidRPr="00244C4C">
        <w:rPr>
          <w:rFonts w:ascii="GHEA Grapalat" w:hAnsi="GHEA Grapalat" w:cs="Sylfaen"/>
          <w:lang w:val="hy-AM"/>
        </w:rPr>
        <w:t>որպես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վերամշակումից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561, </w:t>
      </w:r>
      <w:r w:rsidRPr="00244C4C">
        <w:rPr>
          <w:rFonts w:ascii="GHEA Grapalat" w:hAnsi="GHEA Grapalat" w:cs="Sylfaen"/>
          <w:lang w:val="hy-AM"/>
        </w:rPr>
        <w:t>ենթակետ</w:t>
      </w:r>
      <w:r w:rsidRPr="00244C4C">
        <w:rPr>
          <w:rFonts w:ascii="GHEA Grapalat" w:hAnsi="GHEA Grapalat"/>
          <w:lang w:val="hy-AM"/>
        </w:rPr>
        <w:t xml:space="preserve"> 2),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մասնագիտացմանը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561, </w:t>
      </w:r>
      <w:r w:rsidRPr="00244C4C">
        <w:rPr>
          <w:rFonts w:ascii="GHEA Grapalat" w:hAnsi="GHEA Grapalat" w:cs="Sylfaen"/>
          <w:lang w:val="hy-AM"/>
        </w:rPr>
        <w:t>ենթակետ</w:t>
      </w:r>
      <w:r w:rsidRPr="00244C4C">
        <w:rPr>
          <w:rFonts w:ascii="GHEA Grapalat" w:hAnsi="GHEA Grapalat"/>
          <w:lang w:val="hy-AM"/>
        </w:rPr>
        <w:t xml:space="preserve"> 8),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561, </w:t>
      </w:r>
      <w:r w:rsidRPr="00244C4C">
        <w:rPr>
          <w:rFonts w:ascii="GHEA Grapalat" w:hAnsi="GHEA Grapalat" w:cs="Sylfaen"/>
          <w:lang w:val="hy-AM"/>
        </w:rPr>
        <w:t>ենթակետ</w:t>
      </w:r>
      <w:r w:rsidRPr="00244C4C">
        <w:rPr>
          <w:rFonts w:ascii="GHEA Grapalat" w:hAnsi="GHEA Grapalat"/>
          <w:lang w:val="hy-AM"/>
        </w:rPr>
        <w:t xml:space="preserve"> 23),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բարելավման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561, </w:t>
      </w:r>
      <w:r w:rsidRPr="00244C4C">
        <w:rPr>
          <w:rFonts w:ascii="GHEA Grapalat" w:hAnsi="GHEA Grapalat" w:cs="Sylfaen"/>
          <w:lang w:val="hy-AM"/>
        </w:rPr>
        <w:t>ենթակետ</w:t>
      </w:r>
      <w:r w:rsidRPr="00244C4C">
        <w:rPr>
          <w:rFonts w:ascii="GHEA Grapalat" w:hAnsi="GHEA Grapalat"/>
          <w:lang w:val="hy-AM"/>
        </w:rPr>
        <w:t xml:space="preserve"> 31), </w:t>
      </w:r>
      <w:r w:rsidRPr="00244C4C">
        <w:rPr>
          <w:rFonts w:ascii="GHEA Grapalat" w:hAnsi="GHEA Grapalat" w:cs="Sylfaen"/>
          <w:lang w:val="hy-AM"/>
        </w:rPr>
        <w:t>վերամշակող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ընդլայնման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561, </w:t>
      </w:r>
      <w:r w:rsidRPr="00244C4C">
        <w:rPr>
          <w:rFonts w:ascii="GHEA Grapalat" w:hAnsi="GHEA Grapalat" w:cs="Sylfaen"/>
          <w:lang w:val="hy-AM"/>
        </w:rPr>
        <w:t>ենթակետ</w:t>
      </w:r>
      <w:r w:rsidRPr="00244C4C">
        <w:rPr>
          <w:rFonts w:ascii="GHEA Grapalat" w:hAnsi="GHEA Grapalat"/>
          <w:lang w:val="hy-AM"/>
        </w:rPr>
        <w:t xml:space="preserve"> 33) </w:t>
      </w:r>
      <w:r w:rsidRPr="00244C4C">
        <w:rPr>
          <w:rFonts w:ascii="GHEA Grapalat" w:hAnsi="GHEA Grapalat" w:cs="Sylfaen"/>
          <w:lang w:val="hy-AM"/>
        </w:rPr>
        <w:t>դրույթներին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F0B3B">
      <w:pPr>
        <w:pStyle w:val="Heading3"/>
        <w:rPr>
          <w:rFonts w:ascii="GHEA Grapalat" w:hAnsi="GHEA Grapalat"/>
          <w:lang w:val="hy-AM"/>
        </w:rPr>
      </w:pPr>
      <w:bookmarkStart w:id="38" w:name="_Toc345447070"/>
      <w:bookmarkStart w:id="39" w:name="_Toc361930909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38"/>
      <w:bookmarkEnd w:id="39"/>
    </w:p>
    <w:p w:rsidR="00F3536E" w:rsidRPr="00244C4C" w:rsidRDefault="00F3536E" w:rsidP="00FF0B3B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մարզպետարանի</w:t>
      </w:r>
      <w:r w:rsidRPr="00D41408">
        <w:rPr>
          <w:rFonts w:ascii="GHEA Grapalat" w:hAnsi="GHEA Grapalat" w:cs="Sylfaen"/>
          <w:lang w:val="hy-AM"/>
        </w:rPr>
        <w:t xml:space="preserve"> կողմից ստեղծված հիմնադրամի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ենթադրում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ՓԲԸ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սեփականատիրոջ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կարգավիճակով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հետագայում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դուրս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ռազմավարությամբ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>
        <w:rPr>
          <w:rFonts w:ascii="GHEA Grapalat" w:hAnsi="GHEA Grapalat"/>
          <w:lang w:val="hy-AM"/>
        </w:rPr>
        <w:t xml:space="preserve"> 20</w:t>
      </w:r>
      <w:r w:rsidRPr="00244C4C">
        <w:rPr>
          <w:rFonts w:ascii="GHEA Grapalat" w:hAnsi="GHEA Grapalat"/>
          <w:lang w:val="hy-AM"/>
        </w:rPr>
        <w:t xml:space="preserve">%,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191,496,400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):</w:t>
      </w:r>
    </w:p>
    <w:p w:rsidR="00F3536E" w:rsidRPr="00244C4C" w:rsidRDefault="00F3536E" w:rsidP="00FF0B3B">
      <w:pPr>
        <w:rPr>
          <w:rFonts w:ascii="GHEA Grapalat" w:hAnsi="GHEA Grapalat"/>
          <w:lang w:val="hy-AM"/>
        </w:rPr>
      </w:pPr>
    </w:p>
    <w:p w:rsidR="00F3536E" w:rsidRPr="00244C4C" w:rsidRDefault="00F3536E" w:rsidP="00FF0B3B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էականը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ազդակը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հաղորդում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քայլով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պատրաստակամությունը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նմանատիպ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նախաձեռնություններում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F0B3B">
      <w:pPr>
        <w:pStyle w:val="Heading3"/>
        <w:rPr>
          <w:rFonts w:ascii="GHEA Grapalat" w:hAnsi="GHEA Grapalat"/>
          <w:lang w:val="hy-AM"/>
        </w:rPr>
      </w:pPr>
      <w:bookmarkStart w:id="40" w:name="_Toc345447071"/>
      <w:bookmarkStart w:id="41" w:name="_Toc361930910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40"/>
      <w:bookmarkEnd w:id="41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FF0B3B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ապագա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բարեհաջող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կենսագործունեության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գործընկերների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FF0B3B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CARD  -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>,</w:t>
      </w:r>
    </w:p>
    <w:p w:rsidR="00F3536E" w:rsidRPr="00244C4C" w:rsidRDefault="00F3536E" w:rsidP="00FF0B3B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World vision - </w:t>
      </w:r>
    </w:p>
    <w:p w:rsidR="00F3536E" w:rsidRPr="00244C4C" w:rsidRDefault="00F3536E" w:rsidP="00FF0B3B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միություն</w:t>
      </w:r>
      <w:r w:rsidRPr="00244C4C">
        <w:rPr>
          <w:rFonts w:ascii="GHEA Grapalat" w:hAnsi="GHEA Grapalat"/>
          <w:lang w:val="hy-AM"/>
        </w:rPr>
        <w:t xml:space="preserve"> -</w:t>
      </w:r>
    </w:p>
    <w:p w:rsidR="00F3536E" w:rsidRPr="00244C4C" w:rsidRDefault="00F3536E" w:rsidP="00FF0B3B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Առևտրաարդյունաբերական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պալատ</w:t>
      </w:r>
    </w:p>
    <w:p w:rsidR="00F3536E" w:rsidRPr="00244C4C" w:rsidRDefault="00F3536E" w:rsidP="00FF0B3B">
      <w:pPr>
        <w:pStyle w:val="Heading3"/>
        <w:rPr>
          <w:rFonts w:ascii="GHEA Grapalat" w:hAnsi="GHEA Grapalat"/>
          <w:lang w:val="hy-AM"/>
        </w:rPr>
      </w:pPr>
      <w:bookmarkStart w:id="42" w:name="_Toc345447072"/>
      <w:bookmarkStart w:id="43" w:name="_Toc361930911"/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bookmarkEnd w:id="42"/>
      <w:bookmarkEnd w:id="43"/>
    </w:p>
    <w:p w:rsidR="00F3536E" w:rsidRPr="00244C4C" w:rsidRDefault="00F3536E" w:rsidP="00B75553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Որակյալ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պակաս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B75553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վարկավորման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տոկոսադրույքի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ժամկետների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գրավադրման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առաջացում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B75553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քաղաքականություն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B75553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երաշտի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թերբեռնում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B75553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սակավության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բացակայության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վարկային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փոխառու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սղության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անմատչելիության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անբավարար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B75553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ներհամայնքային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ճանապարհների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դժվարություն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դուրս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գալը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վնասումը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B75553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տեղեկատվության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անտեղյակությունը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B75553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ռիսկայնության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բացակայության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տարաժամկետ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վարձավճարների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B75553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ռեսուրսների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ռացիոնալ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սակավություն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թերբեռնում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թերբեռնված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օգտագործում</w:t>
      </w:r>
    </w:p>
    <w:p w:rsidR="00F3536E" w:rsidRPr="00244C4C" w:rsidRDefault="00F3536E" w:rsidP="00B75553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ներքին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գինիների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օղիների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խաղացողների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փոփոխություն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082B36">
      <w:pPr>
        <w:rPr>
          <w:rFonts w:ascii="GHEA Grapalat" w:hAnsi="GHEA Grapalat"/>
          <w:lang w:val="hy-AM"/>
        </w:rPr>
      </w:pPr>
    </w:p>
    <w:p w:rsidR="00F3536E" w:rsidRPr="00244C4C" w:rsidRDefault="00F3536E" w:rsidP="00082B36">
      <w:pPr>
        <w:rPr>
          <w:rFonts w:ascii="GHEA Grapalat" w:hAnsi="GHEA Grapalat"/>
          <w:lang w:val="hy-AM"/>
        </w:rPr>
      </w:pPr>
    </w:p>
    <w:p w:rsidR="00F3536E" w:rsidRPr="00244C4C" w:rsidRDefault="00F3536E" w:rsidP="00082B36">
      <w:pPr>
        <w:rPr>
          <w:rFonts w:ascii="GHEA Grapalat" w:hAnsi="GHEA Grapalat"/>
          <w:lang w:val="hy-AM"/>
        </w:rPr>
      </w:pPr>
    </w:p>
    <w:p w:rsidR="00F3536E" w:rsidRPr="00244C4C" w:rsidRDefault="00F3536E" w:rsidP="00082B36">
      <w:pPr>
        <w:rPr>
          <w:rFonts w:ascii="GHEA Grapalat" w:hAnsi="GHEA Grapalat"/>
          <w:lang w:val="hy-AM"/>
        </w:rPr>
        <w:sectPr w:rsidR="00F3536E" w:rsidRPr="00244C4C" w:rsidSect="00D40E93">
          <w:headerReference w:type="default" r:id="rId26"/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F22B44">
      <w:pPr>
        <w:pStyle w:val="Heading3"/>
        <w:rPr>
          <w:rFonts w:ascii="GHEA Grapalat" w:hAnsi="GHEA Grapalat"/>
          <w:lang w:val="hy-AM"/>
        </w:rPr>
      </w:pPr>
      <w:bookmarkStart w:id="44" w:name="_Toc361930912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bookmarkEnd w:id="44"/>
    </w:p>
    <w:p w:rsidR="00F3536E" w:rsidRPr="00244C4C" w:rsidRDefault="00F3536E" w:rsidP="00082B36">
      <w:pPr>
        <w:rPr>
          <w:rFonts w:ascii="GHEA Grapalat" w:hAnsi="GHEA Grapalat"/>
          <w:lang w:val="hy-AM"/>
        </w:rPr>
      </w:pPr>
    </w:p>
    <w:p w:rsidR="00F3536E" w:rsidRPr="00244C4C" w:rsidRDefault="00F3536E" w:rsidP="00082B36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56"/>
        <w:gridCol w:w="10852"/>
      </w:tblGrid>
      <w:tr w:rsidR="00F3536E" w:rsidRPr="00244C4C" w:rsidTr="003C0602">
        <w:trPr>
          <w:trHeight w:val="331"/>
        </w:trPr>
        <w:tc>
          <w:tcPr>
            <w:tcW w:w="131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331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22B44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123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ծրագիրը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աստիճանաբար՝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ավարտից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հետո՝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երկրորդ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տարուց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սկսած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30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123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135-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CD35E6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լրիվ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պայմաններում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`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յուրաքանչյուր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20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ներգրավում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22B44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3,750,727,554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3,938,263,932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314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22B44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35,857,574,581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 3,628,174,874</w:t>
            </w:r>
            <w:r w:rsidRPr="00244C4C">
              <w:rPr>
                <w:rFonts w:ascii="GHEA Grapalat" w:hAnsi="GHEA Grapalat"/>
                <w:color w:val="3333FF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>41,236,210,768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</w:p>
        </w:tc>
      </w:tr>
      <w:tr w:rsidR="00F3536E" w:rsidRPr="00D41408" w:rsidTr="003C0602">
        <w:trPr>
          <w:trHeight w:val="152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22B44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35,857,574,581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</w:p>
          <w:p w:rsidR="00F3536E" w:rsidRPr="00244C4C" w:rsidRDefault="00F3536E" w:rsidP="00AB399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11,448,069,352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` 13,165,279,755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22B44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957,482,000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39,8%`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381,240,000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արժողությամբ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ներառյալ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շինարարությունը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22B44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35,857,574,581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 3,585,757,458</w:t>
            </w:r>
            <w:r w:rsidRPr="00244C4C">
              <w:rPr>
                <w:rFonts w:ascii="GHEA Grapalat" w:hAnsi="GHEA Grapalat"/>
                <w:color w:val="3333FF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22B44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>3,585,871,505</w:t>
            </w:r>
            <w:r w:rsidRPr="00244C4C">
              <w:rPr>
                <w:rFonts w:ascii="GHEA Grapalat" w:hAnsi="GHEA Grapalat"/>
                <w:color w:val="3333FF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>358,575,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746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937,681,889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2,289,613,870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)</w:t>
            </w:r>
          </w:p>
        </w:tc>
      </w:tr>
    </w:tbl>
    <w:p w:rsidR="00F3536E" w:rsidRPr="00244C4C" w:rsidRDefault="00F3536E" w:rsidP="00082B36">
      <w:pPr>
        <w:rPr>
          <w:rFonts w:ascii="GHEA Grapalat" w:hAnsi="GHEA Grapalat"/>
          <w:lang w:val="hy-AM"/>
        </w:rPr>
        <w:sectPr w:rsidR="00F3536E" w:rsidRPr="00244C4C" w:rsidSect="00F22B44">
          <w:headerReference w:type="default" r:id="rId27"/>
          <w:pgSz w:w="16840" w:h="11907" w:orient="landscape" w:code="9"/>
          <w:pgMar w:top="1132" w:right="1134" w:bottom="851" w:left="1134" w:header="567" w:footer="567" w:gutter="0"/>
          <w:cols w:space="720"/>
          <w:rtlGutter/>
          <w:docGrid w:linePitch="360"/>
        </w:sectPr>
      </w:pPr>
    </w:p>
    <w:p w:rsidR="00F3536E" w:rsidRPr="00244C4C" w:rsidRDefault="00F3536E" w:rsidP="00B75553">
      <w:pPr>
        <w:pStyle w:val="Heading2"/>
        <w:rPr>
          <w:rFonts w:ascii="GHEA Grapalat" w:hAnsi="GHEA Grapalat"/>
          <w:lang w:val="hy-AM"/>
        </w:rPr>
      </w:pPr>
      <w:bookmarkStart w:id="45" w:name="_Toc345447073"/>
      <w:bookmarkStart w:id="46" w:name="_Toc361930913"/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վարձակալման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հիմնադրում</w:t>
      </w:r>
      <w:bookmarkEnd w:id="45"/>
      <w:bookmarkEnd w:id="46"/>
    </w:p>
    <w:p w:rsidR="00F3536E" w:rsidRPr="00244C4C" w:rsidRDefault="00F3536E" w:rsidP="00B75553">
      <w:pPr>
        <w:pStyle w:val="Heading3"/>
        <w:rPr>
          <w:rFonts w:ascii="GHEA Grapalat" w:hAnsi="GHEA Grapalat"/>
          <w:lang w:val="hy-AM"/>
        </w:rPr>
      </w:pPr>
      <w:bookmarkStart w:id="47" w:name="_Toc345447074"/>
      <w:bookmarkStart w:id="48" w:name="_Toc361930914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47"/>
      <w:bookmarkEnd w:id="48"/>
    </w:p>
    <w:p w:rsidR="00F3536E" w:rsidRPr="00244C4C" w:rsidRDefault="00F3536E" w:rsidP="00B7555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վարձակալման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մեքենաշինական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գործարանի</w:t>
      </w:r>
      <w:r w:rsidRPr="00244C4C">
        <w:rPr>
          <w:rFonts w:ascii="GHEA Grapalat" w:hAnsi="GHEA Grapalat"/>
          <w:lang w:val="hy-AM"/>
        </w:rPr>
        <w:t xml:space="preserve"> /</w:t>
      </w:r>
      <w:r w:rsidRPr="00244C4C">
        <w:rPr>
          <w:rFonts w:ascii="GHEA Grapalat" w:hAnsi="GHEA Grapalat" w:cs="Sylfaen"/>
          <w:lang w:val="hy-AM"/>
        </w:rPr>
        <w:t>ավտոռեմ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հիման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հիմնադրում</w:t>
      </w:r>
    </w:p>
    <w:p w:rsidR="00F3536E" w:rsidRPr="00244C4C" w:rsidRDefault="00F3536E" w:rsidP="00B75553">
      <w:pPr>
        <w:pStyle w:val="Heading3"/>
        <w:rPr>
          <w:rFonts w:ascii="GHEA Grapalat" w:hAnsi="GHEA Grapalat"/>
          <w:lang w:val="hy-AM"/>
        </w:rPr>
      </w:pPr>
      <w:bookmarkStart w:id="49" w:name="_Toc345447075"/>
      <w:bookmarkStart w:id="50" w:name="_Toc361930915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49"/>
      <w:bookmarkEnd w:id="50"/>
    </w:p>
    <w:p w:rsidR="00F3536E" w:rsidRPr="00244C4C" w:rsidRDefault="00F3536E" w:rsidP="00B7555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անկախացումից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բիզնեսը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այլև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չնայած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հանգամանքին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փորձառություն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անցյալում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խորհրդային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իշխանության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վայրերում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հաջողությամբ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կոչված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մեքենատրակտորային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կայանները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ՄՏԿ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ները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Փաստորեն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վերակենդանացնել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վերագործարկել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բիզնես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մոդելի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տեսքով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իհարկե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համընթաց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համահունչ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շտկումներ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ճշգրտումներ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75553">
      <w:pPr>
        <w:rPr>
          <w:rFonts w:ascii="GHEA Grapalat" w:hAnsi="GHEA Grapalat"/>
          <w:lang w:val="hy-AM"/>
        </w:rPr>
      </w:pPr>
    </w:p>
    <w:p w:rsidR="00F3536E" w:rsidRPr="00244C4C" w:rsidRDefault="00F3536E" w:rsidP="00B7555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հետազոտության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շահագրգիռ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ներգրավմամբ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փորձագիտական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շրջանակներ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մարմինների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ներկայացուցիչներ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ներ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ստացված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վարձակալման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ենթատարածաշրջաններում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Սիսիանի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ենթաշրջան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Սիսիան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Նորավան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Գորիսի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ենթաշրջան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Գորիս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Խնձորեսկ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Կապանի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ենթաշրջան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Կապան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Մեղրիի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ենթաշրջան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7555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B7555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Վերոնշյալ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աշխարհագրական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ծածկույթով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տեխնիկայով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հագեցվածությունը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կունենա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տեսքը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B75553">
      <w:pPr>
        <w:rPr>
          <w:rFonts w:ascii="GHEA Grapalat" w:hAnsi="GHEA Grapalat"/>
          <w:lang w:val="hy-AM"/>
        </w:rPr>
        <w:sectPr w:rsidR="00F3536E" w:rsidRPr="00244C4C" w:rsidSect="00D40E93">
          <w:headerReference w:type="default" r:id="rId28"/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B75553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1677"/>
        <w:gridCol w:w="1188"/>
        <w:gridCol w:w="1393"/>
        <w:gridCol w:w="1704"/>
        <w:gridCol w:w="1448"/>
        <w:gridCol w:w="1452"/>
        <w:gridCol w:w="1482"/>
        <w:gridCol w:w="1355"/>
        <w:gridCol w:w="1899"/>
        <w:gridCol w:w="1110"/>
      </w:tblGrid>
      <w:tr w:rsidR="00F3536E" w:rsidRPr="00244C4C" w:rsidTr="00B75553">
        <w:tc>
          <w:tcPr>
            <w:tcW w:w="565" w:type="pct"/>
            <w:vMerge w:val="restar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7555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Բնակավայրեր</w:t>
            </w:r>
          </w:p>
        </w:tc>
        <w:tc>
          <w:tcPr>
            <w:tcW w:w="4435" w:type="pct"/>
            <w:gridSpan w:val="9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Տեխնիկայի</w:t>
            </w:r>
            <w:r w:rsidRPr="00244C4C">
              <w:rPr>
                <w:rFonts w:ascii="GHEA Grapalat" w:hAnsi="GHEA Grapalat"/>
              </w:rPr>
              <w:t xml:space="preserve"> (</w:t>
            </w:r>
            <w:r w:rsidRPr="00244C4C">
              <w:rPr>
                <w:rFonts w:ascii="GHEA Grapalat" w:hAnsi="GHEA Grapalat" w:cs="Sylfaen"/>
              </w:rPr>
              <w:t>միջին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հզորության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արտադրողականության</w:t>
            </w:r>
            <w:r w:rsidRPr="00244C4C">
              <w:rPr>
                <w:rFonts w:ascii="GHEA Grapalat" w:hAnsi="GHEA Grapalat"/>
              </w:rPr>
              <w:t xml:space="preserve">) </w:t>
            </w:r>
            <w:r w:rsidRPr="00244C4C">
              <w:rPr>
                <w:rFonts w:ascii="GHEA Grapalat" w:hAnsi="GHEA Grapalat" w:cs="Sylfaen"/>
              </w:rPr>
              <w:t>քանակները՝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ըստ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կենտրոնների</w:t>
            </w:r>
          </w:p>
        </w:tc>
      </w:tr>
      <w:tr w:rsidR="00F3536E" w:rsidRPr="00244C4C" w:rsidTr="00B75553">
        <w:tc>
          <w:tcPr>
            <w:tcW w:w="565" w:type="pct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75553">
            <w:pPr>
              <w:rPr>
                <w:rFonts w:ascii="GHEA Grapalat" w:hAnsi="GHEA Grapalat"/>
              </w:rPr>
            </w:pPr>
          </w:p>
        </w:tc>
        <w:tc>
          <w:tcPr>
            <w:tcW w:w="408" w:type="pct"/>
            <w:vMerge w:val="restar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Կոմբայն</w:t>
            </w:r>
          </w:p>
        </w:tc>
        <w:tc>
          <w:tcPr>
            <w:tcW w:w="462" w:type="pct"/>
            <w:vMerge w:val="restar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Խոտհնձիչ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կոմբայն</w:t>
            </w:r>
          </w:p>
        </w:tc>
        <w:tc>
          <w:tcPr>
            <w:tcW w:w="569" w:type="pct"/>
            <w:vMerge w:val="restar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Տրակտորներ</w:t>
            </w:r>
          </w:p>
        </w:tc>
        <w:tc>
          <w:tcPr>
            <w:tcW w:w="2996" w:type="pct"/>
            <w:gridSpan w:val="6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Մեքենատրակտորային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պարկի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ագրեգատներ</w:t>
            </w:r>
          </w:p>
        </w:tc>
      </w:tr>
      <w:tr w:rsidR="00F3536E" w:rsidRPr="00244C4C" w:rsidTr="00B75553">
        <w:tc>
          <w:tcPr>
            <w:tcW w:w="565" w:type="pct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75553">
            <w:pPr>
              <w:rPr>
                <w:rFonts w:ascii="GHEA Grapalat" w:hAnsi="GHEA Grapalat"/>
              </w:rPr>
            </w:pPr>
          </w:p>
        </w:tc>
        <w:tc>
          <w:tcPr>
            <w:tcW w:w="408" w:type="pct"/>
            <w:vMerge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462" w:type="pct"/>
            <w:vMerge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569" w:type="pct"/>
            <w:vMerge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493" w:type="pct"/>
            <w:vMerge w:val="restar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Ընդամենը՝</w:t>
            </w:r>
          </w:p>
        </w:tc>
        <w:tc>
          <w:tcPr>
            <w:tcW w:w="2503" w:type="pct"/>
            <w:gridSpan w:val="5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որից</w:t>
            </w:r>
            <w:r w:rsidRPr="00244C4C">
              <w:rPr>
                <w:rFonts w:ascii="GHEA Grapalat" w:hAnsi="GHEA Grapalat"/>
              </w:rPr>
              <w:t>`</w:t>
            </w:r>
          </w:p>
        </w:tc>
      </w:tr>
      <w:tr w:rsidR="00F3536E" w:rsidRPr="00244C4C" w:rsidTr="00B75553">
        <w:trPr>
          <w:cantSplit/>
          <w:trHeight w:val="1134"/>
        </w:trPr>
        <w:tc>
          <w:tcPr>
            <w:tcW w:w="565" w:type="pct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75553">
            <w:pPr>
              <w:rPr>
                <w:rFonts w:ascii="GHEA Grapalat" w:hAnsi="GHEA Grapalat"/>
              </w:rPr>
            </w:pPr>
          </w:p>
        </w:tc>
        <w:tc>
          <w:tcPr>
            <w:tcW w:w="408" w:type="pct"/>
            <w:vMerge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462" w:type="pct"/>
            <w:vMerge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569" w:type="pct"/>
            <w:vMerge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493" w:type="pct"/>
            <w:vMerge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495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շ</w:t>
            </w:r>
            <w:r w:rsidRPr="00244C4C">
              <w:rPr>
                <w:rFonts w:ascii="GHEA Grapalat" w:hAnsi="GHEA Grapalat" w:cs="Sylfaen"/>
              </w:rPr>
              <w:t>արքացան</w:t>
            </w:r>
          </w:p>
        </w:tc>
        <w:tc>
          <w:tcPr>
            <w:tcW w:w="505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խ</w:t>
            </w:r>
            <w:r w:rsidRPr="00244C4C">
              <w:rPr>
                <w:rFonts w:ascii="GHEA Grapalat" w:hAnsi="GHEA Grapalat" w:cs="Sylfaen"/>
              </w:rPr>
              <w:t>ոտմամլիչ</w:t>
            </w:r>
          </w:p>
        </w:tc>
        <w:tc>
          <w:tcPr>
            <w:tcW w:w="461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խ</w:t>
            </w:r>
            <w:r w:rsidRPr="00244C4C">
              <w:rPr>
                <w:rFonts w:ascii="GHEA Grapalat" w:hAnsi="GHEA Grapalat" w:cs="Sylfaen"/>
              </w:rPr>
              <w:t>ոտհնձիչ</w:t>
            </w:r>
          </w:p>
        </w:tc>
        <w:tc>
          <w:tcPr>
            <w:tcW w:w="661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տրակտորային</w:t>
            </w:r>
            <w:r w:rsidRPr="00244C4C">
              <w:rPr>
                <w:rFonts w:ascii="GHEA Grapalat" w:hAnsi="GHEA Grapalat"/>
              </w:rPr>
              <w:br/>
              <w:t xml:space="preserve"> </w:t>
            </w:r>
            <w:r w:rsidRPr="00244C4C">
              <w:rPr>
                <w:rFonts w:ascii="GHEA Grapalat" w:hAnsi="GHEA Grapalat" w:cs="Sylfaen"/>
              </w:rPr>
              <w:t>խոտհնձիչ</w:t>
            </w:r>
          </w:p>
        </w:tc>
        <w:tc>
          <w:tcPr>
            <w:tcW w:w="380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գ</w:t>
            </w:r>
            <w:r w:rsidRPr="00244C4C">
              <w:rPr>
                <w:rFonts w:ascii="GHEA Grapalat" w:hAnsi="GHEA Grapalat" w:cs="Sylfaen"/>
              </w:rPr>
              <w:t>ութան</w:t>
            </w:r>
          </w:p>
        </w:tc>
      </w:tr>
      <w:tr w:rsidR="00F3536E" w:rsidRPr="00244C4C" w:rsidTr="00B75553">
        <w:tc>
          <w:tcPr>
            <w:tcW w:w="565" w:type="pct"/>
            <w:vAlign w:val="center"/>
          </w:tcPr>
          <w:p w:rsidR="00F3536E" w:rsidRPr="00244C4C" w:rsidRDefault="00F3536E" w:rsidP="00B7555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Գորիս</w:t>
            </w:r>
            <w:r w:rsidRPr="00244C4C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408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</w:t>
            </w:r>
          </w:p>
        </w:tc>
        <w:tc>
          <w:tcPr>
            <w:tcW w:w="462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7</w:t>
            </w:r>
          </w:p>
        </w:tc>
        <w:tc>
          <w:tcPr>
            <w:tcW w:w="569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</w:t>
            </w:r>
          </w:p>
        </w:tc>
        <w:tc>
          <w:tcPr>
            <w:tcW w:w="493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60</w:t>
            </w:r>
          </w:p>
        </w:tc>
        <w:tc>
          <w:tcPr>
            <w:tcW w:w="495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</w:t>
            </w:r>
          </w:p>
        </w:tc>
        <w:tc>
          <w:tcPr>
            <w:tcW w:w="505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</w:t>
            </w:r>
          </w:p>
        </w:tc>
        <w:tc>
          <w:tcPr>
            <w:tcW w:w="461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</w:t>
            </w:r>
          </w:p>
        </w:tc>
        <w:tc>
          <w:tcPr>
            <w:tcW w:w="661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</w:t>
            </w:r>
          </w:p>
        </w:tc>
        <w:tc>
          <w:tcPr>
            <w:tcW w:w="380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</w:t>
            </w:r>
          </w:p>
        </w:tc>
      </w:tr>
      <w:tr w:rsidR="00F3536E" w:rsidRPr="00244C4C" w:rsidTr="00B75553">
        <w:tc>
          <w:tcPr>
            <w:tcW w:w="565" w:type="pct"/>
            <w:vAlign w:val="center"/>
          </w:tcPr>
          <w:p w:rsidR="00F3536E" w:rsidRPr="00244C4C" w:rsidRDefault="00F3536E" w:rsidP="00B7555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Խնձորեսկ</w:t>
            </w:r>
            <w:r w:rsidRPr="00244C4C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408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12</w:t>
            </w:r>
          </w:p>
        </w:tc>
        <w:tc>
          <w:tcPr>
            <w:tcW w:w="462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</w:t>
            </w:r>
          </w:p>
        </w:tc>
        <w:tc>
          <w:tcPr>
            <w:tcW w:w="569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</w:t>
            </w:r>
          </w:p>
        </w:tc>
        <w:tc>
          <w:tcPr>
            <w:tcW w:w="493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60</w:t>
            </w:r>
          </w:p>
        </w:tc>
        <w:tc>
          <w:tcPr>
            <w:tcW w:w="495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</w:t>
            </w:r>
          </w:p>
        </w:tc>
        <w:tc>
          <w:tcPr>
            <w:tcW w:w="505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</w:t>
            </w:r>
          </w:p>
        </w:tc>
        <w:tc>
          <w:tcPr>
            <w:tcW w:w="461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</w:t>
            </w:r>
          </w:p>
        </w:tc>
        <w:tc>
          <w:tcPr>
            <w:tcW w:w="661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</w:t>
            </w:r>
          </w:p>
        </w:tc>
        <w:tc>
          <w:tcPr>
            <w:tcW w:w="380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25</w:t>
            </w:r>
          </w:p>
        </w:tc>
      </w:tr>
      <w:tr w:rsidR="00F3536E" w:rsidRPr="00244C4C" w:rsidTr="00B75553">
        <w:tc>
          <w:tcPr>
            <w:tcW w:w="565" w:type="pct"/>
            <w:vAlign w:val="center"/>
          </w:tcPr>
          <w:p w:rsidR="00F3536E" w:rsidRPr="00244C4C" w:rsidRDefault="00F3536E" w:rsidP="00B7555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Կապան</w:t>
            </w:r>
          </w:p>
        </w:tc>
        <w:tc>
          <w:tcPr>
            <w:tcW w:w="408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</w:t>
            </w:r>
          </w:p>
        </w:tc>
        <w:tc>
          <w:tcPr>
            <w:tcW w:w="462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</w:t>
            </w:r>
          </w:p>
        </w:tc>
        <w:tc>
          <w:tcPr>
            <w:tcW w:w="569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</w:t>
            </w:r>
          </w:p>
        </w:tc>
        <w:tc>
          <w:tcPr>
            <w:tcW w:w="493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60</w:t>
            </w:r>
          </w:p>
        </w:tc>
        <w:tc>
          <w:tcPr>
            <w:tcW w:w="495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</w:t>
            </w:r>
          </w:p>
        </w:tc>
        <w:tc>
          <w:tcPr>
            <w:tcW w:w="505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</w:t>
            </w:r>
          </w:p>
        </w:tc>
        <w:tc>
          <w:tcPr>
            <w:tcW w:w="461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</w:t>
            </w:r>
          </w:p>
        </w:tc>
        <w:tc>
          <w:tcPr>
            <w:tcW w:w="661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</w:t>
            </w:r>
          </w:p>
        </w:tc>
        <w:tc>
          <w:tcPr>
            <w:tcW w:w="380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</w:t>
            </w:r>
          </w:p>
        </w:tc>
      </w:tr>
      <w:tr w:rsidR="00F3536E" w:rsidRPr="00244C4C" w:rsidTr="00B75553">
        <w:tc>
          <w:tcPr>
            <w:tcW w:w="565" w:type="pct"/>
            <w:vAlign w:val="center"/>
          </w:tcPr>
          <w:p w:rsidR="00F3536E" w:rsidRPr="00244C4C" w:rsidRDefault="00F3536E" w:rsidP="00B7555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Մեղրի</w:t>
            </w:r>
          </w:p>
        </w:tc>
        <w:tc>
          <w:tcPr>
            <w:tcW w:w="408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462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</w:t>
            </w:r>
          </w:p>
        </w:tc>
        <w:tc>
          <w:tcPr>
            <w:tcW w:w="569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</w:t>
            </w:r>
          </w:p>
        </w:tc>
        <w:tc>
          <w:tcPr>
            <w:tcW w:w="493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30</w:t>
            </w:r>
          </w:p>
        </w:tc>
        <w:tc>
          <w:tcPr>
            <w:tcW w:w="495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</w:t>
            </w:r>
          </w:p>
        </w:tc>
        <w:tc>
          <w:tcPr>
            <w:tcW w:w="505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</w:t>
            </w:r>
          </w:p>
        </w:tc>
        <w:tc>
          <w:tcPr>
            <w:tcW w:w="461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</w:t>
            </w:r>
          </w:p>
        </w:tc>
        <w:tc>
          <w:tcPr>
            <w:tcW w:w="661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</w:t>
            </w:r>
          </w:p>
        </w:tc>
        <w:tc>
          <w:tcPr>
            <w:tcW w:w="380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</w:t>
            </w:r>
          </w:p>
        </w:tc>
      </w:tr>
      <w:tr w:rsidR="00F3536E" w:rsidRPr="00244C4C" w:rsidTr="00B75553">
        <w:tc>
          <w:tcPr>
            <w:tcW w:w="565" w:type="pct"/>
            <w:vAlign w:val="center"/>
          </w:tcPr>
          <w:p w:rsidR="00F3536E" w:rsidRPr="00244C4C" w:rsidRDefault="00F3536E" w:rsidP="00B7555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Նորավան</w:t>
            </w:r>
          </w:p>
        </w:tc>
        <w:tc>
          <w:tcPr>
            <w:tcW w:w="408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</w:t>
            </w:r>
          </w:p>
        </w:tc>
        <w:tc>
          <w:tcPr>
            <w:tcW w:w="462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</w:t>
            </w:r>
          </w:p>
        </w:tc>
        <w:tc>
          <w:tcPr>
            <w:tcW w:w="569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</w:t>
            </w:r>
          </w:p>
        </w:tc>
        <w:tc>
          <w:tcPr>
            <w:tcW w:w="493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45</w:t>
            </w:r>
          </w:p>
        </w:tc>
        <w:tc>
          <w:tcPr>
            <w:tcW w:w="495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</w:t>
            </w:r>
          </w:p>
        </w:tc>
        <w:tc>
          <w:tcPr>
            <w:tcW w:w="505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</w:t>
            </w:r>
          </w:p>
        </w:tc>
        <w:tc>
          <w:tcPr>
            <w:tcW w:w="461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</w:t>
            </w:r>
          </w:p>
        </w:tc>
        <w:tc>
          <w:tcPr>
            <w:tcW w:w="661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</w:t>
            </w:r>
          </w:p>
        </w:tc>
        <w:tc>
          <w:tcPr>
            <w:tcW w:w="380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</w:t>
            </w:r>
          </w:p>
        </w:tc>
      </w:tr>
      <w:tr w:rsidR="00F3536E" w:rsidRPr="00244C4C" w:rsidTr="00B75553">
        <w:tc>
          <w:tcPr>
            <w:tcW w:w="565" w:type="pct"/>
            <w:vAlign w:val="center"/>
          </w:tcPr>
          <w:p w:rsidR="00F3536E" w:rsidRPr="00244C4C" w:rsidRDefault="00F3536E" w:rsidP="00B7555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Սիսիան</w:t>
            </w:r>
          </w:p>
        </w:tc>
        <w:tc>
          <w:tcPr>
            <w:tcW w:w="408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</w:t>
            </w:r>
          </w:p>
        </w:tc>
        <w:tc>
          <w:tcPr>
            <w:tcW w:w="462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</w:t>
            </w:r>
          </w:p>
        </w:tc>
        <w:tc>
          <w:tcPr>
            <w:tcW w:w="569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30</w:t>
            </w:r>
          </w:p>
        </w:tc>
        <w:tc>
          <w:tcPr>
            <w:tcW w:w="493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90</w:t>
            </w:r>
          </w:p>
        </w:tc>
        <w:tc>
          <w:tcPr>
            <w:tcW w:w="495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</w:t>
            </w:r>
          </w:p>
        </w:tc>
        <w:tc>
          <w:tcPr>
            <w:tcW w:w="505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</w:t>
            </w:r>
          </w:p>
        </w:tc>
        <w:tc>
          <w:tcPr>
            <w:tcW w:w="461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</w:t>
            </w:r>
          </w:p>
        </w:tc>
        <w:tc>
          <w:tcPr>
            <w:tcW w:w="661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</w:t>
            </w:r>
          </w:p>
        </w:tc>
        <w:tc>
          <w:tcPr>
            <w:tcW w:w="380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30</w:t>
            </w:r>
          </w:p>
        </w:tc>
      </w:tr>
      <w:tr w:rsidR="00F3536E" w:rsidRPr="00244C4C" w:rsidTr="00B75553">
        <w:tc>
          <w:tcPr>
            <w:tcW w:w="565" w:type="pct"/>
            <w:vAlign w:val="center"/>
          </w:tcPr>
          <w:p w:rsidR="00F3536E" w:rsidRPr="00244C4C" w:rsidRDefault="00F3536E" w:rsidP="00B75553">
            <w:pPr>
              <w:rPr>
                <w:rFonts w:ascii="GHEA Grapalat" w:hAnsi="GHEA Grapalat"/>
                <w:b/>
                <w:lang w:val="ru-RU"/>
              </w:rPr>
            </w:pPr>
            <w:r w:rsidRPr="00244C4C">
              <w:rPr>
                <w:rFonts w:ascii="GHEA Grapalat" w:hAnsi="GHEA Grapalat" w:cs="Sylfaen"/>
                <w:b/>
                <w:lang w:val="ru-RU"/>
              </w:rPr>
              <w:t>Ընդամենը</w:t>
            </w:r>
            <w:r w:rsidRPr="00244C4C">
              <w:rPr>
                <w:rFonts w:ascii="GHEA Grapalat" w:hAnsi="GHEA Grapalat"/>
                <w:b/>
                <w:lang w:val="ru-RU"/>
              </w:rPr>
              <w:t>`</w:t>
            </w:r>
          </w:p>
        </w:tc>
        <w:tc>
          <w:tcPr>
            <w:tcW w:w="408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  <w:b/>
                <w:lang w:val="ru-RU"/>
              </w:rPr>
            </w:pPr>
            <w:r w:rsidRPr="00244C4C">
              <w:rPr>
                <w:rFonts w:ascii="GHEA Grapalat" w:hAnsi="GHEA Grapalat"/>
                <w:b/>
                <w:lang w:val="ru-RU"/>
              </w:rPr>
              <w:t>46</w:t>
            </w:r>
          </w:p>
        </w:tc>
        <w:tc>
          <w:tcPr>
            <w:tcW w:w="462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  <w:b/>
                <w:lang w:val="ru-RU"/>
              </w:rPr>
            </w:pPr>
            <w:r w:rsidRPr="00244C4C">
              <w:rPr>
                <w:rFonts w:ascii="GHEA Grapalat" w:hAnsi="GHEA Grapalat"/>
                <w:b/>
                <w:lang w:val="ru-RU"/>
              </w:rPr>
              <w:t>35</w:t>
            </w:r>
          </w:p>
        </w:tc>
        <w:tc>
          <w:tcPr>
            <w:tcW w:w="569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  <w:b/>
                <w:lang w:val="ru-RU"/>
              </w:rPr>
            </w:pPr>
            <w:r w:rsidRPr="00244C4C">
              <w:rPr>
                <w:rFonts w:ascii="GHEA Grapalat" w:hAnsi="GHEA Grapalat"/>
                <w:b/>
                <w:lang w:val="ru-RU"/>
              </w:rPr>
              <w:t>115</w:t>
            </w:r>
          </w:p>
        </w:tc>
        <w:tc>
          <w:tcPr>
            <w:tcW w:w="493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  <w:b/>
                <w:lang w:val="ru-RU"/>
              </w:rPr>
            </w:pPr>
            <w:r w:rsidRPr="00244C4C">
              <w:rPr>
                <w:rFonts w:ascii="GHEA Grapalat" w:hAnsi="GHEA Grapalat"/>
                <w:b/>
                <w:lang w:val="ru-RU"/>
              </w:rPr>
              <w:t>345</w:t>
            </w:r>
          </w:p>
        </w:tc>
        <w:tc>
          <w:tcPr>
            <w:tcW w:w="495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  <w:b/>
                <w:lang w:val="ru-RU"/>
              </w:rPr>
            </w:pPr>
            <w:r w:rsidRPr="00244C4C">
              <w:rPr>
                <w:rFonts w:ascii="GHEA Grapalat" w:hAnsi="GHEA Grapalat"/>
                <w:b/>
                <w:lang w:val="ru-RU"/>
              </w:rPr>
              <w:t>52</w:t>
            </w:r>
          </w:p>
        </w:tc>
        <w:tc>
          <w:tcPr>
            <w:tcW w:w="505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  <w:b/>
                <w:lang w:val="ru-RU"/>
              </w:rPr>
            </w:pPr>
            <w:r w:rsidRPr="00244C4C">
              <w:rPr>
                <w:rFonts w:ascii="GHEA Grapalat" w:hAnsi="GHEA Grapalat"/>
                <w:b/>
                <w:lang w:val="ru-RU"/>
              </w:rPr>
              <w:t>70</w:t>
            </w:r>
          </w:p>
        </w:tc>
        <w:tc>
          <w:tcPr>
            <w:tcW w:w="461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  <w:b/>
                <w:lang w:val="ru-RU"/>
              </w:rPr>
            </w:pPr>
            <w:r w:rsidRPr="00244C4C">
              <w:rPr>
                <w:rFonts w:ascii="GHEA Grapalat" w:hAnsi="GHEA Grapalat"/>
                <w:b/>
                <w:lang w:val="ru-RU"/>
              </w:rPr>
              <w:t>65</w:t>
            </w:r>
          </w:p>
        </w:tc>
        <w:tc>
          <w:tcPr>
            <w:tcW w:w="661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  <w:b/>
                <w:lang w:val="ru-RU"/>
              </w:rPr>
            </w:pPr>
            <w:r w:rsidRPr="00244C4C">
              <w:rPr>
                <w:rFonts w:ascii="GHEA Grapalat" w:hAnsi="GHEA Grapalat"/>
                <w:b/>
                <w:lang w:val="ru-RU"/>
              </w:rPr>
              <w:t>35</w:t>
            </w:r>
          </w:p>
        </w:tc>
        <w:tc>
          <w:tcPr>
            <w:tcW w:w="380" w:type="pct"/>
            <w:vAlign w:val="center"/>
          </w:tcPr>
          <w:p w:rsidR="00F3536E" w:rsidRPr="00244C4C" w:rsidRDefault="00F3536E" w:rsidP="00B75553">
            <w:pPr>
              <w:jc w:val="center"/>
              <w:rPr>
                <w:rFonts w:ascii="GHEA Grapalat" w:hAnsi="GHEA Grapalat"/>
                <w:b/>
                <w:lang w:val="ru-RU"/>
              </w:rPr>
            </w:pPr>
            <w:r w:rsidRPr="00244C4C">
              <w:rPr>
                <w:rFonts w:ascii="GHEA Grapalat" w:hAnsi="GHEA Grapalat"/>
                <w:b/>
                <w:lang w:val="ru-RU"/>
              </w:rPr>
              <w:t>123</w:t>
            </w:r>
          </w:p>
        </w:tc>
      </w:tr>
    </w:tbl>
    <w:p w:rsidR="00F3536E" w:rsidRPr="00244C4C" w:rsidRDefault="00F3536E" w:rsidP="00D11AC5">
      <w:pPr>
        <w:rPr>
          <w:rFonts w:ascii="GHEA Grapalat" w:hAnsi="GHEA Grapalat"/>
        </w:rPr>
        <w:sectPr w:rsidR="00F3536E" w:rsidRPr="00244C4C" w:rsidSect="00B75553">
          <w:headerReference w:type="default" r:id="rId29"/>
          <w:pgSz w:w="16840" w:h="11907" w:orient="landscape" w:code="9"/>
          <w:pgMar w:top="1701" w:right="1134" w:bottom="851" w:left="1134" w:header="567" w:footer="567" w:gutter="0"/>
          <w:cols w:space="720"/>
          <w:docGrid w:linePitch="360"/>
        </w:sectPr>
      </w:pPr>
    </w:p>
    <w:p w:rsidR="00F3536E" w:rsidRPr="00244C4C" w:rsidRDefault="00F3536E" w:rsidP="00B75553">
      <w:pPr>
        <w:rPr>
          <w:rFonts w:ascii="GHEA Grapalat" w:hAnsi="GHEA Grapalat"/>
        </w:rPr>
      </w:pPr>
    </w:p>
    <w:p w:rsidR="00F3536E" w:rsidRPr="00244C4C" w:rsidRDefault="00F3536E" w:rsidP="00B75553">
      <w:pPr>
        <w:rPr>
          <w:rFonts w:ascii="GHEA Grapalat" w:hAnsi="GHEA Grapalat"/>
          <w:color w:val="FF0000"/>
        </w:rPr>
      </w:pPr>
      <w:r w:rsidRPr="00244C4C">
        <w:rPr>
          <w:rFonts w:ascii="GHEA Grapalat" w:hAnsi="GHEA Grapalat" w:cs="Sylfaen"/>
        </w:rPr>
        <w:t>Ընդհանուր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առմամբ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</w:t>
      </w:r>
      <w:r w:rsidRPr="00244C4C">
        <w:rPr>
          <w:rFonts w:ascii="GHEA Grapalat" w:hAnsi="GHEA Grapalat" w:cs="Sylfaen"/>
          <w:lang w:val="hy-AM"/>
        </w:rPr>
        <w:t>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2,801,887,050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</w:t>
      </w:r>
      <w:r w:rsidRPr="00244C4C">
        <w:rPr>
          <w:rFonts w:ascii="GHEA Grapalat" w:hAnsi="GHEA Grapalat"/>
        </w:rPr>
        <w:t>: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B75553">
      <w:pPr>
        <w:pStyle w:val="Heading3"/>
        <w:rPr>
          <w:rFonts w:ascii="GHEA Grapalat" w:hAnsi="GHEA Grapalat"/>
        </w:rPr>
      </w:pPr>
      <w:bookmarkStart w:id="51" w:name="_Toc345447076"/>
      <w:bookmarkStart w:id="52" w:name="_Toc361930916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51"/>
      <w:bookmarkEnd w:id="52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B75553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ru-RU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մարզի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գյուղատնտեսական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հողատեսքերն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ընդգրկում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մարզի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ընդհանուր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տարածքի</w:t>
      </w:r>
      <w:r w:rsidRPr="00244C4C">
        <w:rPr>
          <w:rFonts w:ascii="GHEA Grapalat" w:hAnsi="GHEA Grapalat"/>
        </w:rPr>
        <w:t xml:space="preserve"> 74.1%-</w:t>
      </w:r>
      <w:r w:rsidRPr="00244C4C">
        <w:rPr>
          <w:rFonts w:ascii="GHEA Grapalat" w:hAnsi="GHEA Grapalat" w:cs="Sylfaen"/>
          <w:lang w:val="ru-RU"/>
        </w:rPr>
        <w:t>ը</w:t>
      </w:r>
      <w:r w:rsidRPr="00244C4C">
        <w:rPr>
          <w:rFonts w:ascii="GHEA Grapalat" w:hAnsi="GHEA Grapalat"/>
        </w:rPr>
        <w:t xml:space="preserve"> (334</w:t>
      </w:r>
      <w:r w:rsidRPr="00244C4C">
        <w:rPr>
          <w:rFonts w:ascii="GHEA Grapalat" w:hAnsi="GHEA Grapalat"/>
          <w:lang w:val="hy-AM"/>
        </w:rPr>
        <w:t>,</w:t>
      </w:r>
      <w:r w:rsidRPr="00244C4C">
        <w:rPr>
          <w:rFonts w:ascii="GHEA Grapalat" w:hAnsi="GHEA Grapalat"/>
        </w:rPr>
        <w:t xml:space="preserve">019 </w:t>
      </w:r>
      <w:r w:rsidRPr="00244C4C">
        <w:rPr>
          <w:rFonts w:ascii="GHEA Grapalat" w:hAnsi="GHEA Grapalat" w:cs="Sylfaen"/>
          <w:lang w:val="ru-RU"/>
        </w:rPr>
        <w:t>հա</w:t>
      </w:r>
      <w:r w:rsidRPr="00244C4C">
        <w:rPr>
          <w:rFonts w:ascii="GHEA Grapalat" w:hAnsi="GHEA Grapalat"/>
        </w:rPr>
        <w:t xml:space="preserve">): </w:t>
      </w:r>
      <w:r w:rsidRPr="00244C4C">
        <w:rPr>
          <w:rFonts w:ascii="GHEA Grapalat" w:hAnsi="GHEA Grapalat" w:cs="Sylfaen"/>
          <w:lang w:val="ru-RU"/>
        </w:rPr>
        <w:t>Մարզը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բնակլիմայական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պայմանների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բաժանվում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լեռ</w:t>
      </w:r>
      <w:r w:rsidRPr="00244C4C">
        <w:rPr>
          <w:rFonts w:ascii="GHEA Grapalat" w:hAnsi="GHEA Grapalat" w:cs="Sylfaen"/>
          <w:lang w:val="hy-AM"/>
        </w:rPr>
        <w:t>նային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  <w:lang w:val="ru-RU"/>
        </w:rPr>
        <w:t>միջին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լեռնային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բարձր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լեռնային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գոտիների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  <w:lang w:val="ru-RU"/>
        </w:rPr>
        <w:t>Սյունիքում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  <w:lang w:val="ru-RU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բարձունքային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գոտիականության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  <w:lang w:val="ru-RU"/>
        </w:rPr>
        <w:t>հերթափոխվում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Հայաստանի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տարածքին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բնորոշ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կլիմայի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գրեթե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բոլոր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տեսակները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  <w:lang w:val="ru-RU"/>
        </w:rPr>
        <w:t>չոր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մերձարևադարձային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  <w:lang w:val="ru-RU"/>
        </w:rPr>
        <w:t>չափավոր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տաք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  <w:lang w:val="ru-RU"/>
        </w:rPr>
        <w:t>բարեխառն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  <w:lang w:val="ru-RU"/>
        </w:rPr>
        <w:t>ցուրտ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լեռնային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ձյունամերձ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75553">
      <w:pPr>
        <w:rPr>
          <w:rFonts w:ascii="GHEA Grapalat" w:hAnsi="GHEA Grapalat"/>
          <w:lang w:val="hy-AM"/>
        </w:rPr>
      </w:pPr>
    </w:p>
    <w:p w:rsidR="00F3536E" w:rsidRPr="00244C4C" w:rsidRDefault="00F3536E" w:rsidP="00B7555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ամենատաք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Մեղրու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ցածրադիր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Արևափայլքի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տևողությունը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տատանվում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2120 </w:t>
      </w:r>
      <w:r w:rsidRPr="00244C4C">
        <w:rPr>
          <w:rFonts w:ascii="GHEA Grapalat" w:hAnsi="GHEA Grapalat" w:cs="Sylfaen"/>
          <w:lang w:val="hy-AM"/>
        </w:rPr>
        <w:t>ժամից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Գորիս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2700 </w:t>
      </w:r>
      <w:r w:rsidRPr="00244C4C">
        <w:rPr>
          <w:rFonts w:ascii="GHEA Grapalat" w:hAnsi="GHEA Grapalat" w:cs="Sylfaen"/>
          <w:lang w:val="hy-AM"/>
        </w:rPr>
        <w:t>ժամի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սահմաններում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ամպամած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40: </w:t>
      </w:r>
      <w:r w:rsidRPr="00244C4C">
        <w:rPr>
          <w:rFonts w:ascii="GHEA Grapalat" w:hAnsi="GHEA Grapalat" w:cs="Sylfaen"/>
          <w:lang w:val="hy-AM"/>
        </w:rPr>
        <w:t>Օդի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ջերմաստիճանը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հունվարին</w:t>
      </w:r>
      <w:r w:rsidRPr="00244C4C">
        <w:rPr>
          <w:rFonts w:ascii="GHEA Grapalat" w:hAnsi="GHEA Grapalat"/>
          <w:lang w:val="hy-AM"/>
        </w:rPr>
        <w:t xml:space="preserve"> 0,9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 –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>) -9.8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Գորայք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հուլիս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օգոստոսին</w:t>
      </w:r>
      <w:r w:rsidRPr="00244C4C">
        <w:rPr>
          <w:rFonts w:ascii="GHEA Grapalat" w:hAnsi="GHEA Grapalat"/>
          <w:lang w:val="hy-AM"/>
        </w:rPr>
        <w:t>` 13,9-25,4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Օդի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նվազագույն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ջերմաստիճանը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Գորայքում</w:t>
      </w:r>
      <w:r w:rsidRPr="00244C4C">
        <w:rPr>
          <w:rFonts w:ascii="GHEA Grapalat" w:hAnsi="GHEA Grapalat"/>
          <w:lang w:val="hy-AM"/>
        </w:rPr>
        <w:t xml:space="preserve"> (-43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առավելագույնը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Մեղրիում</w:t>
      </w:r>
      <w:r w:rsidRPr="00244C4C">
        <w:rPr>
          <w:rFonts w:ascii="GHEA Grapalat" w:hAnsi="GHEA Grapalat"/>
          <w:lang w:val="hy-AM"/>
        </w:rPr>
        <w:t xml:space="preserve"> (41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Տեղումների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տատանվում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161 </w:t>
      </w:r>
      <w:r w:rsidRPr="00244C4C">
        <w:rPr>
          <w:rFonts w:ascii="GHEA Grapalat" w:hAnsi="GHEA Grapalat" w:cs="Sylfaen"/>
          <w:lang w:val="hy-AM"/>
        </w:rPr>
        <w:t>մմ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826 </w:t>
      </w:r>
      <w:r w:rsidRPr="00244C4C">
        <w:rPr>
          <w:rFonts w:ascii="GHEA Grapalat" w:hAnsi="GHEA Grapalat" w:cs="Sylfaen"/>
          <w:lang w:val="hy-AM"/>
        </w:rPr>
        <w:t>մմ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Սիսիանի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լեռնանցք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Տեղումների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առավելագույն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մայիսին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նվազագույնը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օգոստոսին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Աշնանը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Տեղումների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բաշխումը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այլև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լեռնաշղթաների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դիրքավորման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ռելիեֆի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75553">
      <w:pPr>
        <w:rPr>
          <w:rFonts w:ascii="GHEA Grapalat" w:hAnsi="GHEA Grapalat"/>
          <w:lang w:val="hy-AM"/>
        </w:rPr>
      </w:pPr>
    </w:p>
    <w:p w:rsidR="00F3536E" w:rsidRPr="00244C4C" w:rsidRDefault="00F3536E" w:rsidP="00B7555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43,8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վարելահողերից</w:t>
      </w:r>
      <w:r w:rsidRPr="00244C4C">
        <w:rPr>
          <w:rFonts w:ascii="GHEA Grapalat" w:hAnsi="GHEA Grapalat"/>
          <w:lang w:val="hy-AM"/>
        </w:rPr>
        <w:t xml:space="preserve"> 2008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32,6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22,0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հացահատիկային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տակ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փաստացի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օգտագործվել</w:t>
      </w:r>
      <w:r w:rsidRPr="00244C4C">
        <w:rPr>
          <w:rFonts w:ascii="GHEA Grapalat" w:hAnsi="GHEA Grapalat"/>
          <w:lang w:val="hy-AM"/>
        </w:rPr>
        <w:t xml:space="preserve"> 11,2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5,0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սեփականաշնորհված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Չօգտագործվող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թեքություններ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75553">
      <w:pPr>
        <w:rPr>
          <w:rFonts w:ascii="GHEA Grapalat" w:hAnsi="GHEA Grapalat"/>
          <w:lang w:val="hy-AM"/>
        </w:rPr>
      </w:pPr>
    </w:p>
    <w:p w:rsidR="00F3536E" w:rsidRPr="00244C4C" w:rsidRDefault="00F3536E" w:rsidP="00B7555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Այսպիսով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մշակովի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ռեսուրսների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բնակլիմայական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զանազանությունը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լուրջ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դերակատարում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75553">
      <w:pPr>
        <w:rPr>
          <w:rFonts w:ascii="GHEA Grapalat" w:hAnsi="GHEA Grapalat"/>
          <w:lang w:val="hy-AM"/>
        </w:rPr>
      </w:pPr>
    </w:p>
    <w:p w:rsidR="00F3536E" w:rsidRPr="00244C4C" w:rsidRDefault="00F3536E" w:rsidP="00B7555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Միաժամանակ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օբյեկտիվ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սուբյեկտիվ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լուրջ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որոնցից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հերթին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ֆիզիկական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բարոյական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մաշվածությունը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բնակիչների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75553">
      <w:pPr>
        <w:rPr>
          <w:rFonts w:ascii="GHEA Grapalat" w:hAnsi="GHEA Grapalat"/>
          <w:lang w:val="hy-AM"/>
        </w:rPr>
      </w:pPr>
    </w:p>
    <w:p w:rsidR="00F3536E" w:rsidRPr="00244C4C" w:rsidRDefault="00F3536E" w:rsidP="00B7555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նախագծի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մասշտաբի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երկարաժամկետ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վարձակալության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կանխատեսելի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անխափան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տրամադրման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ընձեռվում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Միաժամանակ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նախագծով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խիստ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խնդրո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առարկա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վերանորոգման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ստեղծումը՝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մեքենաշինական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վարկային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լիզինգային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կոնսորցիումի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ստեղծումը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75553">
      <w:pPr>
        <w:pStyle w:val="Heading3"/>
        <w:rPr>
          <w:rFonts w:ascii="GHEA Grapalat" w:hAnsi="GHEA Grapalat"/>
          <w:lang w:val="hy-AM"/>
        </w:rPr>
      </w:pPr>
      <w:bookmarkStart w:id="53" w:name="_Toc345447077"/>
      <w:bookmarkStart w:id="54" w:name="_Toc361930917"/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bookmarkEnd w:id="53"/>
      <w:bookmarkEnd w:id="54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B7555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: 2008 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գործող</w:t>
      </w:r>
      <w:r w:rsidRPr="00244C4C">
        <w:rPr>
          <w:rFonts w:ascii="GHEA Grapalat" w:hAnsi="GHEA Grapalat"/>
          <w:lang w:val="hy-AM"/>
        </w:rPr>
        <w:t xml:space="preserve"> 13,390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տնտեսություններից</w:t>
      </w:r>
      <w:r w:rsidRPr="00244C4C">
        <w:rPr>
          <w:rFonts w:ascii="GHEA Grapalat" w:hAnsi="GHEA Grapalat"/>
          <w:lang w:val="hy-AM"/>
        </w:rPr>
        <w:t xml:space="preserve"> 229-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որոնցից</w:t>
      </w:r>
      <w:r w:rsidRPr="00244C4C">
        <w:rPr>
          <w:rFonts w:ascii="GHEA Grapalat" w:hAnsi="GHEA Grapalat"/>
          <w:lang w:val="hy-AM"/>
        </w:rPr>
        <w:t xml:space="preserve"> 63-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անասնապահությամբ</w:t>
      </w:r>
      <w:r w:rsidRPr="00244C4C">
        <w:rPr>
          <w:rFonts w:ascii="GHEA Grapalat" w:hAnsi="GHEA Grapalat"/>
          <w:lang w:val="hy-AM"/>
        </w:rPr>
        <w:t>, 55-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դաշտավարությամբ</w:t>
      </w:r>
      <w:r w:rsidRPr="00244C4C">
        <w:rPr>
          <w:rFonts w:ascii="GHEA Grapalat" w:hAnsi="GHEA Grapalat"/>
          <w:lang w:val="hy-AM"/>
        </w:rPr>
        <w:t>, 14-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այգեգործությամբ</w:t>
      </w:r>
      <w:r w:rsidRPr="00244C4C">
        <w:rPr>
          <w:rFonts w:ascii="GHEA Grapalat" w:hAnsi="GHEA Grapalat"/>
          <w:lang w:val="hy-AM"/>
        </w:rPr>
        <w:t>, 30-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մեղվապահությամբ</w:t>
      </w:r>
      <w:r w:rsidRPr="00244C4C">
        <w:rPr>
          <w:rFonts w:ascii="GHEA Grapalat" w:hAnsi="GHEA Grapalat"/>
          <w:lang w:val="hy-AM"/>
        </w:rPr>
        <w:t>, 52-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վերամշակմամբ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կաթ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միս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հացահատիկ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պտուղ</w:t>
      </w:r>
      <w:r w:rsidRPr="00244C4C">
        <w:rPr>
          <w:rFonts w:ascii="GHEA Grapalat" w:hAnsi="GHEA Grapalat"/>
          <w:lang w:val="hy-AM"/>
        </w:rPr>
        <w:t>), 15-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սերմնարտադրությամբ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75553">
      <w:pPr>
        <w:rPr>
          <w:rFonts w:ascii="GHEA Grapalat" w:hAnsi="GHEA Grapalat"/>
          <w:lang w:val="hy-AM"/>
        </w:rPr>
      </w:pPr>
    </w:p>
    <w:p w:rsidR="00F3536E" w:rsidRPr="00244C4C" w:rsidRDefault="00F3536E" w:rsidP="00B7555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Այսպիսով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վարձակալման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հաճախորդներ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կհանդիսանան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բնակիչներ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75553">
      <w:pPr>
        <w:rPr>
          <w:rFonts w:ascii="GHEA Grapalat" w:hAnsi="GHEA Grapalat"/>
          <w:lang w:val="hy-AM"/>
        </w:rPr>
      </w:pPr>
    </w:p>
    <w:p w:rsidR="00F3536E" w:rsidRPr="00244C4C" w:rsidRDefault="00F3536E" w:rsidP="00B7555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2010-2013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փաստացի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օգտագործվել</w:t>
      </w:r>
      <w:r w:rsidRPr="00244C4C">
        <w:rPr>
          <w:rFonts w:ascii="GHEA Grapalat" w:hAnsi="GHEA Grapalat"/>
          <w:lang w:val="hy-AM"/>
        </w:rPr>
        <w:t xml:space="preserve"> 11,2 </w:t>
      </w:r>
      <w:r w:rsidRPr="00244C4C">
        <w:rPr>
          <w:rFonts w:ascii="GHEA Grapalat" w:hAnsi="GHEA Grapalat" w:cs="Sylfaen"/>
          <w:lang w:val="hy-AM"/>
        </w:rPr>
        <w:t>հազ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5 </w:t>
      </w:r>
      <w:r w:rsidRPr="00244C4C">
        <w:rPr>
          <w:rFonts w:ascii="GHEA Grapalat" w:hAnsi="GHEA Grapalat" w:cs="Sylfaen"/>
          <w:lang w:val="hy-AM"/>
        </w:rPr>
        <w:t>հազ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սեփականաշնորհված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Style w:val="FootnoteReference"/>
          <w:rFonts w:ascii="GHEA Grapalat" w:hAnsi="GHEA Grapalat"/>
          <w:lang w:val="hy-AM"/>
        </w:rPr>
        <w:footnoteReference w:id="5"/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չօգտագործվող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թեքություններ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D11AC5">
      <w:pPr>
        <w:autoSpaceDE w:val="0"/>
        <w:autoSpaceDN w:val="0"/>
        <w:adjustRightInd w:val="0"/>
        <w:spacing w:line="240" w:lineRule="auto"/>
        <w:rPr>
          <w:rFonts w:ascii="GHEA Grapalat" w:hAnsi="GHEA Grapalat"/>
          <w:lang w:val="hy-AM"/>
        </w:rPr>
      </w:pPr>
    </w:p>
    <w:p w:rsidR="00F3536E" w:rsidRPr="00244C4C" w:rsidRDefault="00F3536E" w:rsidP="00B7555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հաշվարկներում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որպես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ապագա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հաջողության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նախադրյալ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5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չօգտագործվող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պոտենցիալը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մնացած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չօգտագործվող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ռեսուրսը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մոտեցման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տրամաբանությունն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ցույց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չօգտագործված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ներուժի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ընդամենը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պատկերը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75553">
      <w:pPr>
        <w:rPr>
          <w:rFonts w:ascii="GHEA Grapalat" w:hAnsi="GHEA Grapalat"/>
          <w:lang w:val="hy-AM"/>
        </w:rPr>
      </w:pPr>
    </w:p>
    <w:p w:rsidR="00F3536E" w:rsidRPr="00244C4C" w:rsidRDefault="00F3536E" w:rsidP="00B7555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Ներկայումս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վարձակալության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տեսքով</w:t>
      </w:r>
      <w:r w:rsidRPr="00244C4C">
        <w:rPr>
          <w:rFonts w:ascii="GHEA Grapalat" w:hAnsi="GHEA Grapalat"/>
          <w:lang w:val="hy-AM"/>
        </w:rPr>
        <w:t>.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675"/>
        <w:gridCol w:w="2158"/>
        <w:gridCol w:w="2318"/>
        <w:gridCol w:w="2340"/>
      </w:tblGrid>
      <w:tr w:rsidR="00F3536E" w:rsidRPr="00244C4C" w:rsidTr="00077C9E">
        <w:tc>
          <w:tcPr>
            <w:tcW w:w="1386" w:type="pct"/>
            <w:vMerge w:val="restar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Տեխնիկայի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տեսակները</w:t>
            </w:r>
          </w:p>
        </w:tc>
        <w:tc>
          <w:tcPr>
            <w:tcW w:w="1145" w:type="pct"/>
            <w:vMerge w:val="restar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Մարզում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այսօր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գործող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վիճակում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տեխնիկայի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մոտավոր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քանակները</w:t>
            </w:r>
          </w:p>
        </w:tc>
        <w:tc>
          <w:tcPr>
            <w:tcW w:w="2469" w:type="pct"/>
            <w:gridSpan w:val="2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Վարձակալության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գործող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գները</w:t>
            </w:r>
            <w:r w:rsidRPr="00244C4C">
              <w:rPr>
                <w:rFonts w:ascii="GHEA Grapalat" w:hAnsi="GHEA Grapalat"/>
              </w:rPr>
              <w:t xml:space="preserve"> /</w:t>
            </w:r>
            <w:r w:rsidRPr="00244C4C">
              <w:rPr>
                <w:rFonts w:ascii="GHEA Grapalat" w:hAnsi="GHEA Grapalat" w:cs="Sylfaen"/>
              </w:rPr>
              <w:t>հազ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դրամ</w:t>
            </w:r>
            <w:r w:rsidRPr="00244C4C">
              <w:rPr>
                <w:rFonts w:ascii="GHEA Grapalat" w:hAnsi="GHEA Grapalat"/>
              </w:rPr>
              <w:t>/</w:t>
            </w:r>
          </w:p>
        </w:tc>
      </w:tr>
      <w:tr w:rsidR="00F3536E" w:rsidRPr="00244C4C" w:rsidTr="00077C9E">
        <w:tc>
          <w:tcPr>
            <w:tcW w:w="1386" w:type="pct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45" w:type="pct"/>
            <w:vMerge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229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Տեխնիկայի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վարձակալություն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մեկ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տարով</w:t>
            </w:r>
          </w:p>
        </w:tc>
        <w:tc>
          <w:tcPr>
            <w:tcW w:w="1240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Ծառայությունների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մատուցում</w:t>
            </w:r>
            <w:r w:rsidRPr="00244C4C">
              <w:rPr>
                <w:rFonts w:ascii="GHEA Grapalat" w:hAnsi="GHEA Grapalat"/>
              </w:rPr>
              <w:t xml:space="preserve"> 1</w:t>
            </w:r>
            <w:r w:rsidRPr="00244C4C">
              <w:rPr>
                <w:rFonts w:ascii="GHEA Grapalat" w:hAnsi="GHEA Grapalat" w:cs="Sylfaen"/>
              </w:rPr>
              <w:t>հա</w:t>
            </w:r>
            <w:r w:rsidRPr="00244C4C">
              <w:rPr>
                <w:rFonts w:ascii="GHEA Grapalat" w:hAnsi="GHEA Grapalat"/>
              </w:rPr>
              <w:t>-</w:t>
            </w:r>
            <w:r w:rsidRPr="00244C4C">
              <w:rPr>
                <w:rFonts w:ascii="GHEA Grapalat" w:hAnsi="GHEA Grapalat" w:cs="Sylfaen"/>
              </w:rPr>
              <w:t>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հաշվով</w:t>
            </w:r>
          </w:p>
        </w:tc>
      </w:tr>
      <w:tr w:rsidR="00F3536E" w:rsidRPr="00244C4C" w:rsidTr="00077C9E">
        <w:tc>
          <w:tcPr>
            <w:tcW w:w="1386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1.1 </w:t>
            </w:r>
            <w:r w:rsidRPr="00244C4C">
              <w:rPr>
                <w:rFonts w:ascii="GHEA Grapalat" w:hAnsi="GHEA Grapalat" w:cs="Sylfaen"/>
              </w:rPr>
              <w:t>Կոմբայն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հացահատիկահավաք</w:t>
            </w:r>
          </w:p>
        </w:tc>
        <w:tc>
          <w:tcPr>
            <w:tcW w:w="1145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151</w:t>
            </w:r>
          </w:p>
        </w:tc>
        <w:tc>
          <w:tcPr>
            <w:tcW w:w="1229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420.0</w:t>
            </w:r>
          </w:p>
        </w:tc>
        <w:tc>
          <w:tcPr>
            <w:tcW w:w="1240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20.0</w:t>
            </w:r>
          </w:p>
        </w:tc>
      </w:tr>
      <w:tr w:rsidR="00F3536E" w:rsidRPr="00244C4C" w:rsidTr="00077C9E">
        <w:tc>
          <w:tcPr>
            <w:tcW w:w="1386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1.2 </w:t>
            </w:r>
            <w:r w:rsidRPr="00244C4C">
              <w:rPr>
                <w:rFonts w:ascii="GHEA Grapalat" w:hAnsi="GHEA Grapalat" w:cs="Sylfaen"/>
              </w:rPr>
              <w:t>Կոմբայն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կերահավաք</w:t>
            </w:r>
          </w:p>
        </w:tc>
        <w:tc>
          <w:tcPr>
            <w:tcW w:w="1145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27</w:t>
            </w:r>
          </w:p>
        </w:tc>
        <w:tc>
          <w:tcPr>
            <w:tcW w:w="1229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380.0</w:t>
            </w:r>
          </w:p>
        </w:tc>
        <w:tc>
          <w:tcPr>
            <w:tcW w:w="1240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15.0</w:t>
            </w:r>
          </w:p>
        </w:tc>
      </w:tr>
      <w:tr w:rsidR="00F3536E" w:rsidRPr="00244C4C" w:rsidTr="00077C9E">
        <w:tc>
          <w:tcPr>
            <w:tcW w:w="1386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1.3 </w:t>
            </w:r>
            <w:r w:rsidRPr="00244C4C">
              <w:rPr>
                <w:rFonts w:ascii="GHEA Grapalat" w:hAnsi="GHEA Grapalat" w:cs="Sylfaen"/>
              </w:rPr>
              <w:t>Տրակտոր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անիվավոր</w:t>
            </w:r>
          </w:p>
        </w:tc>
        <w:tc>
          <w:tcPr>
            <w:tcW w:w="1145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733</w:t>
            </w:r>
          </w:p>
        </w:tc>
        <w:tc>
          <w:tcPr>
            <w:tcW w:w="1229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350.0</w:t>
            </w:r>
          </w:p>
        </w:tc>
        <w:tc>
          <w:tcPr>
            <w:tcW w:w="1240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12.0</w:t>
            </w:r>
          </w:p>
        </w:tc>
      </w:tr>
      <w:tr w:rsidR="00F3536E" w:rsidRPr="00244C4C" w:rsidTr="00077C9E">
        <w:tc>
          <w:tcPr>
            <w:tcW w:w="1386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1.4 </w:t>
            </w:r>
            <w:r w:rsidRPr="00244C4C">
              <w:rPr>
                <w:rFonts w:ascii="GHEA Grapalat" w:hAnsi="GHEA Grapalat" w:cs="Sylfaen"/>
              </w:rPr>
              <w:t>Տրակտոր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թրթուրավոր</w:t>
            </w:r>
          </w:p>
        </w:tc>
        <w:tc>
          <w:tcPr>
            <w:tcW w:w="1145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261</w:t>
            </w:r>
          </w:p>
        </w:tc>
        <w:tc>
          <w:tcPr>
            <w:tcW w:w="1229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350.0</w:t>
            </w:r>
          </w:p>
        </w:tc>
        <w:tc>
          <w:tcPr>
            <w:tcW w:w="1240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15.0</w:t>
            </w:r>
          </w:p>
        </w:tc>
      </w:tr>
      <w:tr w:rsidR="00F3536E" w:rsidRPr="00244C4C" w:rsidTr="00077C9E">
        <w:tc>
          <w:tcPr>
            <w:tcW w:w="1386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1.5 </w:t>
            </w:r>
            <w:r w:rsidRPr="00244C4C">
              <w:rPr>
                <w:rFonts w:ascii="GHEA Grapalat" w:hAnsi="GHEA Grapalat" w:cs="Sylfaen"/>
              </w:rPr>
              <w:t>Շարքացան</w:t>
            </w:r>
            <w:r w:rsidRPr="00244C4C">
              <w:rPr>
                <w:rFonts w:ascii="GHEA Grapalat" w:hAnsi="GHEA Grapalat"/>
              </w:rPr>
              <w:t>*</w:t>
            </w:r>
          </w:p>
        </w:tc>
        <w:tc>
          <w:tcPr>
            <w:tcW w:w="1145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111</w:t>
            </w:r>
          </w:p>
        </w:tc>
        <w:tc>
          <w:tcPr>
            <w:tcW w:w="1229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240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</w:p>
        </w:tc>
      </w:tr>
      <w:tr w:rsidR="00F3536E" w:rsidRPr="00244C4C" w:rsidTr="00077C9E">
        <w:tc>
          <w:tcPr>
            <w:tcW w:w="1386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1.6 </w:t>
            </w:r>
            <w:r w:rsidRPr="00244C4C">
              <w:rPr>
                <w:rFonts w:ascii="GHEA Grapalat" w:hAnsi="GHEA Grapalat" w:cs="Sylfaen"/>
              </w:rPr>
              <w:t>Խոտմամլիչ</w:t>
            </w:r>
            <w:r w:rsidRPr="00244C4C">
              <w:rPr>
                <w:rFonts w:ascii="GHEA Grapalat" w:hAnsi="GHEA Grapalat"/>
              </w:rPr>
              <w:t>*</w:t>
            </w:r>
          </w:p>
        </w:tc>
        <w:tc>
          <w:tcPr>
            <w:tcW w:w="1145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120</w:t>
            </w:r>
          </w:p>
        </w:tc>
        <w:tc>
          <w:tcPr>
            <w:tcW w:w="1229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240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</w:p>
        </w:tc>
      </w:tr>
      <w:tr w:rsidR="00F3536E" w:rsidRPr="00244C4C" w:rsidTr="00077C9E">
        <w:tc>
          <w:tcPr>
            <w:tcW w:w="1386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1.7 </w:t>
            </w:r>
            <w:r w:rsidRPr="00244C4C">
              <w:rPr>
                <w:rFonts w:ascii="GHEA Grapalat" w:hAnsi="GHEA Grapalat" w:cs="Sylfaen"/>
              </w:rPr>
              <w:t>Խոտհնձիչ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տրակտորային</w:t>
            </w:r>
            <w:r w:rsidRPr="00244C4C">
              <w:rPr>
                <w:rFonts w:ascii="GHEA Grapalat" w:hAnsi="GHEA Grapalat"/>
              </w:rPr>
              <w:t>*</w:t>
            </w:r>
          </w:p>
        </w:tc>
        <w:tc>
          <w:tcPr>
            <w:tcW w:w="1145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215</w:t>
            </w:r>
          </w:p>
        </w:tc>
        <w:tc>
          <w:tcPr>
            <w:tcW w:w="1229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240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</w:p>
        </w:tc>
      </w:tr>
      <w:tr w:rsidR="00F3536E" w:rsidRPr="00244C4C" w:rsidTr="00077C9E">
        <w:tc>
          <w:tcPr>
            <w:tcW w:w="1386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1.8 </w:t>
            </w:r>
            <w:r w:rsidRPr="00244C4C">
              <w:rPr>
                <w:rFonts w:ascii="GHEA Grapalat" w:hAnsi="GHEA Grapalat" w:cs="Sylfaen"/>
              </w:rPr>
              <w:t>Տրակտորային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սրսկիչ</w:t>
            </w:r>
            <w:r w:rsidRPr="00244C4C">
              <w:rPr>
                <w:rFonts w:ascii="GHEA Grapalat" w:hAnsi="GHEA Grapalat"/>
              </w:rPr>
              <w:t>*</w:t>
            </w:r>
          </w:p>
        </w:tc>
        <w:tc>
          <w:tcPr>
            <w:tcW w:w="1145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27</w:t>
            </w:r>
          </w:p>
        </w:tc>
        <w:tc>
          <w:tcPr>
            <w:tcW w:w="1229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240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</w:p>
        </w:tc>
      </w:tr>
      <w:tr w:rsidR="00F3536E" w:rsidRPr="00244C4C" w:rsidTr="00077C9E">
        <w:tc>
          <w:tcPr>
            <w:tcW w:w="1386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1.9 </w:t>
            </w:r>
            <w:r w:rsidRPr="00244C4C">
              <w:rPr>
                <w:rFonts w:ascii="GHEA Grapalat" w:hAnsi="GHEA Grapalat" w:cs="Sylfaen"/>
              </w:rPr>
              <w:t>Գութան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տափան</w:t>
            </w:r>
            <w:r w:rsidRPr="00244C4C">
              <w:rPr>
                <w:rFonts w:ascii="GHEA Grapalat" w:hAnsi="GHEA Grapalat"/>
              </w:rPr>
              <w:t>*</w:t>
            </w:r>
          </w:p>
        </w:tc>
        <w:tc>
          <w:tcPr>
            <w:tcW w:w="1145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294</w:t>
            </w:r>
          </w:p>
        </w:tc>
        <w:tc>
          <w:tcPr>
            <w:tcW w:w="1229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240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</w:p>
        </w:tc>
      </w:tr>
    </w:tbl>
    <w:p w:rsidR="00F3536E" w:rsidRPr="00244C4C" w:rsidRDefault="00F3536E" w:rsidP="00077C9E">
      <w:pPr>
        <w:pStyle w:val="Caption"/>
        <w:rPr>
          <w:rFonts w:ascii="GHEA Grapalat" w:hAnsi="GHEA Grapalat"/>
        </w:rPr>
      </w:pP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* - </w:t>
      </w:r>
      <w:r w:rsidRPr="00244C4C">
        <w:rPr>
          <w:rFonts w:ascii="GHEA Grapalat" w:hAnsi="GHEA Grapalat" w:cs="Sylfaen"/>
          <w:lang w:val="hy-AM"/>
        </w:rPr>
        <w:t>տրամադրվում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կցորդ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</w:t>
      </w:r>
    </w:p>
    <w:p w:rsidR="00F3536E" w:rsidRPr="00244C4C" w:rsidRDefault="00F3536E" w:rsidP="00077C9E">
      <w:pPr>
        <w:pStyle w:val="Caption"/>
        <w:rPr>
          <w:rFonts w:ascii="GHEA Grapalat" w:hAnsi="GHEA Grapalat"/>
        </w:rPr>
      </w:pPr>
    </w:p>
    <w:p w:rsidR="00F3536E" w:rsidRPr="00244C4C" w:rsidRDefault="00F3536E" w:rsidP="00077C9E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հետազոտությունների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վարձակալման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օպտիմալ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որոնց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օգտվողների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կավելանա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տեսքով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077C9E">
      <w:pPr>
        <w:rPr>
          <w:rFonts w:ascii="GHEA Grapalat" w:hAnsi="GHEA Grapalat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147"/>
        <w:gridCol w:w="3117"/>
        <w:gridCol w:w="3227"/>
      </w:tblGrid>
      <w:tr w:rsidR="00F3536E" w:rsidRPr="00D41408" w:rsidTr="00077C9E">
        <w:tc>
          <w:tcPr>
            <w:tcW w:w="165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Տեխնիկայի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անվանումը</w:t>
            </w:r>
          </w:p>
        </w:tc>
        <w:tc>
          <w:tcPr>
            <w:tcW w:w="1642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Տեխնիկայի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վարձակալություն</w:t>
            </w:r>
            <w:r w:rsidRPr="00244C4C">
              <w:rPr>
                <w:rFonts w:ascii="GHEA Grapalat" w:hAnsi="GHEA Grapalat"/>
                <w:lang w:val="hy-AM"/>
              </w:rPr>
              <w:t xml:space="preserve">` </w:t>
            </w:r>
            <w:r w:rsidRPr="00244C4C">
              <w:rPr>
                <w:rFonts w:ascii="GHEA Grapalat" w:hAnsi="GHEA Grapalat" w:cs="Sylfaen"/>
                <w:lang w:val="hy-AM"/>
              </w:rPr>
              <w:t>մեկ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տարով</w:t>
            </w:r>
            <w:r w:rsidRPr="00244C4C">
              <w:rPr>
                <w:rFonts w:ascii="GHEA Grapalat" w:hAnsi="GHEA Grapalat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lang w:val="hy-AM"/>
              </w:rPr>
              <w:t>հազ</w:t>
            </w:r>
            <w:r w:rsidRPr="00244C4C">
              <w:rPr>
                <w:rFonts w:ascii="GHEA Grapalat" w:hAnsi="GHEA Grapalat"/>
                <w:lang w:val="hy-AM"/>
              </w:rPr>
              <w:t xml:space="preserve">. </w:t>
            </w:r>
            <w:r w:rsidRPr="00244C4C">
              <w:rPr>
                <w:rFonts w:ascii="GHEA Grapalat" w:hAnsi="GHEA Grapalat" w:cs="Sylfaen"/>
                <w:lang w:val="hy-AM"/>
              </w:rPr>
              <w:t>դրամ</w:t>
            </w:r>
            <w:r w:rsidRPr="00244C4C">
              <w:rPr>
                <w:rFonts w:ascii="GHEA Grapalat" w:hAnsi="GHEA Grapalat"/>
                <w:lang w:val="hy-AM"/>
              </w:rPr>
              <w:t>)</w:t>
            </w:r>
          </w:p>
        </w:tc>
        <w:tc>
          <w:tcPr>
            <w:tcW w:w="1700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Ծառայությունների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մատուցում</w:t>
            </w:r>
            <w:r w:rsidRPr="00244C4C">
              <w:rPr>
                <w:rFonts w:ascii="GHEA Grapalat" w:hAnsi="GHEA Grapalat"/>
                <w:lang w:val="hy-AM"/>
              </w:rPr>
              <w:t xml:space="preserve">` </w:t>
            </w:r>
            <w:r w:rsidRPr="00244C4C">
              <w:rPr>
                <w:rFonts w:ascii="GHEA Grapalat" w:hAnsi="GHEA Grapalat" w:cs="Sylfaen"/>
                <w:lang w:val="hy-AM"/>
              </w:rPr>
              <w:t>մեկ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հեկտարի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հաշվով</w:t>
            </w:r>
            <w:r w:rsidRPr="00244C4C">
              <w:rPr>
                <w:rFonts w:ascii="GHEA Grapalat" w:hAnsi="GHEA Grapalat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lang w:val="hy-AM"/>
              </w:rPr>
              <w:t>հազ</w:t>
            </w:r>
            <w:r w:rsidRPr="00244C4C">
              <w:rPr>
                <w:rFonts w:ascii="GHEA Grapalat" w:hAnsi="GHEA Grapalat"/>
                <w:lang w:val="hy-AM"/>
              </w:rPr>
              <w:t xml:space="preserve">. </w:t>
            </w:r>
            <w:r w:rsidRPr="00244C4C">
              <w:rPr>
                <w:rFonts w:ascii="GHEA Grapalat" w:hAnsi="GHEA Grapalat" w:cs="Sylfaen"/>
                <w:lang w:val="hy-AM"/>
              </w:rPr>
              <w:t>դրամ</w:t>
            </w:r>
            <w:r w:rsidRPr="00244C4C">
              <w:rPr>
                <w:rFonts w:ascii="GHEA Grapalat" w:hAnsi="GHEA Grapalat"/>
                <w:lang w:val="hy-AM"/>
              </w:rPr>
              <w:t>)</w:t>
            </w:r>
          </w:p>
        </w:tc>
      </w:tr>
      <w:tr w:rsidR="00F3536E" w:rsidRPr="00244C4C" w:rsidTr="00077C9E">
        <w:tc>
          <w:tcPr>
            <w:tcW w:w="1658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Կոմբայն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հացահատիկահավաք</w:t>
            </w:r>
          </w:p>
        </w:tc>
        <w:tc>
          <w:tcPr>
            <w:tcW w:w="1642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390.0</w:t>
            </w:r>
          </w:p>
        </w:tc>
        <w:tc>
          <w:tcPr>
            <w:tcW w:w="1700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17.0</w:t>
            </w:r>
          </w:p>
        </w:tc>
      </w:tr>
      <w:tr w:rsidR="00F3536E" w:rsidRPr="00244C4C" w:rsidTr="00077C9E">
        <w:tc>
          <w:tcPr>
            <w:tcW w:w="1658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Կոմբայն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կերահավաք</w:t>
            </w:r>
          </w:p>
        </w:tc>
        <w:tc>
          <w:tcPr>
            <w:tcW w:w="1642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350.0</w:t>
            </w:r>
          </w:p>
        </w:tc>
        <w:tc>
          <w:tcPr>
            <w:tcW w:w="1700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12.0</w:t>
            </w:r>
          </w:p>
        </w:tc>
      </w:tr>
      <w:tr w:rsidR="00F3536E" w:rsidRPr="00244C4C" w:rsidTr="00077C9E">
        <w:tc>
          <w:tcPr>
            <w:tcW w:w="1658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Տրակտոր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անիվավ</w:t>
            </w:r>
            <w:r w:rsidRPr="00244C4C">
              <w:rPr>
                <w:rFonts w:ascii="GHEA Grapalat" w:hAnsi="GHEA Grapalat" w:cs="Sylfaen"/>
              </w:rPr>
              <w:t>որ</w:t>
            </w:r>
          </w:p>
        </w:tc>
        <w:tc>
          <w:tcPr>
            <w:tcW w:w="1642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320.0</w:t>
            </w:r>
          </w:p>
        </w:tc>
        <w:tc>
          <w:tcPr>
            <w:tcW w:w="1700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10.0</w:t>
            </w:r>
          </w:p>
        </w:tc>
      </w:tr>
      <w:tr w:rsidR="00F3536E" w:rsidRPr="00244C4C" w:rsidTr="00077C9E">
        <w:tc>
          <w:tcPr>
            <w:tcW w:w="1658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Տրակտոր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թրթուրավոր</w:t>
            </w:r>
          </w:p>
        </w:tc>
        <w:tc>
          <w:tcPr>
            <w:tcW w:w="1642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320.0</w:t>
            </w:r>
          </w:p>
        </w:tc>
        <w:tc>
          <w:tcPr>
            <w:tcW w:w="1700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12.0</w:t>
            </w:r>
          </w:p>
        </w:tc>
      </w:tr>
    </w:tbl>
    <w:p w:rsidR="00F3536E" w:rsidRPr="00244C4C" w:rsidRDefault="00F3536E" w:rsidP="00077C9E">
      <w:pPr>
        <w:rPr>
          <w:rFonts w:ascii="GHEA Grapalat" w:hAnsi="GHEA Grapalat"/>
        </w:rPr>
      </w:pPr>
    </w:p>
    <w:p w:rsidR="00F3536E" w:rsidRPr="00244C4C" w:rsidRDefault="00F3536E" w:rsidP="00077C9E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գյուղտեխնիկայի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վարձակալության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աշխարհագրական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բաշխումը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կունենա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տեսքը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077C9E">
      <w:pPr>
        <w:rPr>
          <w:rFonts w:ascii="GHEA Grapalat" w:hAnsi="GHEA Grapalat"/>
        </w:rPr>
      </w:pPr>
    </w:p>
    <w:p w:rsidR="00F3536E" w:rsidRPr="00244C4C" w:rsidRDefault="00F3536E" w:rsidP="00077C9E">
      <w:pPr>
        <w:rPr>
          <w:rFonts w:ascii="GHEA Grapalat" w:hAnsi="GHEA Grapalat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745"/>
        <w:gridCol w:w="4746"/>
      </w:tblGrid>
      <w:tr w:rsidR="00F3536E" w:rsidRPr="00244C4C" w:rsidTr="00077C9E">
        <w:tc>
          <w:tcPr>
            <w:tcW w:w="250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Ենթաշրջան</w:t>
            </w:r>
          </w:p>
        </w:tc>
        <w:tc>
          <w:tcPr>
            <w:tcW w:w="2500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Բնակավայր</w:t>
            </w:r>
          </w:p>
        </w:tc>
      </w:tr>
      <w:tr w:rsidR="00F3536E" w:rsidRPr="00244C4C" w:rsidTr="00077C9E">
        <w:tc>
          <w:tcPr>
            <w:tcW w:w="2500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Գորիս</w:t>
            </w:r>
          </w:p>
        </w:tc>
        <w:tc>
          <w:tcPr>
            <w:tcW w:w="2500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Գորիս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Խնձորեսկ</w:t>
            </w:r>
          </w:p>
        </w:tc>
      </w:tr>
      <w:tr w:rsidR="00F3536E" w:rsidRPr="00244C4C" w:rsidTr="00077C9E">
        <w:tc>
          <w:tcPr>
            <w:tcW w:w="2500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Մեղրի</w:t>
            </w:r>
          </w:p>
        </w:tc>
        <w:tc>
          <w:tcPr>
            <w:tcW w:w="2500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Մեղրի</w:t>
            </w:r>
          </w:p>
        </w:tc>
      </w:tr>
      <w:tr w:rsidR="00F3536E" w:rsidRPr="00244C4C" w:rsidTr="00077C9E">
        <w:tc>
          <w:tcPr>
            <w:tcW w:w="2500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Կապան</w:t>
            </w:r>
          </w:p>
        </w:tc>
        <w:tc>
          <w:tcPr>
            <w:tcW w:w="2500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Կապան</w:t>
            </w:r>
          </w:p>
        </w:tc>
      </w:tr>
      <w:tr w:rsidR="00F3536E" w:rsidRPr="00244C4C" w:rsidTr="00077C9E">
        <w:tc>
          <w:tcPr>
            <w:tcW w:w="2500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Սիսիան</w:t>
            </w:r>
          </w:p>
        </w:tc>
        <w:tc>
          <w:tcPr>
            <w:tcW w:w="2500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Սիսիան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Նորավան</w:t>
            </w:r>
          </w:p>
        </w:tc>
      </w:tr>
    </w:tbl>
    <w:p w:rsidR="00F3536E" w:rsidRPr="00244C4C" w:rsidRDefault="00F3536E" w:rsidP="00077C9E">
      <w:pPr>
        <w:pStyle w:val="Heading3"/>
        <w:rPr>
          <w:rFonts w:ascii="GHEA Grapalat" w:hAnsi="GHEA Grapalat"/>
        </w:rPr>
      </w:pPr>
      <w:bookmarkStart w:id="55" w:name="_Toc345447078"/>
      <w:bookmarkStart w:id="56" w:name="_Toc361930918"/>
      <w:r w:rsidRPr="00244C4C">
        <w:rPr>
          <w:rFonts w:ascii="GHEA Grapalat" w:hAnsi="GHEA Grapalat" w:cs="Sylfaen"/>
          <w:lang w:val="hy-AM"/>
        </w:rPr>
        <w:t>Ներդրումներ</w:t>
      </w:r>
      <w:bookmarkEnd w:id="55"/>
      <w:bookmarkEnd w:id="56"/>
    </w:p>
    <w:p w:rsidR="00F3536E" w:rsidRPr="00244C4C" w:rsidRDefault="00F3536E" w:rsidP="00077C9E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Ո՞վ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1.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Կառավարություն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մարզպետարանի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2.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077C9E">
      <w:pPr>
        <w:rPr>
          <w:rFonts w:ascii="GHEA Grapalat" w:hAnsi="GHEA Grapalat"/>
          <w:color w:val="FF0000"/>
          <w:lang w:val="hy-AM"/>
        </w:rPr>
      </w:pPr>
      <w:r w:rsidRPr="00244C4C">
        <w:rPr>
          <w:rFonts w:ascii="GHEA Grapalat" w:hAnsi="GHEA Grapalat"/>
          <w:lang w:val="hy-AM"/>
        </w:rPr>
        <w:t xml:space="preserve">3. </w:t>
      </w:r>
      <w:r w:rsidRPr="00244C4C">
        <w:rPr>
          <w:rFonts w:ascii="GHEA Grapalat" w:hAnsi="GHEA Grapalat" w:cs="Sylfaen"/>
          <w:lang w:val="hy-AM"/>
        </w:rPr>
        <w:t>Բանկ</w:t>
      </w:r>
      <w:r w:rsidRPr="00244C4C">
        <w:rPr>
          <w:rFonts w:ascii="GHEA Grapalat" w:hAnsi="GHEA Grapalat"/>
          <w:color w:val="FF0000"/>
          <w:lang w:val="hy-AM"/>
        </w:rPr>
        <w:t xml:space="preserve"> </w:t>
      </w:r>
    </w:p>
    <w:p w:rsidR="00F3536E" w:rsidRPr="00244C4C" w:rsidRDefault="00F3536E" w:rsidP="00077C9E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Ինչպե՞ս</w:t>
      </w:r>
    </w:p>
    <w:p w:rsidR="00F3536E" w:rsidRPr="00244C4C" w:rsidRDefault="00F3536E" w:rsidP="00077C9E">
      <w:pPr>
        <w:rPr>
          <w:rFonts w:ascii="GHEA Grapalat" w:hAnsi="GHEA Grapalat"/>
          <w:b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օպտիմալ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20 %`,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ամբողջովին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560,377,410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</w:p>
    <w:p w:rsidR="00F3536E" w:rsidRPr="00244C4C" w:rsidRDefault="00F3536E" w:rsidP="00077C9E">
      <w:pPr>
        <w:rPr>
          <w:rFonts w:ascii="GHEA Grapalat" w:hAnsi="GHEA Grapalat"/>
          <w:b/>
          <w:bCs/>
          <w:color w:val="0000FF"/>
          <w:sz w:val="22"/>
          <w:lang w:val="hy-AM" w:eastAsia="ru-RU"/>
        </w:rPr>
      </w:pPr>
      <w:r w:rsidRPr="00244C4C">
        <w:rPr>
          <w:rFonts w:ascii="GHEA Grapalat" w:hAnsi="GHEA Grapalat" w:cs="Sylfaen"/>
          <w:lang w:val="hy-AM"/>
        </w:rPr>
        <w:t>Կրկին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օպտիմալ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50 %` 1,400,943,525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D11AC5">
      <w:pPr>
        <w:rPr>
          <w:rFonts w:ascii="GHEA Grapalat" w:hAnsi="GHEA Grapalat"/>
          <w:lang w:val="hy-AM"/>
        </w:rPr>
      </w:pPr>
    </w:p>
    <w:p w:rsidR="00F3536E" w:rsidRPr="00244C4C" w:rsidRDefault="00F3536E" w:rsidP="00077C9E">
      <w:pPr>
        <w:rPr>
          <w:rFonts w:ascii="GHEA Grapalat" w:hAnsi="GHEA Grapalat"/>
          <w:b/>
          <w:bCs/>
          <w:color w:val="0000FF"/>
          <w:sz w:val="22"/>
          <w:lang w:val="hy-AM" w:eastAsia="ru-RU"/>
        </w:rPr>
      </w:pPr>
      <w:r w:rsidRPr="00244C4C">
        <w:rPr>
          <w:rFonts w:ascii="GHEA Grapalat" w:hAnsi="GHEA Grapalat" w:cs="Sylfaen"/>
          <w:lang w:val="hy-AM"/>
        </w:rPr>
        <w:t>Ծրագրով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մնացած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չափաբաժինը</w:t>
      </w:r>
      <w:r w:rsidRPr="00244C4C">
        <w:rPr>
          <w:rFonts w:ascii="GHEA Grapalat" w:hAnsi="GHEA Grapalat"/>
          <w:lang w:val="hy-AM"/>
        </w:rPr>
        <w:t>` 30 %-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(840,566,115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ներգրավման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</w:p>
    <w:p w:rsidR="00F3536E" w:rsidRPr="00244C4C" w:rsidRDefault="00F3536E" w:rsidP="00077C9E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Ի՞նչ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գնվելու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ուղղությունների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բաշխվածքն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տեսքը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1. </w:t>
      </w:r>
      <w:r w:rsidRPr="00244C4C">
        <w:rPr>
          <w:rFonts w:ascii="GHEA Grapalat" w:hAnsi="GHEA Grapalat" w:cs="Sylfaen"/>
          <w:lang w:val="hy-AM"/>
        </w:rPr>
        <w:t>Հող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շենքեր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շինություններ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բարելավում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փորձագետների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զրույցների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ֆորմատով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նպատակահարմար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շենք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շինությունների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վարձակալության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հոդվածով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կատարվելու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2. </w:t>
      </w:r>
      <w:r w:rsidRPr="00244C4C">
        <w:rPr>
          <w:rFonts w:ascii="GHEA Grapalat" w:hAnsi="GHEA Grapalat" w:cs="Sylfaen"/>
          <w:lang w:val="hy-AM"/>
        </w:rPr>
        <w:t>Ձեռքբերվող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ագրեգատներ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սարքավորումներ</w:t>
      </w:r>
      <w:r w:rsidRPr="00244C4C">
        <w:rPr>
          <w:rFonts w:ascii="GHEA Grapalat" w:hAnsi="GHEA Grapalat"/>
          <w:lang w:val="hy-AM"/>
        </w:rPr>
        <w:t xml:space="preserve">. 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  <w:sectPr w:rsidR="00F3536E" w:rsidRPr="00244C4C" w:rsidSect="00D40E93">
          <w:headerReference w:type="default" r:id="rId30"/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077C9E">
      <w:pPr>
        <w:rPr>
          <w:rFonts w:ascii="GHEA Grapalat" w:hAnsi="GHEA Grapalat"/>
          <w:lang w:val="hy-AM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02"/>
        <w:gridCol w:w="2419"/>
        <w:gridCol w:w="2630"/>
        <w:gridCol w:w="1305"/>
        <w:gridCol w:w="1410"/>
        <w:gridCol w:w="1305"/>
      </w:tblGrid>
      <w:tr w:rsidR="00F3536E" w:rsidRPr="00244C4C" w:rsidTr="00D40E93">
        <w:tc>
          <w:tcPr>
            <w:tcW w:w="507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NN</w:t>
            </w:r>
          </w:p>
        </w:tc>
        <w:tc>
          <w:tcPr>
            <w:tcW w:w="3383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Տեխնիկայի</w:t>
            </w:r>
            <w:r w:rsidRPr="00244C4C">
              <w:rPr>
                <w:rFonts w:ascii="GHEA Grapalat" w:hAnsi="GHEA Grapalat"/>
                <w:lang w:val="hy-AM"/>
              </w:rPr>
              <w:t xml:space="preserve">/ </w:t>
            </w:r>
            <w:r w:rsidRPr="00244C4C">
              <w:rPr>
                <w:rFonts w:ascii="GHEA Grapalat" w:hAnsi="GHEA Grapalat" w:cs="Sylfaen"/>
                <w:lang w:val="hy-AM"/>
              </w:rPr>
              <w:t>մեքենատրակտորային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պարկի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ագրեգատների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անվանումը</w:t>
            </w:r>
          </w:p>
        </w:tc>
        <w:tc>
          <w:tcPr>
            <w:tcW w:w="1016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Պատկերը</w:t>
            </w:r>
          </w:p>
        </w:tc>
        <w:tc>
          <w:tcPr>
            <w:tcW w:w="1375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Ընդհանուր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քանակը</w:t>
            </w:r>
          </w:p>
        </w:tc>
        <w:tc>
          <w:tcPr>
            <w:tcW w:w="1663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Միավորի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շուկայական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գինը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</w:rPr>
              <w:t>(</w:t>
            </w:r>
            <w:r w:rsidRPr="00244C4C">
              <w:rPr>
                <w:rFonts w:ascii="GHEA Grapalat" w:hAnsi="GHEA Grapalat" w:cs="Sylfaen"/>
              </w:rPr>
              <w:t>հզ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դրամ</w:t>
            </w:r>
            <w:r w:rsidRPr="00244C4C">
              <w:rPr>
                <w:rFonts w:ascii="GHEA Grapalat" w:hAnsi="GHEA Grapalat"/>
              </w:rPr>
              <w:t xml:space="preserve">) * </w:t>
            </w:r>
          </w:p>
        </w:tc>
        <w:tc>
          <w:tcPr>
            <w:tcW w:w="1627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Ընդհանուր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գումար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(</w:t>
            </w:r>
            <w:r w:rsidRPr="00244C4C">
              <w:rPr>
                <w:rFonts w:ascii="GHEA Grapalat" w:hAnsi="GHEA Grapalat" w:cs="Sylfaen"/>
                <w:lang w:val="ru-RU"/>
              </w:rPr>
              <w:t>հզ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դրամ</w:t>
            </w:r>
            <w:r w:rsidRPr="00244C4C">
              <w:rPr>
                <w:rFonts w:ascii="GHEA Grapalat" w:hAnsi="GHEA Grapalat"/>
                <w:lang w:val="hy-AM"/>
              </w:rPr>
              <w:t>)</w:t>
            </w:r>
          </w:p>
        </w:tc>
      </w:tr>
      <w:tr w:rsidR="00F3536E" w:rsidRPr="00244C4C" w:rsidTr="00D40E93">
        <w:tc>
          <w:tcPr>
            <w:tcW w:w="507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3383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</w:rPr>
              <w:t>Կոմբայն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հացահատիկահավաք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«</w:t>
            </w:r>
            <w:r w:rsidRPr="00244C4C">
              <w:rPr>
                <w:rFonts w:ascii="GHEA Grapalat" w:hAnsi="GHEA Grapalat" w:cs="Sylfaen"/>
                <w:lang w:val="hy-AM"/>
              </w:rPr>
              <w:t>ՆԻՎԱ</w:t>
            </w:r>
            <w:r w:rsidRPr="00244C4C">
              <w:rPr>
                <w:rFonts w:ascii="GHEA Grapalat" w:hAnsi="GHEA Grapalat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lang w:val="ru-RU"/>
              </w:rPr>
              <w:t>ԷՖՖԵԿՏ</w:t>
            </w:r>
            <w:r w:rsidRPr="00244C4C">
              <w:rPr>
                <w:rFonts w:ascii="GHEA Grapalat" w:hAnsi="GHEA Grapalat"/>
                <w:lang w:val="hy-AM"/>
              </w:rPr>
              <w:t>» /</w:t>
            </w:r>
            <w:r w:rsidRPr="00244C4C">
              <w:rPr>
                <w:rFonts w:ascii="GHEA Grapalat" w:hAnsi="GHEA Grapalat" w:cs="Sylfaen"/>
                <w:lang w:val="hy-AM"/>
              </w:rPr>
              <w:t>օգտագործված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</w:p>
        </w:tc>
        <w:tc>
          <w:tcPr>
            <w:tcW w:w="1016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9A69CD">
              <w:rPr>
                <w:rFonts w:ascii="GHEA Grapalat" w:hAnsi="GHEA Grapalat"/>
                <w:noProof/>
                <w:color w:val="FF0000"/>
              </w:rPr>
              <w:pict>
                <v:shape id="Picture 16" o:spid="_x0000_i1031" type="#_x0000_t75" alt="Niva effect" style="width:134.25pt;height:105pt;visibility:visible">
                  <v:imagedata r:id="rId31" o:title=""/>
                </v:shape>
              </w:pict>
            </w:r>
          </w:p>
        </w:tc>
        <w:tc>
          <w:tcPr>
            <w:tcW w:w="1375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46</w:t>
            </w:r>
          </w:p>
        </w:tc>
        <w:tc>
          <w:tcPr>
            <w:tcW w:w="1663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12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210</w:t>
            </w:r>
          </w:p>
        </w:tc>
        <w:tc>
          <w:tcPr>
            <w:tcW w:w="1627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561 660</w:t>
            </w:r>
          </w:p>
        </w:tc>
      </w:tr>
      <w:tr w:rsidR="00F3536E" w:rsidRPr="00244C4C" w:rsidTr="00D40E93">
        <w:tc>
          <w:tcPr>
            <w:tcW w:w="507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</w:t>
            </w:r>
          </w:p>
        </w:tc>
        <w:tc>
          <w:tcPr>
            <w:tcW w:w="3383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Կ</w:t>
            </w:r>
            <w:r w:rsidRPr="00244C4C">
              <w:rPr>
                <w:rFonts w:ascii="GHEA Grapalat" w:hAnsi="GHEA Grapalat" w:cs="Sylfaen"/>
              </w:rPr>
              <w:t>ոմբայն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խ</w:t>
            </w:r>
            <w:r w:rsidRPr="00244C4C">
              <w:rPr>
                <w:rFonts w:ascii="GHEA Grapalat" w:hAnsi="GHEA Grapalat" w:cs="Sylfaen"/>
              </w:rPr>
              <w:t>ոտհնձիչ</w:t>
            </w:r>
            <w:r w:rsidRPr="00244C4C">
              <w:rPr>
                <w:rFonts w:ascii="GHEA Grapalat" w:hAnsi="GHEA Grapalat"/>
              </w:rPr>
              <w:t xml:space="preserve"> (</w:t>
            </w:r>
            <w:r w:rsidRPr="00244C4C">
              <w:rPr>
                <w:rFonts w:ascii="GHEA Grapalat" w:hAnsi="GHEA Grapalat" w:cs="Sylfaen"/>
              </w:rPr>
              <w:t>օրինակ</w:t>
            </w:r>
            <w:r w:rsidRPr="00244C4C">
              <w:rPr>
                <w:rFonts w:ascii="GHEA Grapalat" w:hAnsi="GHEA Grapalat"/>
              </w:rPr>
              <w:t>` KDF-390 «FORTSCHRITT» SIPMA</w:t>
            </w:r>
            <w:r w:rsidRPr="00244C4C">
              <w:rPr>
                <w:rFonts w:ascii="GHEA Grapalat" w:hAnsi="GHEA Grapalat"/>
                <w:lang w:val="hy-AM"/>
              </w:rPr>
              <w:t>)</w:t>
            </w:r>
          </w:p>
        </w:tc>
        <w:tc>
          <w:tcPr>
            <w:tcW w:w="1016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9A69CD">
              <w:rPr>
                <w:rFonts w:ascii="GHEA Grapalat" w:hAnsi="GHEA Grapalat"/>
                <w:noProof/>
                <w:color w:val="FF0000"/>
              </w:rPr>
              <w:pict>
                <v:shape id="Picture 15" o:spid="_x0000_i1032" type="#_x0000_t75" alt="Косилка KDF-390 «FORTSCHRITT» (SIPMA)" style="width:132.75pt;height:98.25pt;visibility:visible">
                  <v:imagedata r:id="rId32" o:title=""/>
                </v:shape>
              </w:pict>
            </w:r>
          </w:p>
          <w:p w:rsidR="00F3536E" w:rsidRPr="00244C4C" w:rsidRDefault="00F3536E" w:rsidP="00077C9E">
            <w:pPr>
              <w:rPr>
                <w:rFonts w:ascii="GHEA Grapalat" w:hAnsi="GHEA Grapalat"/>
              </w:rPr>
            </w:pPr>
          </w:p>
        </w:tc>
        <w:tc>
          <w:tcPr>
            <w:tcW w:w="1375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35</w:t>
            </w:r>
          </w:p>
        </w:tc>
        <w:tc>
          <w:tcPr>
            <w:tcW w:w="1663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6 105</w:t>
            </w:r>
          </w:p>
        </w:tc>
        <w:tc>
          <w:tcPr>
            <w:tcW w:w="1627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213 675</w:t>
            </w:r>
          </w:p>
        </w:tc>
      </w:tr>
      <w:tr w:rsidR="00F3536E" w:rsidRPr="00244C4C" w:rsidTr="00D40E93">
        <w:tc>
          <w:tcPr>
            <w:tcW w:w="507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</w:t>
            </w:r>
          </w:p>
        </w:tc>
        <w:tc>
          <w:tcPr>
            <w:tcW w:w="3383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Տրակտոր</w:t>
            </w:r>
            <w:r w:rsidRPr="00244C4C">
              <w:rPr>
                <w:rFonts w:ascii="GHEA Grapalat" w:hAnsi="GHEA Grapalat"/>
              </w:rPr>
              <w:t xml:space="preserve"> “</w:t>
            </w:r>
            <w:r w:rsidRPr="00244C4C">
              <w:rPr>
                <w:rFonts w:ascii="GHEA Grapalat" w:hAnsi="GHEA Grapalat" w:cs="Sylfaen"/>
              </w:rPr>
              <w:t>Բելառուս</w:t>
            </w:r>
            <w:r w:rsidRPr="00244C4C">
              <w:rPr>
                <w:rFonts w:ascii="GHEA Grapalat" w:hAnsi="GHEA Grapalat"/>
              </w:rPr>
              <w:t>”</w:t>
            </w:r>
          </w:p>
        </w:tc>
        <w:tc>
          <w:tcPr>
            <w:tcW w:w="1016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9A69CD">
              <w:rPr>
                <w:rFonts w:ascii="GHEA Grapalat" w:hAnsi="GHEA Grapalat"/>
                <w:noProof/>
                <w:color w:val="FF0000"/>
              </w:rPr>
              <w:pict>
                <v:shape id="Picture 14" o:spid="_x0000_i1033" type="#_x0000_t75" alt="Трактор БЕЛАРУС - 80" style="width:138pt;height:115.5pt;visibility:visible">
                  <v:imagedata r:id="rId33" o:title=""/>
                </v:shape>
              </w:pict>
            </w:r>
          </w:p>
        </w:tc>
        <w:tc>
          <w:tcPr>
            <w:tcW w:w="1375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115</w:t>
            </w:r>
          </w:p>
        </w:tc>
        <w:tc>
          <w:tcPr>
            <w:tcW w:w="1663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8 140</w:t>
            </w:r>
          </w:p>
        </w:tc>
        <w:tc>
          <w:tcPr>
            <w:tcW w:w="1627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936 100</w:t>
            </w:r>
          </w:p>
        </w:tc>
      </w:tr>
      <w:tr w:rsidR="00F3536E" w:rsidRPr="00244C4C" w:rsidTr="00D40E93">
        <w:tc>
          <w:tcPr>
            <w:tcW w:w="507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</w:t>
            </w:r>
          </w:p>
        </w:tc>
        <w:tc>
          <w:tcPr>
            <w:tcW w:w="3383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Շ</w:t>
            </w:r>
            <w:r w:rsidRPr="00244C4C">
              <w:rPr>
                <w:rFonts w:ascii="GHEA Grapalat" w:hAnsi="GHEA Grapalat" w:cs="Sylfaen"/>
              </w:rPr>
              <w:t>արքացան</w:t>
            </w:r>
            <w:r w:rsidRPr="00244C4C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016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9A69CD">
              <w:rPr>
                <w:rFonts w:ascii="GHEA Grapalat" w:hAnsi="GHEA Grapalat"/>
                <w:noProof/>
                <w:color w:val="FF0000"/>
              </w:rPr>
              <w:pict>
                <v:shape id="Picture 13" o:spid="_x0000_i1034" type="#_x0000_t75" alt="Сеялка СТВ-12" style="width:129.75pt;height:87pt;visibility:visible">
                  <v:imagedata r:id="rId34" o:title=""/>
                </v:shape>
              </w:pict>
            </w:r>
          </w:p>
        </w:tc>
        <w:tc>
          <w:tcPr>
            <w:tcW w:w="1375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52</w:t>
            </w:r>
          </w:p>
        </w:tc>
        <w:tc>
          <w:tcPr>
            <w:tcW w:w="1663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4 884</w:t>
            </w:r>
          </w:p>
        </w:tc>
        <w:tc>
          <w:tcPr>
            <w:tcW w:w="1627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253 968</w:t>
            </w:r>
          </w:p>
        </w:tc>
      </w:tr>
      <w:tr w:rsidR="00F3536E" w:rsidRPr="00244C4C" w:rsidTr="00D40E93">
        <w:tc>
          <w:tcPr>
            <w:tcW w:w="507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</w:t>
            </w:r>
          </w:p>
        </w:tc>
        <w:tc>
          <w:tcPr>
            <w:tcW w:w="3383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Խ</w:t>
            </w:r>
            <w:r w:rsidRPr="00244C4C">
              <w:rPr>
                <w:rFonts w:ascii="GHEA Grapalat" w:hAnsi="GHEA Grapalat" w:cs="Sylfaen"/>
              </w:rPr>
              <w:t>ոտմամլիչ</w:t>
            </w:r>
            <w:r w:rsidRPr="00244C4C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016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9A69CD">
              <w:rPr>
                <w:rFonts w:ascii="GHEA Grapalat" w:hAnsi="GHEA Grapalat"/>
                <w:noProof/>
              </w:rPr>
              <w:pict>
                <v:shape id="Picture 12" o:spid="_x0000_i1035" type="#_x0000_t75" alt="Пресс подборщик" style="width:125.25pt;height:96pt;visibility:visible">
                  <v:imagedata r:id="rId35" o:title=""/>
                </v:shape>
              </w:pict>
            </w:r>
          </w:p>
        </w:tc>
        <w:tc>
          <w:tcPr>
            <w:tcW w:w="1375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70</w:t>
            </w:r>
          </w:p>
        </w:tc>
        <w:tc>
          <w:tcPr>
            <w:tcW w:w="1663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2 035</w:t>
            </w:r>
          </w:p>
        </w:tc>
        <w:tc>
          <w:tcPr>
            <w:tcW w:w="1627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142 450</w:t>
            </w:r>
          </w:p>
        </w:tc>
      </w:tr>
      <w:tr w:rsidR="00F3536E" w:rsidRPr="00244C4C" w:rsidTr="00D40E93">
        <w:tc>
          <w:tcPr>
            <w:tcW w:w="507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6</w:t>
            </w:r>
          </w:p>
        </w:tc>
        <w:tc>
          <w:tcPr>
            <w:tcW w:w="3383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Խ</w:t>
            </w:r>
            <w:r w:rsidRPr="00244C4C">
              <w:rPr>
                <w:rFonts w:ascii="GHEA Grapalat" w:hAnsi="GHEA Grapalat" w:cs="Sylfaen"/>
              </w:rPr>
              <w:t>ոտհնձիչ</w:t>
            </w:r>
            <w:r w:rsidRPr="00244C4C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016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9A69CD">
              <w:rPr>
                <w:rFonts w:ascii="GHEA Grapalat" w:hAnsi="GHEA Grapalat"/>
                <w:noProof/>
                <w:szCs w:val="24"/>
              </w:rPr>
              <w:pict>
                <v:shape id="Picture 11" o:spid="_x0000_i1036" type="#_x0000_t75" alt="Косилка-плющилка прицепная КПП-4,2" style="width:131.25pt;height:57pt;visibility:visible">
                  <v:imagedata r:id="rId36" o:title=""/>
                </v:shape>
              </w:pict>
            </w:r>
          </w:p>
        </w:tc>
        <w:tc>
          <w:tcPr>
            <w:tcW w:w="1375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65</w:t>
            </w:r>
          </w:p>
        </w:tc>
        <w:tc>
          <w:tcPr>
            <w:tcW w:w="1663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2 035</w:t>
            </w:r>
          </w:p>
        </w:tc>
        <w:tc>
          <w:tcPr>
            <w:tcW w:w="1627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142 450</w:t>
            </w:r>
          </w:p>
        </w:tc>
      </w:tr>
      <w:tr w:rsidR="00F3536E" w:rsidRPr="00244C4C" w:rsidTr="00D40E93">
        <w:tc>
          <w:tcPr>
            <w:tcW w:w="507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7</w:t>
            </w:r>
          </w:p>
        </w:tc>
        <w:tc>
          <w:tcPr>
            <w:tcW w:w="3383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Խ</w:t>
            </w:r>
            <w:r w:rsidRPr="00244C4C">
              <w:rPr>
                <w:rFonts w:ascii="GHEA Grapalat" w:hAnsi="GHEA Grapalat" w:cs="Sylfaen"/>
              </w:rPr>
              <w:t>ոտհնձիչ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տ</w:t>
            </w:r>
            <w:r w:rsidRPr="00244C4C">
              <w:rPr>
                <w:rFonts w:ascii="GHEA Grapalat" w:hAnsi="GHEA Grapalat" w:cs="Sylfaen"/>
              </w:rPr>
              <w:t>րակտորային</w:t>
            </w:r>
            <w:r w:rsidRPr="00244C4C">
              <w:rPr>
                <w:rFonts w:ascii="GHEA Grapalat" w:hAnsi="GHEA Grapalat"/>
              </w:rPr>
              <w:t xml:space="preserve"> (</w:t>
            </w:r>
            <w:r w:rsidRPr="00244C4C">
              <w:rPr>
                <w:rFonts w:ascii="GHEA Grapalat" w:hAnsi="GHEA Grapalat"/>
                <w:lang w:val="hy-AM"/>
              </w:rPr>
              <w:t>жатка</w:t>
            </w:r>
            <w:r w:rsidRPr="00244C4C">
              <w:rPr>
                <w:rFonts w:ascii="GHEA Grapalat" w:hAnsi="GHEA Grapalat"/>
              </w:rPr>
              <w:t>)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</w:rPr>
              <w:t>(</w:t>
            </w:r>
            <w:r w:rsidRPr="00244C4C">
              <w:rPr>
                <w:rFonts w:ascii="GHEA Grapalat" w:hAnsi="GHEA Grapalat" w:cs="Sylfaen"/>
                <w:lang w:val="hy-AM"/>
              </w:rPr>
              <w:t>օրինակ</w:t>
            </w:r>
            <w:r w:rsidRPr="00244C4C">
              <w:rPr>
                <w:rFonts w:ascii="GHEA Grapalat" w:hAnsi="GHEA Grapalat"/>
                <w:lang w:val="hy-AM"/>
              </w:rPr>
              <w:t xml:space="preserve">` </w:t>
            </w:r>
            <w:r w:rsidRPr="00244C4C">
              <w:rPr>
                <w:rFonts w:ascii="GHEA Grapalat" w:hAnsi="GHEA Grapalat"/>
              </w:rPr>
              <w:t>ЖВН-6Б)</w:t>
            </w:r>
          </w:p>
        </w:tc>
        <w:tc>
          <w:tcPr>
            <w:tcW w:w="1016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9A69CD">
              <w:rPr>
                <w:rFonts w:ascii="GHEA Grapalat" w:hAnsi="GHEA Grapalat"/>
                <w:noProof/>
              </w:rPr>
              <w:pict>
                <v:shape id="Picture 10" o:spid="_x0000_i1037" type="#_x0000_t75" alt="Жатка валковая навесная ЖВН-6Б" style="width:128.25pt;height:60pt;visibility:visible">
                  <v:imagedata r:id="rId37" o:title=""/>
                </v:shape>
              </w:pict>
            </w:r>
          </w:p>
        </w:tc>
        <w:tc>
          <w:tcPr>
            <w:tcW w:w="1375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35</w:t>
            </w:r>
          </w:p>
        </w:tc>
        <w:tc>
          <w:tcPr>
            <w:tcW w:w="1663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3 256</w:t>
            </w:r>
          </w:p>
        </w:tc>
        <w:tc>
          <w:tcPr>
            <w:tcW w:w="1627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</w:rPr>
              <w:t>113 960</w:t>
            </w:r>
          </w:p>
        </w:tc>
      </w:tr>
      <w:tr w:rsidR="00F3536E" w:rsidRPr="00244C4C" w:rsidTr="00D40E93">
        <w:tc>
          <w:tcPr>
            <w:tcW w:w="507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</w:t>
            </w:r>
          </w:p>
        </w:tc>
        <w:tc>
          <w:tcPr>
            <w:tcW w:w="3383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</w:rPr>
              <w:t>Գութան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տափան</w:t>
            </w:r>
          </w:p>
        </w:tc>
        <w:tc>
          <w:tcPr>
            <w:tcW w:w="1016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9A69CD">
              <w:rPr>
                <w:rFonts w:ascii="GHEA Grapalat" w:hAnsi="GHEA Grapalat"/>
                <w:noProof/>
              </w:rPr>
              <w:pict>
                <v:shape id="Picture 9" o:spid="_x0000_i1038" type="#_x0000_t75" alt="Плуг дисковый ПД-2,2" style="width:120pt;height:66pt;visibility:visible">
                  <v:imagedata r:id="rId38" o:title=""/>
                </v:shape>
              </w:pict>
            </w:r>
          </w:p>
        </w:tc>
        <w:tc>
          <w:tcPr>
            <w:tcW w:w="1375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123</w:t>
            </w:r>
          </w:p>
        </w:tc>
        <w:tc>
          <w:tcPr>
            <w:tcW w:w="1663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1 017.5</w:t>
            </w:r>
          </w:p>
        </w:tc>
        <w:tc>
          <w:tcPr>
            <w:tcW w:w="1627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125 152,5</w:t>
            </w:r>
          </w:p>
        </w:tc>
      </w:tr>
      <w:tr w:rsidR="00F3536E" w:rsidRPr="00244C4C" w:rsidTr="00D40E93">
        <w:tc>
          <w:tcPr>
            <w:tcW w:w="507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</w:p>
        </w:tc>
        <w:tc>
          <w:tcPr>
            <w:tcW w:w="3383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lang w:val="hy-AM"/>
              </w:rPr>
              <w:t>`</w:t>
            </w:r>
          </w:p>
        </w:tc>
        <w:tc>
          <w:tcPr>
            <w:tcW w:w="1016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</w:p>
        </w:tc>
        <w:tc>
          <w:tcPr>
            <w:tcW w:w="1375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</w:p>
        </w:tc>
        <w:tc>
          <w:tcPr>
            <w:tcW w:w="1663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</w:p>
        </w:tc>
        <w:tc>
          <w:tcPr>
            <w:tcW w:w="1627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2 489 415,5</w:t>
            </w:r>
          </w:p>
        </w:tc>
      </w:tr>
    </w:tbl>
    <w:p w:rsidR="00F3536E" w:rsidRPr="00244C4C" w:rsidRDefault="00F3536E" w:rsidP="00077C9E">
      <w:pPr>
        <w:rPr>
          <w:rFonts w:ascii="GHEA Grapalat" w:hAnsi="GHEA Grapalat"/>
        </w:rPr>
      </w:pPr>
    </w:p>
    <w:p w:rsidR="00F3536E" w:rsidRPr="00244C4C" w:rsidRDefault="00F3536E" w:rsidP="00077C9E">
      <w:pPr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*- </w:t>
      </w:r>
      <w:r w:rsidRPr="00244C4C">
        <w:rPr>
          <w:rFonts w:ascii="GHEA Grapalat" w:hAnsi="GHEA Grapalat" w:cs="Sylfaen"/>
          <w:lang w:val="ru-RU"/>
        </w:rPr>
        <w:t>Փոխարկված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դրամի</w:t>
      </w:r>
      <w:r w:rsidRPr="00244C4C">
        <w:rPr>
          <w:rFonts w:ascii="GHEA Grapalat" w:hAnsi="GHEA Grapalat"/>
        </w:rPr>
        <w:t xml:space="preserve">` 1 </w:t>
      </w:r>
      <w:r w:rsidRPr="00244C4C">
        <w:rPr>
          <w:rFonts w:ascii="GHEA Grapalat" w:hAnsi="GHEA Grapalat" w:cs="Sylfaen"/>
          <w:lang w:val="ru-RU"/>
        </w:rPr>
        <w:t>ԱՄՆ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դոլար</w:t>
      </w:r>
      <w:r w:rsidRPr="00244C4C">
        <w:rPr>
          <w:rFonts w:ascii="GHEA Grapalat" w:hAnsi="GHEA Grapalat"/>
        </w:rPr>
        <w:t>= 407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փոխարժեքով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077C9E">
      <w:pPr>
        <w:rPr>
          <w:rFonts w:ascii="GHEA Grapalat" w:hAnsi="GHEA Grapalat"/>
        </w:rPr>
      </w:pPr>
    </w:p>
    <w:p w:rsidR="00F3536E" w:rsidRPr="00244C4C" w:rsidRDefault="00F3536E" w:rsidP="00077C9E">
      <w:pPr>
        <w:rPr>
          <w:rFonts w:ascii="GHEA Grapalat" w:hAnsi="GHEA Grapalat"/>
        </w:rPr>
      </w:pPr>
      <w:r w:rsidRPr="00244C4C">
        <w:rPr>
          <w:rFonts w:ascii="GHEA Grapalat" w:hAnsi="GHEA Grapalat"/>
          <w:lang w:val="hy-AM"/>
        </w:rPr>
        <w:t xml:space="preserve">3.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</w:t>
      </w:r>
      <w:r w:rsidRPr="00244C4C">
        <w:rPr>
          <w:rFonts w:ascii="GHEA Grapalat" w:hAnsi="GHEA Grapalat" w:cs="Sylfaen"/>
          <w:lang w:val="hy-AM"/>
        </w:rPr>
        <w:t>րանսպորտային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</w:t>
      </w:r>
      <w:r w:rsidRPr="00244C4C">
        <w:rPr>
          <w:rFonts w:ascii="GHEA Grapalat" w:hAnsi="GHEA Grapalat"/>
          <w:lang w:val="hy-AM"/>
        </w:rPr>
        <w:t>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99"/>
        <w:gridCol w:w="2923"/>
        <w:gridCol w:w="2179"/>
        <w:gridCol w:w="1289"/>
        <w:gridCol w:w="1392"/>
        <w:gridCol w:w="1289"/>
      </w:tblGrid>
      <w:tr w:rsidR="00F3536E" w:rsidRPr="00244C4C" w:rsidTr="00D40E93">
        <w:tc>
          <w:tcPr>
            <w:tcW w:w="524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NN</w:t>
            </w:r>
          </w:p>
        </w:tc>
        <w:tc>
          <w:tcPr>
            <w:tcW w:w="3531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Տրանսպորտային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միջոցի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անվանումը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նշանակությունը</w:t>
            </w:r>
          </w:p>
        </w:tc>
        <w:tc>
          <w:tcPr>
            <w:tcW w:w="934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Պատկերը</w:t>
            </w:r>
          </w:p>
        </w:tc>
        <w:tc>
          <w:tcPr>
            <w:tcW w:w="1347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Ընդհանուր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քանակը</w:t>
            </w:r>
          </w:p>
        </w:tc>
        <w:tc>
          <w:tcPr>
            <w:tcW w:w="1655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Միավորի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շուկայական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գինը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</w:rPr>
              <w:t>(</w:t>
            </w:r>
            <w:r w:rsidRPr="00244C4C">
              <w:rPr>
                <w:rFonts w:ascii="GHEA Grapalat" w:hAnsi="GHEA Grapalat" w:cs="Sylfaen"/>
              </w:rPr>
              <w:t>հզ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դրամ</w:t>
            </w:r>
            <w:r w:rsidRPr="00244C4C">
              <w:rPr>
                <w:rFonts w:ascii="GHEA Grapalat" w:hAnsi="GHEA Grapalat"/>
              </w:rPr>
              <w:t xml:space="preserve">) * </w:t>
            </w:r>
          </w:p>
        </w:tc>
        <w:tc>
          <w:tcPr>
            <w:tcW w:w="1580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Ընդհանուր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գումար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(</w:t>
            </w:r>
            <w:r w:rsidRPr="00244C4C">
              <w:rPr>
                <w:rFonts w:ascii="GHEA Grapalat" w:hAnsi="GHEA Grapalat" w:cs="Sylfaen"/>
                <w:lang w:val="ru-RU"/>
              </w:rPr>
              <w:t>հզ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դրամ</w:t>
            </w:r>
            <w:r w:rsidRPr="00244C4C">
              <w:rPr>
                <w:rFonts w:ascii="GHEA Grapalat" w:hAnsi="GHEA Grapalat"/>
                <w:lang w:val="hy-AM"/>
              </w:rPr>
              <w:t>)</w:t>
            </w:r>
          </w:p>
        </w:tc>
      </w:tr>
      <w:tr w:rsidR="00F3536E" w:rsidRPr="00244C4C" w:rsidTr="00D40E93">
        <w:tc>
          <w:tcPr>
            <w:tcW w:w="524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3531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hyperlink r:id="rId39" w:history="1">
              <w:r w:rsidRPr="00244C4C">
                <w:rPr>
                  <w:rFonts w:ascii="GHEA Grapalat" w:hAnsi="GHEA Grapalat"/>
                  <w:lang w:val="hy-AM"/>
                </w:rPr>
                <w:t>ГАЗ-3302 "ГАЗель"</w:t>
              </w:r>
            </w:hyperlink>
            <w:r w:rsidRPr="00244C4C">
              <w:rPr>
                <w:rFonts w:ascii="GHEA Grapalat" w:hAnsi="GHEA Grapalat"/>
                <w:lang w:val="hy-AM"/>
              </w:rPr>
              <w:t xml:space="preserve"> /</w:t>
            </w:r>
            <w:r w:rsidRPr="00244C4C">
              <w:rPr>
                <w:rFonts w:ascii="GHEA Grapalat" w:hAnsi="GHEA Grapalat" w:cs="Sylfaen"/>
                <w:lang w:val="hy-AM"/>
              </w:rPr>
              <w:t>բորտային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</w:p>
        </w:tc>
        <w:tc>
          <w:tcPr>
            <w:tcW w:w="934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9A69CD">
              <w:rPr>
                <w:rFonts w:ascii="GHEA Grapalat" w:hAnsi="GHEA Grapalat"/>
                <w:noProof/>
                <w:color w:val="FF0000"/>
              </w:rPr>
              <w:pict>
                <v:shape id="Picture 8" o:spid="_x0000_i1039" type="#_x0000_t75" alt="Gazel 3302" style="width:108.75pt;height:54.75pt;visibility:visible">
                  <v:imagedata r:id="rId40" o:title=""/>
                </v:shape>
              </w:pict>
            </w:r>
          </w:p>
        </w:tc>
        <w:tc>
          <w:tcPr>
            <w:tcW w:w="1347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</w:t>
            </w:r>
          </w:p>
        </w:tc>
        <w:tc>
          <w:tcPr>
            <w:tcW w:w="1655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4 070 000</w:t>
            </w:r>
          </w:p>
        </w:tc>
        <w:tc>
          <w:tcPr>
            <w:tcW w:w="1580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ru-RU"/>
              </w:rPr>
              <w:t>4 070 000</w:t>
            </w:r>
          </w:p>
        </w:tc>
      </w:tr>
      <w:tr w:rsidR="00F3536E" w:rsidRPr="00244C4C" w:rsidTr="00D40E93">
        <w:tc>
          <w:tcPr>
            <w:tcW w:w="524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</w:t>
            </w:r>
          </w:p>
        </w:tc>
        <w:tc>
          <w:tcPr>
            <w:tcW w:w="3531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hyperlink r:id="rId41" w:history="1">
              <w:r w:rsidRPr="00244C4C">
                <w:rPr>
                  <w:rFonts w:ascii="GHEA Grapalat" w:hAnsi="GHEA Grapalat"/>
                  <w:lang w:val="hy-AM"/>
                </w:rPr>
                <w:t>ГАЗ-2705 "ГАЗель"</w:t>
              </w:r>
            </w:hyperlink>
            <w:r w:rsidRPr="00244C4C">
              <w:rPr>
                <w:rFonts w:ascii="GHEA Grapalat" w:hAnsi="GHEA Grapalat"/>
                <w:lang w:val="hy-AM"/>
              </w:rPr>
              <w:t xml:space="preserve"> /</w:t>
            </w:r>
            <w:r w:rsidRPr="00244C4C">
              <w:rPr>
                <w:rFonts w:ascii="GHEA Grapalat" w:hAnsi="GHEA Grapalat" w:cs="Sylfaen"/>
                <w:lang w:val="ru-RU"/>
              </w:rPr>
              <w:t>ֆուրգոն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</w:p>
        </w:tc>
        <w:tc>
          <w:tcPr>
            <w:tcW w:w="934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9A69CD">
              <w:rPr>
                <w:rFonts w:ascii="GHEA Grapalat" w:hAnsi="GHEA Grapalat"/>
                <w:noProof/>
              </w:rPr>
              <w:pict>
                <v:shape id="Picture 7" o:spid="_x0000_i1040" type="#_x0000_t75" alt="Gazel 2705" style="width:112.5pt;height:59.25pt;visibility:visible">
                  <v:imagedata r:id="rId42" o:title=""/>
                </v:shape>
              </w:pict>
            </w:r>
          </w:p>
        </w:tc>
        <w:tc>
          <w:tcPr>
            <w:tcW w:w="1347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</w:t>
            </w:r>
          </w:p>
        </w:tc>
        <w:tc>
          <w:tcPr>
            <w:tcW w:w="1655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4 070 000</w:t>
            </w:r>
          </w:p>
        </w:tc>
        <w:tc>
          <w:tcPr>
            <w:tcW w:w="1580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4 070 000</w:t>
            </w:r>
          </w:p>
        </w:tc>
      </w:tr>
      <w:tr w:rsidR="00F3536E" w:rsidRPr="00244C4C" w:rsidTr="00D40E93">
        <w:tc>
          <w:tcPr>
            <w:tcW w:w="524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</w:t>
            </w:r>
          </w:p>
        </w:tc>
        <w:tc>
          <w:tcPr>
            <w:tcW w:w="3531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Ուրալ</w:t>
            </w:r>
          </w:p>
        </w:tc>
        <w:tc>
          <w:tcPr>
            <w:tcW w:w="934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9A69CD">
              <w:rPr>
                <w:rFonts w:ascii="GHEA Grapalat" w:hAnsi="GHEA Grapalat"/>
                <w:noProof/>
              </w:rPr>
              <w:pict>
                <v:shape id="Picture 6" o:spid="_x0000_i1041" type="#_x0000_t75" alt="prev_bortovoi_avtomobil_ural-4320_dlinnobazovy" style="width:114pt;height:69pt;visibility:visible">
                  <v:imagedata r:id="rId43" o:title=""/>
                </v:shape>
              </w:pict>
            </w:r>
          </w:p>
        </w:tc>
        <w:tc>
          <w:tcPr>
            <w:tcW w:w="1347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655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2 035 0000</w:t>
            </w:r>
          </w:p>
        </w:tc>
        <w:tc>
          <w:tcPr>
            <w:tcW w:w="1580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2 035 000</w:t>
            </w:r>
          </w:p>
        </w:tc>
      </w:tr>
      <w:tr w:rsidR="00F3536E" w:rsidRPr="00244C4C" w:rsidTr="00D40E93">
        <w:tc>
          <w:tcPr>
            <w:tcW w:w="524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</w:t>
            </w:r>
          </w:p>
        </w:tc>
        <w:tc>
          <w:tcPr>
            <w:tcW w:w="3531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Վոլգա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ԳԱԶ</w:t>
            </w:r>
            <w:r w:rsidRPr="00244C4C">
              <w:rPr>
                <w:rFonts w:ascii="GHEA Grapalat" w:hAnsi="GHEA Grapalat"/>
                <w:lang w:val="hy-AM"/>
              </w:rPr>
              <w:t xml:space="preserve"> 31</w:t>
            </w:r>
          </w:p>
        </w:tc>
        <w:tc>
          <w:tcPr>
            <w:tcW w:w="934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9A69CD">
              <w:rPr>
                <w:rFonts w:ascii="GHEA Grapalat" w:hAnsi="GHEA Grapalat"/>
                <w:noProof/>
              </w:rPr>
              <w:pict>
                <v:shape id="Picture 5" o:spid="_x0000_i1042" type="#_x0000_t75" alt="gaz-auto-31105-5" style="width:96pt;height:49.5pt;visibility:visible">
                  <v:imagedata r:id="rId44" o:title=""/>
                </v:shape>
              </w:pict>
            </w:r>
          </w:p>
        </w:tc>
        <w:tc>
          <w:tcPr>
            <w:tcW w:w="1347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655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2 035 000</w:t>
            </w:r>
          </w:p>
        </w:tc>
        <w:tc>
          <w:tcPr>
            <w:tcW w:w="1580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6 105 000</w:t>
            </w:r>
          </w:p>
        </w:tc>
      </w:tr>
      <w:tr w:rsidR="00F3536E" w:rsidRPr="00244C4C" w:rsidTr="00D40E93">
        <w:tc>
          <w:tcPr>
            <w:tcW w:w="524" w:type="dxa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</w:p>
        </w:tc>
        <w:tc>
          <w:tcPr>
            <w:tcW w:w="3531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lang w:val="hy-AM"/>
              </w:rPr>
              <w:t>`</w:t>
            </w:r>
          </w:p>
        </w:tc>
        <w:tc>
          <w:tcPr>
            <w:tcW w:w="934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47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55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580" w:type="dxa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16 280 000</w:t>
            </w:r>
          </w:p>
        </w:tc>
      </w:tr>
    </w:tbl>
    <w:p w:rsidR="00F3536E" w:rsidRPr="00244C4C" w:rsidRDefault="00F3536E" w:rsidP="00D11AC5">
      <w:pPr>
        <w:rPr>
          <w:rFonts w:ascii="GHEA Grapalat" w:hAnsi="GHEA Grapalat"/>
        </w:rPr>
      </w:pP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4. </w:t>
      </w:r>
      <w:r w:rsidRPr="00244C4C">
        <w:rPr>
          <w:rFonts w:ascii="GHEA Grapalat" w:hAnsi="GHEA Grapalat" w:cs="Sylfaen"/>
          <w:lang w:val="hy-AM"/>
        </w:rPr>
        <w:t>Աշխատուժի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հանդեպ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ժամանակաշրջանում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աշխատավարձերի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4</w:t>
      </w:r>
      <w:r w:rsidRPr="00244C4C">
        <w:rPr>
          <w:rFonts w:ascii="GHEA Grapalat" w:hAnsi="GHEA Grapalat"/>
        </w:rPr>
        <w:t>7</w:t>
      </w:r>
      <w:r w:rsidRPr="00244C4C">
        <w:rPr>
          <w:rFonts w:ascii="GHEA Grapalat" w:hAnsi="GHEA Grapalat"/>
          <w:lang w:val="hy-AM"/>
        </w:rPr>
        <w:t>,</w:t>
      </w:r>
      <w:r w:rsidRPr="00244C4C">
        <w:rPr>
          <w:rFonts w:ascii="GHEA Grapalat" w:hAnsi="GHEA Grapalat"/>
        </w:rPr>
        <w:t>25</w:t>
      </w:r>
      <w:r w:rsidRPr="00244C4C">
        <w:rPr>
          <w:rFonts w:ascii="GHEA Grapalat" w:hAnsi="GHEA Grapalat"/>
          <w:lang w:val="hy-AM"/>
        </w:rPr>
        <w:t xml:space="preserve">0,000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ֆոնդի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D11AC5">
      <w:pPr>
        <w:rPr>
          <w:rFonts w:ascii="GHEA Grapalat" w:hAnsi="GHEA Grapalat"/>
        </w:rPr>
      </w:pP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5. </w:t>
      </w: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նյութերի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</w:t>
      </w:r>
      <w:r w:rsidRPr="00244C4C">
        <w:rPr>
          <w:rFonts w:ascii="GHEA Grapalat" w:hAnsi="GHEA Grapalat"/>
          <w:lang w:val="hy-AM"/>
        </w:rPr>
        <w:t xml:space="preserve"> 248,941,550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ձեռքբերվող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ագրեգատների</w:t>
      </w:r>
      <w:r w:rsidRPr="00244C4C">
        <w:rPr>
          <w:rFonts w:ascii="GHEA Grapalat" w:hAnsi="GHEA Grapalat"/>
          <w:lang w:val="hy-AM"/>
        </w:rPr>
        <w:t xml:space="preserve"> 10%-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/>
          <w:lang w:val="hy-AM"/>
        </w:rPr>
        <w:t>):</w:t>
      </w:r>
    </w:p>
    <w:p w:rsidR="00F3536E" w:rsidRPr="00244C4C" w:rsidRDefault="00F3536E" w:rsidP="00077C9E">
      <w:pPr>
        <w:pStyle w:val="Heading3"/>
        <w:rPr>
          <w:rFonts w:ascii="GHEA Grapalat" w:hAnsi="GHEA Grapalat"/>
          <w:lang w:val="hy-AM"/>
        </w:rPr>
      </w:pPr>
      <w:bookmarkStart w:id="57" w:name="_Toc345447079"/>
      <w:bookmarkStart w:id="58" w:name="_Toc361930919"/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կառավարում</w:t>
      </w:r>
      <w:bookmarkEnd w:id="57"/>
      <w:bookmarkEnd w:id="58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077C9E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Կազմակերպաիրավական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ձևը</w:t>
      </w:r>
    </w:p>
    <w:p w:rsidR="00F3536E" w:rsidRPr="00F6081A" w:rsidRDefault="00F3536E" w:rsidP="00D41408">
      <w:pPr>
        <w:spacing w:before="120" w:line="240" w:lineRule="auto"/>
        <w:rPr>
          <w:rFonts w:ascii="GHEA Grapalat" w:hAnsi="GHEA Grapalat" w:cs="Sylfaen"/>
          <w:szCs w:val="24"/>
          <w:lang w:val="hy-AM"/>
        </w:rPr>
      </w:pPr>
      <w:r w:rsidRPr="00244C4C">
        <w:rPr>
          <w:rFonts w:ascii="GHEA Grapalat" w:hAnsi="GHEA Grapalat" w:cs="Sylfaen"/>
          <w:lang w:val="hy-AM"/>
        </w:rPr>
        <w:t>Կազմակերպական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Փակ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Բաժնետիրական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Ընկերություն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ՓԲԸ</w:t>
      </w:r>
      <w:r w:rsidRPr="00244C4C">
        <w:rPr>
          <w:rFonts w:ascii="GHEA Grapalat" w:hAnsi="GHEA Grapalat"/>
          <w:lang w:val="hy-AM"/>
        </w:rPr>
        <w:t>)</w:t>
      </w:r>
      <w:r w:rsidRPr="00D41408">
        <w:rPr>
          <w:rFonts w:ascii="GHEA Grapalat" w:hAnsi="GHEA Grapalat"/>
          <w:lang w:val="hy-AM"/>
        </w:rPr>
        <w:t>:</w:t>
      </w:r>
      <w:r w:rsidRPr="00244C4C">
        <w:rPr>
          <w:rFonts w:ascii="GHEA Grapalat" w:hAnsi="GHEA Grapalat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Ֆինանսավորում</w:t>
      </w:r>
      <w:r w:rsidRPr="00D41408">
        <w:rPr>
          <w:rFonts w:ascii="GHEA Grapalat" w:hAnsi="GHEA Grapalat" w:cs="Sylfaen"/>
          <w:szCs w:val="24"/>
          <w:lang w:val="hy-AM"/>
        </w:rPr>
        <w:t>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առաջարկվում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է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կատարել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ներդրումային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կապիտալի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համաֆինանսավորման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միջոցով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որը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իրականացնելու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համար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առաջարկվում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է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ստեղծել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զարգացման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հիմնադրամ</w:t>
      </w:r>
      <w:r w:rsidRPr="00D14BC2">
        <w:rPr>
          <w:rFonts w:ascii="GHEA Grapalat" w:hAnsi="GHEA Grapalat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Հիմնադրամի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ներդրումային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միջոցները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նախատեսվում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է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ձևավորել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պետական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և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հովանավորների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կողմից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ներդրվող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միջոցներից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ստեղծելով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անհրաժեշտ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չափի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դրամագլուխ</w:t>
      </w:r>
      <w:r w:rsidRPr="00D41408">
        <w:rPr>
          <w:rFonts w:ascii="GHEA Grapalat" w:hAnsi="GHEA Grapalat" w:cs="Sylfaen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Հիմնադրամի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մասնակցությունը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նոր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ստեղծվող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ձեռնարկությունների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կապիտալի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մեջ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կլինի</w:t>
      </w:r>
      <w:r w:rsidRPr="00D14BC2">
        <w:rPr>
          <w:rFonts w:ascii="GHEA Grapalat" w:hAnsi="GHEA Grapalat"/>
          <w:szCs w:val="24"/>
          <w:lang w:val="hy-AM"/>
        </w:rPr>
        <w:t xml:space="preserve"> 20%-</w:t>
      </w:r>
      <w:r w:rsidRPr="00D14BC2">
        <w:rPr>
          <w:rFonts w:ascii="GHEA Grapalat" w:hAnsi="GHEA Grapalat" w:cs="Sylfaen"/>
          <w:szCs w:val="24"/>
          <w:lang w:val="hy-AM"/>
        </w:rPr>
        <w:t>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սահմաններում</w:t>
      </w:r>
      <w:r w:rsidRPr="00D14BC2">
        <w:rPr>
          <w:rFonts w:ascii="GHEA Grapalat" w:hAnsi="GHEA Grapalat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Անհրաժեշտ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կապիտալի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ևս</w:t>
      </w:r>
      <w:r w:rsidRPr="00D14BC2">
        <w:rPr>
          <w:rFonts w:ascii="GHEA Grapalat" w:hAnsi="GHEA Grapalat"/>
          <w:szCs w:val="24"/>
          <w:lang w:val="hy-AM"/>
        </w:rPr>
        <w:t xml:space="preserve"> 30%-</w:t>
      </w:r>
      <w:r w:rsidRPr="00D14BC2">
        <w:rPr>
          <w:rFonts w:ascii="GHEA Grapalat" w:hAnsi="GHEA Grapalat" w:cs="Sylfaen"/>
          <w:szCs w:val="24"/>
          <w:lang w:val="hy-AM"/>
        </w:rPr>
        <w:t>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կտրամադրվի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մասնավոր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բանկերի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կողմից</w:t>
      </w:r>
      <w:r w:rsidRPr="00D14BC2">
        <w:rPr>
          <w:rFonts w:ascii="GHEA Grapalat" w:hAnsi="GHEA Grapalat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Հիմնադրամը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կհամագործակցի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հայաստանյան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բանկերից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մեկի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քանիսի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հետ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որպեսզի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նրանք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առավել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բարենպաստ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պայմաններ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առաջարկեն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մարզի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դիվերսիֆիկացման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ծրագրի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շրջանակներում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ստեղծվող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ձեռնարկություններին</w:t>
      </w:r>
      <w:r w:rsidRPr="00D14BC2">
        <w:rPr>
          <w:rFonts w:ascii="GHEA Grapalat" w:hAnsi="GHEA Grapalat"/>
          <w:szCs w:val="24"/>
          <w:lang w:val="hy-AM"/>
        </w:rPr>
        <w:t xml:space="preserve">:   </w:t>
      </w:r>
      <w:r w:rsidRPr="00D14BC2">
        <w:rPr>
          <w:rFonts w:ascii="GHEA Grapalat" w:hAnsi="GHEA Grapalat" w:cs="Sylfaen"/>
          <w:szCs w:val="24"/>
          <w:lang w:val="hy-AM"/>
        </w:rPr>
        <w:t>Այսպիսի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բարենպաստ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պայմաններ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ստեղծելուց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հետո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ակնկալվում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է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մասնավոր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հատվածի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կողմից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առավել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մեծ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հետաքրքրություն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Սյունիքում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ներդրումներ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կատարելու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նկատմամբ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ինչը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կդառնա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դիվերսիֆիկացման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ծրագրի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իրականացման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հաջողության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հիմքը</w:t>
      </w:r>
      <w:r w:rsidRPr="00D14BC2">
        <w:rPr>
          <w:rFonts w:ascii="GHEA Grapalat" w:hAnsi="GHEA Grapalat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Ներդրողները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կկատարեն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ֆինանսավորման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մնացած</w:t>
      </w:r>
      <w:r w:rsidRPr="00D14BC2">
        <w:rPr>
          <w:rFonts w:ascii="GHEA Grapalat" w:hAnsi="GHEA Grapalat"/>
          <w:szCs w:val="24"/>
          <w:lang w:val="hy-AM"/>
        </w:rPr>
        <w:t xml:space="preserve"> 50%-</w:t>
      </w:r>
      <w:r w:rsidRPr="00D14BC2">
        <w:rPr>
          <w:rFonts w:ascii="GHEA Grapalat" w:hAnsi="GHEA Grapalat" w:cs="Sylfaen"/>
          <w:szCs w:val="24"/>
          <w:lang w:val="hy-AM"/>
        </w:rPr>
        <w:t>ը</w:t>
      </w:r>
      <w:r w:rsidRPr="00D14BC2">
        <w:rPr>
          <w:rFonts w:ascii="GHEA Grapalat" w:hAnsi="GHEA Grapalat"/>
          <w:szCs w:val="24"/>
          <w:lang w:val="hy-AM"/>
        </w:rPr>
        <w:t xml:space="preserve">:  </w:t>
      </w:r>
      <w:r w:rsidRPr="00D14BC2">
        <w:rPr>
          <w:rFonts w:ascii="GHEA Grapalat" w:hAnsi="GHEA Grapalat" w:cs="Sylfaen"/>
          <w:szCs w:val="24"/>
          <w:lang w:val="hy-AM"/>
        </w:rPr>
        <w:t>Ծրագրի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մեկնարկից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հետո</w:t>
      </w:r>
      <w:r w:rsidRPr="00D14BC2">
        <w:rPr>
          <w:rFonts w:ascii="GHEA Grapalat" w:hAnsi="GHEA Grapalat"/>
          <w:szCs w:val="24"/>
          <w:lang w:val="hy-AM"/>
        </w:rPr>
        <w:t xml:space="preserve"> 3-5 </w:t>
      </w:r>
      <w:r w:rsidRPr="00D14BC2">
        <w:rPr>
          <w:rFonts w:ascii="GHEA Grapalat" w:hAnsi="GHEA Grapalat" w:cs="Sylfaen"/>
          <w:szCs w:val="24"/>
          <w:lang w:val="hy-AM"/>
        </w:rPr>
        <w:t>տարիների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ընթացքում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իսկ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առանջին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դեպքերում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մինչև</w:t>
      </w:r>
      <w:r w:rsidRPr="00D14BC2">
        <w:rPr>
          <w:rFonts w:ascii="GHEA Grapalat" w:hAnsi="GHEA Grapalat"/>
          <w:szCs w:val="24"/>
          <w:lang w:val="hy-AM"/>
        </w:rPr>
        <w:t xml:space="preserve"> 10 </w:t>
      </w:r>
      <w:r w:rsidRPr="00D14BC2">
        <w:rPr>
          <w:rFonts w:ascii="GHEA Grapalat" w:hAnsi="GHEA Grapalat" w:cs="Sylfaen"/>
          <w:szCs w:val="24"/>
          <w:lang w:val="hy-AM"/>
        </w:rPr>
        <w:t>տարիների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ընթացքում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հիմնադրամը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կդադարեցնի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ձեռնարկություններում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մասնակցությունը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բաժնեմասը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ետ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վաճառելով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ձեռնարկությանը</w:t>
      </w:r>
      <w:r w:rsidRPr="00D14BC2">
        <w:rPr>
          <w:rFonts w:ascii="GHEA Grapalat" w:hAnsi="GHEA Grapalat"/>
          <w:szCs w:val="24"/>
          <w:lang w:val="hy-AM"/>
        </w:rPr>
        <w:t>: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</w:p>
    <w:p w:rsidR="00F3536E" w:rsidRPr="00244C4C" w:rsidRDefault="00F3536E" w:rsidP="00077C9E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Գլխավոր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տնօրեն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իրականացնում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ղեկավարումը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սահմանում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ուղղությունները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վերահսկում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օղակի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թիմի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մենեջերների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ընդունում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ազատում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սահմանում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պարտականությունների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ուղղորդում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Փոխտնօրեն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Գլխավոր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ճարտարագետ</w:t>
      </w:r>
      <w:r w:rsidRPr="00244C4C">
        <w:rPr>
          <w:rFonts w:ascii="GHEA Grapalat" w:hAnsi="GHEA Grapalat"/>
          <w:lang w:val="hy-AM"/>
        </w:rPr>
        <w:t xml:space="preserve"> –</w:t>
      </w:r>
      <w:r w:rsidRPr="00244C4C">
        <w:rPr>
          <w:rFonts w:ascii="GHEA Grapalat" w:hAnsi="GHEA Grapalat" w:cs="Sylfaen"/>
          <w:lang w:val="hy-AM"/>
        </w:rPr>
        <w:t>պատասխանատուն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գործընթացի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անխափանությունը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պատասխանատու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վառելանյութերի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ձեռքբերման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կազմակերպում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առօրյա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կառավարիչ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անմիջական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պատասխանատուն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ստորաբաժանման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առօրյա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օպերատիվ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ղեկավարումը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Ֆինանսիստ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հաշվապահ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իրականացնում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հաշվապահական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անխափան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փաստաթղթավորման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օրենսդրությանը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  <w:sectPr w:rsidR="00F3536E" w:rsidRPr="00244C4C" w:rsidSect="00D40E93"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077C9E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/>
      </w:tblPr>
      <w:tblGrid>
        <w:gridCol w:w="2778"/>
        <w:gridCol w:w="854"/>
        <w:gridCol w:w="1167"/>
        <w:gridCol w:w="3054"/>
        <w:gridCol w:w="1692"/>
      </w:tblGrid>
      <w:tr w:rsidR="00F3536E" w:rsidRPr="00244C4C" w:rsidTr="00077C9E">
        <w:trPr>
          <w:trHeight w:val="256"/>
        </w:trPr>
        <w:tc>
          <w:tcPr>
            <w:tcW w:w="139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Հաստիքի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անվանում</w:t>
            </w:r>
          </w:p>
        </w:tc>
        <w:tc>
          <w:tcPr>
            <w:tcW w:w="502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</w:p>
        </w:tc>
        <w:tc>
          <w:tcPr>
            <w:tcW w:w="652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Մշտական</w:t>
            </w:r>
          </w:p>
        </w:tc>
        <w:tc>
          <w:tcPr>
            <w:tcW w:w="1531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Ժամանակավոր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սեզոնային</w:t>
            </w:r>
          </w:p>
        </w:tc>
        <w:tc>
          <w:tcPr>
            <w:tcW w:w="917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Որակավորված</w:t>
            </w:r>
          </w:p>
        </w:tc>
      </w:tr>
      <w:tr w:rsidR="00F3536E" w:rsidRPr="00244C4C" w:rsidTr="00077C9E">
        <w:trPr>
          <w:trHeight w:val="334"/>
        </w:trPr>
        <w:tc>
          <w:tcPr>
            <w:tcW w:w="1399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Ղեկավար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անձնակազմ</w:t>
            </w:r>
          </w:p>
        </w:tc>
        <w:tc>
          <w:tcPr>
            <w:tcW w:w="502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652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531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0</w:t>
            </w:r>
          </w:p>
        </w:tc>
        <w:tc>
          <w:tcPr>
            <w:tcW w:w="917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</w:tr>
      <w:tr w:rsidR="00F3536E" w:rsidRPr="00244C4C" w:rsidTr="00077C9E">
        <w:trPr>
          <w:trHeight w:val="334"/>
        </w:trPr>
        <w:tc>
          <w:tcPr>
            <w:tcW w:w="1399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Փոխտնօրեն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Գլխավոր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ճարտարագետ</w:t>
            </w:r>
          </w:p>
        </w:tc>
        <w:tc>
          <w:tcPr>
            <w:tcW w:w="502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652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1531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0</w:t>
            </w:r>
          </w:p>
        </w:tc>
        <w:tc>
          <w:tcPr>
            <w:tcW w:w="917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</w:tr>
      <w:tr w:rsidR="00F3536E" w:rsidRPr="00244C4C" w:rsidTr="00077C9E">
        <w:trPr>
          <w:trHeight w:val="334"/>
        </w:trPr>
        <w:tc>
          <w:tcPr>
            <w:tcW w:w="1399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Ֆինանսիստ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հաշվապահ</w:t>
            </w:r>
          </w:p>
        </w:tc>
        <w:tc>
          <w:tcPr>
            <w:tcW w:w="502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652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1531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0</w:t>
            </w:r>
          </w:p>
        </w:tc>
        <w:tc>
          <w:tcPr>
            <w:tcW w:w="917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</w:tr>
      <w:tr w:rsidR="00F3536E" w:rsidRPr="00244C4C" w:rsidTr="00077C9E">
        <w:trPr>
          <w:trHeight w:val="284"/>
        </w:trPr>
        <w:tc>
          <w:tcPr>
            <w:tcW w:w="1399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Տարածքային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կառույցների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մենեջերներ</w:t>
            </w:r>
          </w:p>
        </w:tc>
        <w:tc>
          <w:tcPr>
            <w:tcW w:w="502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652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531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0</w:t>
            </w:r>
          </w:p>
        </w:tc>
        <w:tc>
          <w:tcPr>
            <w:tcW w:w="917" w:type="pct"/>
            <w:vAlign w:val="center"/>
          </w:tcPr>
          <w:p w:rsidR="00F3536E" w:rsidRPr="00244C4C" w:rsidRDefault="00F3536E" w:rsidP="00077C9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6</w:t>
            </w:r>
          </w:p>
        </w:tc>
      </w:tr>
    </w:tbl>
    <w:p w:rsidR="00F3536E" w:rsidRPr="00244C4C" w:rsidRDefault="00F3536E" w:rsidP="00077C9E">
      <w:pPr>
        <w:pStyle w:val="Heading3"/>
        <w:rPr>
          <w:rFonts w:ascii="GHEA Grapalat" w:hAnsi="GHEA Grapalat"/>
        </w:rPr>
      </w:pPr>
      <w:bookmarkStart w:id="59" w:name="_Toc345447080"/>
      <w:bookmarkStart w:id="60" w:name="_Toc361930920"/>
      <w:r w:rsidRPr="00244C4C">
        <w:rPr>
          <w:rFonts w:ascii="GHEA Grapalat" w:hAnsi="GHEA Grapalat"/>
          <w:lang w:val="hy-AM"/>
        </w:rPr>
        <w:t>inputs</w:t>
      </w:r>
      <w:r w:rsidRPr="00244C4C">
        <w:rPr>
          <w:rFonts w:ascii="GHEA Grapalat" w:hAnsi="GHEA Grapalat"/>
        </w:rPr>
        <w:t xml:space="preserve"> (</w:t>
      </w:r>
      <w:r w:rsidRPr="00244C4C">
        <w:rPr>
          <w:rFonts w:ascii="GHEA Grapalat" w:hAnsi="GHEA Grapalat" w:cs="Sylfaen"/>
        </w:rPr>
        <w:t>աշխատուժի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հումքի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ներդրումներ</w:t>
      </w:r>
      <w:r w:rsidRPr="00244C4C">
        <w:rPr>
          <w:rFonts w:ascii="GHEA Grapalat" w:hAnsi="GHEA Grapalat"/>
        </w:rPr>
        <w:t>)</w:t>
      </w:r>
      <w:bookmarkEnd w:id="59"/>
      <w:bookmarkEnd w:id="60"/>
    </w:p>
    <w:p w:rsidR="00F3536E" w:rsidRPr="00244C4C" w:rsidRDefault="00F3536E" w:rsidP="00077C9E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Աշխատուժ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077C9E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վարձակալության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81 </w:t>
      </w:r>
      <w:r w:rsidRPr="00244C4C">
        <w:rPr>
          <w:rFonts w:ascii="GHEA Grapalat" w:hAnsi="GHEA Grapalat" w:cs="Sylfaen"/>
          <w:lang w:val="hy-AM"/>
        </w:rPr>
        <w:t>կոմբայնների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115 </w:t>
      </w:r>
      <w:r w:rsidRPr="00244C4C">
        <w:rPr>
          <w:rFonts w:ascii="GHEA Grapalat" w:hAnsi="GHEA Grapalat" w:cs="Sylfaen"/>
          <w:lang w:val="hy-AM"/>
        </w:rPr>
        <w:t>տրակտորների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կպահանջվեն</w:t>
      </w:r>
      <w:r w:rsidRPr="00244C4C">
        <w:rPr>
          <w:rFonts w:ascii="GHEA Grapalat" w:hAnsi="GHEA Grapalat"/>
          <w:lang w:val="hy-AM"/>
        </w:rPr>
        <w:t xml:space="preserve"> 200 </w:t>
      </w:r>
      <w:r w:rsidRPr="00244C4C">
        <w:rPr>
          <w:rFonts w:ascii="GHEA Grapalat" w:hAnsi="GHEA Grapalat" w:cs="Sylfaen"/>
          <w:lang w:val="hy-AM"/>
        </w:rPr>
        <w:t>հոգի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կոմբայնավարներ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տրակտորիստներ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30 </w:t>
      </w:r>
      <w:r w:rsidRPr="00244C4C">
        <w:rPr>
          <w:rFonts w:ascii="GHEA Grapalat" w:hAnsi="GHEA Grapalat" w:cs="Sylfaen"/>
          <w:lang w:val="hy-AM"/>
        </w:rPr>
        <w:t>հոգի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սպասարկող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տեխնիկական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անձնակազմ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որոնցից</w:t>
      </w:r>
      <w:r w:rsidRPr="00244C4C">
        <w:rPr>
          <w:rFonts w:ascii="GHEA Grapalat" w:hAnsi="GHEA Grapalat"/>
          <w:lang w:val="hy-AM"/>
        </w:rPr>
        <w:t xml:space="preserve"> 15 </w:t>
      </w:r>
      <w:r w:rsidRPr="00244C4C">
        <w:rPr>
          <w:rFonts w:ascii="GHEA Grapalat" w:hAnsi="GHEA Grapalat" w:cs="Sylfaen"/>
          <w:lang w:val="hy-AM"/>
        </w:rPr>
        <w:t>հոգին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վերապատրաստված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մասնագետներ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077C9E">
      <w:pPr>
        <w:rPr>
          <w:rFonts w:ascii="GHEA Grapalat" w:hAnsi="GHEA Grapalat"/>
        </w:rPr>
      </w:pPr>
    </w:p>
    <w:p w:rsidR="00F3536E" w:rsidRPr="00244C4C" w:rsidRDefault="00F3536E" w:rsidP="00077C9E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Այսպիսով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անձնակազմի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բաշխվածքն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տեսքը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077C9E">
      <w:pPr>
        <w:rPr>
          <w:rFonts w:ascii="GHEA Grapalat" w:hAnsi="GHEA Grapalat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438"/>
        <w:gridCol w:w="1277"/>
        <w:gridCol w:w="1279"/>
        <w:gridCol w:w="2405"/>
        <w:gridCol w:w="2092"/>
      </w:tblGrid>
      <w:tr w:rsidR="00F3536E" w:rsidRPr="00244C4C" w:rsidTr="00077C9E">
        <w:trPr>
          <w:trHeight w:val="256"/>
        </w:trPr>
        <w:tc>
          <w:tcPr>
            <w:tcW w:w="128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Հաստիքի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անվանում</w:t>
            </w:r>
          </w:p>
        </w:tc>
        <w:tc>
          <w:tcPr>
            <w:tcW w:w="673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</w:p>
        </w:tc>
        <w:tc>
          <w:tcPr>
            <w:tcW w:w="674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Մշտական</w:t>
            </w:r>
          </w:p>
        </w:tc>
        <w:tc>
          <w:tcPr>
            <w:tcW w:w="1267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Ժամանակավոր</w:t>
            </w:r>
            <w:r w:rsidRPr="00244C4C">
              <w:rPr>
                <w:rFonts w:ascii="GHEA Grapalat" w:hAnsi="GHEA Grapalat"/>
              </w:rPr>
              <w:t>/</w:t>
            </w:r>
          </w:p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սեզոնային</w:t>
            </w:r>
          </w:p>
        </w:tc>
        <w:tc>
          <w:tcPr>
            <w:tcW w:w="1102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Որակավորված</w:t>
            </w:r>
          </w:p>
        </w:tc>
      </w:tr>
      <w:tr w:rsidR="00F3536E" w:rsidRPr="00244C4C" w:rsidTr="00077C9E">
        <w:trPr>
          <w:trHeight w:val="284"/>
        </w:trPr>
        <w:tc>
          <w:tcPr>
            <w:tcW w:w="1284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Մասնագետներ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/>
              </w:rPr>
              <w:t>(</w:t>
            </w:r>
            <w:r w:rsidRPr="00244C4C">
              <w:rPr>
                <w:rFonts w:ascii="GHEA Grapalat" w:hAnsi="GHEA Grapalat" w:cs="Sylfaen"/>
                <w:lang w:val="hy-AM"/>
              </w:rPr>
              <w:t>կոմբայնավարներ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տրակտորիստներ</w:t>
            </w:r>
            <w:r w:rsidRPr="00244C4C">
              <w:rPr>
                <w:rFonts w:ascii="GHEA Grapalat" w:hAnsi="GHEA Grapalat"/>
              </w:rPr>
              <w:t>)</w:t>
            </w:r>
          </w:p>
        </w:tc>
        <w:tc>
          <w:tcPr>
            <w:tcW w:w="673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200</w:t>
            </w:r>
          </w:p>
        </w:tc>
        <w:tc>
          <w:tcPr>
            <w:tcW w:w="674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200</w:t>
            </w:r>
          </w:p>
        </w:tc>
        <w:tc>
          <w:tcPr>
            <w:tcW w:w="1267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102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</w:t>
            </w:r>
          </w:p>
        </w:tc>
      </w:tr>
      <w:tr w:rsidR="00F3536E" w:rsidRPr="00244C4C" w:rsidTr="00077C9E">
        <w:trPr>
          <w:trHeight w:val="284"/>
        </w:trPr>
        <w:tc>
          <w:tcPr>
            <w:tcW w:w="1284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Սպասարկող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տեխնիկական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673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674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267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102" w:type="pct"/>
            <w:vAlign w:val="center"/>
          </w:tcPr>
          <w:p w:rsidR="00F3536E" w:rsidRPr="00244C4C" w:rsidRDefault="00F3536E" w:rsidP="00077C9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</w:t>
            </w:r>
          </w:p>
        </w:tc>
      </w:tr>
    </w:tbl>
    <w:p w:rsidR="00F3536E" w:rsidRPr="00244C4C" w:rsidRDefault="00F3536E" w:rsidP="00D11AC5">
      <w:pPr>
        <w:rPr>
          <w:rFonts w:ascii="GHEA Grapalat" w:hAnsi="GHEA Grapalat"/>
        </w:rPr>
      </w:pPr>
    </w:p>
    <w:p w:rsidR="00F3536E" w:rsidRPr="00244C4C" w:rsidRDefault="00F3536E" w:rsidP="00077C9E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Հումք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</w:t>
      </w:r>
    </w:p>
    <w:p w:rsidR="00F3536E" w:rsidRPr="00244C4C" w:rsidRDefault="00F3536E" w:rsidP="00077C9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Ձեռնարկության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ապագա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կենսագործունեության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հաջողության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լուրջ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գրավական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հանդիսանում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</w:t>
      </w:r>
      <w:r w:rsidRPr="00244C4C">
        <w:rPr>
          <w:rFonts w:ascii="GHEA Grapalat" w:hAnsi="GHEA Grapalat" w:cs="Sylfaen"/>
          <w:lang w:val="hy-AM"/>
        </w:rPr>
        <w:t>ահեստամասերի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մատչելիությունը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ինչպես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գնային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այնպես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շուկայի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հասանելիության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իմաստով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տեսակետից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hy-AM"/>
        </w:rPr>
        <w:t>շեշտը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ռուսական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ԱՊՀ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արտադրության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գյուղատնտեսական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տեխնիկայի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պահեստամասերի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077C9E">
      <w:pPr>
        <w:rPr>
          <w:rFonts w:ascii="GHEA Grapalat" w:hAnsi="GHEA Grapalat"/>
        </w:rPr>
      </w:pPr>
    </w:p>
    <w:p w:rsidR="00F3536E" w:rsidRPr="00244C4C" w:rsidRDefault="00F3536E" w:rsidP="00077C9E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զգալի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գործարաններից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/>
          <w:lang w:val="hy-AM"/>
        </w:rPr>
        <w:t>(</w:t>
      </w:r>
      <w:r w:rsidRPr="00244C4C">
        <w:rPr>
          <w:rFonts w:ascii="GHEA Grapalat" w:hAnsi="GHEA Grapalat" w:cs="Sylfaen"/>
          <w:lang w:val="ru-RU"/>
        </w:rPr>
        <w:t>օրինակ</w:t>
      </w:r>
      <w:r w:rsidRPr="00244C4C">
        <w:rPr>
          <w:rFonts w:ascii="GHEA Grapalat" w:hAnsi="GHEA Grapalat"/>
        </w:rPr>
        <w:t>` «</w:t>
      </w:r>
      <w:r w:rsidRPr="00244C4C">
        <w:rPr>
          <w:rFonts w:ascii="GHEA Grapalat" w:hAnsi="GHEA Grapalat" w:cs="Sylfaen"/>
          <w:lang w:val="ru-RU"/>
        </w:rPr>
        <w:t>Ռոստսելմաշ</w:t>
      </w:r>
      <w:r w:rsidRPr="00244C4C">
        <w:rPr>
          <w:rFonts w:ascii="GHEA Grapalat" w:hAnsi="GHEA Grapalat"/>
        </w:rPr>
        <w:t xml:space="preserve">», </w:t>
      </w:r>
      <w:r w:rsidRPr="00244C4C">
        <w:rPr>
          <w:rFonts w:ascii="GHEA Grapalat" w:hAnsi="GHEA Grapalat" w:cs="Sylfaen"/>
          <w:lang w:val="hy-AM"/>
        </w:rPr>
        <w:t>Յարոսլավլի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շարժիչների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մեքենաշինական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գործարանի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նախկին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ԽՍՀՄ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կուտակած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հանգամանքը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ներկայումս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ՅաՄԶ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պաշտոնական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դիստրիբյուտորը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առաջարկվում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կերպով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>`</w:t>
      </w:r>
      <w:r w:rsidRPr="00244C4C">
        <w:rPr>
          <w:rFonts w:ascii="GHEA Grapalat" w:hAnsi="GHEA Grapalat" w:cs="Sylfaen"/>
          <w:lang w:val="hy-AM"/>
        </w:rPr>
        <w:t>Կապանի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մեքենաշինական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077C9E">
      <w:pPr>
        <w:rPr>
          <w:rFonts w:ascii="GHEA Grapalat" w:hAnsi="GHEA Grapalat"/>
          <w:color w:val="FF0000"/>
        </w:rPr>
      </w:pPr>
    </w:p>
    <w:p w:rsidR="00F3536E" w:rsidRPr="00244C4C" w:rsidRDefault="00F3536E" w:rsidP="00077C9E">
      <w:pPr>
        <w:pStyle w:val="Heading3"/>
        <w:rPr>
          <w:rFonts w:ascii="GHEA Grapalat" w:hAnsi="GHEA Grapalat"/>
          <w:lang w:val="hy-AM"/>
        </w:rPr>
      </w:pPr>
      <w:bookmarkStart w:id="61" w:name="_Toc345447081"/>
      <w:bookmarkStart w:id="62" w:name="_Toc361930921"/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bookmarkEnd w:id="61"/>
      <w:bookmarkEnd w:id="62"/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լիովին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համահունչ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2010-2013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տևական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Ներածություն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25),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վերոհիշյալ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7.2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բուսաբուծական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անասնապահական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լուծումը՝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կատարելագործման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կրճատումը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533):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սերտորեն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առնչվում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7.2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2010-2013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</w:t>
      </w:r>
      <w:r w:rsidRPr="00244C4C">
        <w:rPr>
          <w:rFonts w:ascii="GHEA Grapalat" w:hAnsi="GHEA Grapalat"/>
          <w:lang w:val="hy-AM"/>
        </w:rPr>
        <w:t>; 561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կետի</w:t>
      </w:r>
      <w:r w:rsidRPr="00244C4C">
        <w:rPr>
          <w:rFonts w:ascii="GHEA Grapalat" w:hAnsi="GHEA Grapalat"/>
          <w:lang w:val="hy-AM"/>
        </w:rPr>
        <w:t xml:space="preserve"> 9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ենթակետ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կոոպերացիայի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մեխանիզմների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նույն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տեղը</w:t>
      </w:r>
      <w:r w:rsidRPr="00244C4C">
        <w:rPr>
          <w:rFonts w:ascii="GHEA Grapalat" w:hAnsi="GHEA Grapalat"/>
          <w:lang w:val="hy-AM"/>
        </w:rPr>
        <w:t>, 27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ենթակետ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նույն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տեղը</w:t>
      </w:r>
      <w:r w:rsidRPr="00244C4C">
        <w:rPr>
          <w:rFonts w:ascii="GHEA Grapalat" w:hAnsi="GHEA Grapalat"/>
          <w:lang w:val="hy-AM"/>
        </w:rPr>
        <w:t>, 32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ենթակետ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դրույթներին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077C9E">
      <w:pPr>
        <w:pStyle w:val="Heading3"/>
        <w:rPr>
          <w:rFonts w:ascii="GHEA Grapalat" w:hAnsi="GHEA Grapalat"/>
          <w:lang w:val="hy-AM"/>
        </w:rPr>
      </w:pPr>
      <w:bookmarkStart w:id="63" w:name="_Toc345447082"/>
      <w:bookmarkStart w:id="64" w:name="_Toc361930922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63"/>
      <w:bookmarkEnd w:id="64"/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մարզպետարանի</w:t>
      </w:r>
      <w:r w:rsidRPr="00D41408">
        <w:rPr>
          <w:rFonts w:ascii="GHEA Grapalat" w:hAnsi="GHEA Grapalat" w:cs="Sylfaen"/>
          <w:lang w:val="hy-AM"/>
        </w:rPr>
        <w:t xml:space="preserve"> կողմից ստեղծված հիմնադրամի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մասնակցությունը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ենթադրում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ՓԲԸ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սեփականատիրոջ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կարգավիճակով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հետագայում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դուրս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ռազմավարությամբ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20%,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560,377,410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):</w:t>
      </w:r>
    </w:p>
    <w:p w:rsidR="00F3536E" w:rsidRPr="00244C4C" w:rsidRDefault="00F3536E" w:rsidP="00077C9E">
      <w:pPr>
        <w:rPr>
          <w:rFonts w:ascii="GHEA Grapalat" w:hAnsi="GHEA Grapalat"/>
          <w:color w:val="FF0000"/>
          <w:lang w:val="hy-AM"/>
        </w:rPr>
      </w:pPr>
    </w:p>
    <w:p w:rsidR="00F3536E" w:rsidRPr="00244C4C" w:rsidRDefault="00F3536E" w:rsidP="00077C9E">
      <w:pPr>
        <w:rPr>
          <w:rFonts w:ascii="GHEA Grapalat" w:hAnsi="GHEA Grapalat"/>
          <w:color w:val="FF0000"/>
          <w:lang w:val="hy-AM"/>
        </w:rPr>
      </w:pPr>
      <w:r w:rsidRPr="00244C4C">
        <w:rPr>
          <w:rFonts w:ascii="GHEA Grapalat" w:hAnsi="GHEA Grapalat" w:cs="Sylfaen"/>
          <w:lang w:val="hy-AM"/>
        </w:rPr>
        <w:t>Հարկ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էականը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ազդակը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հաղորդում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քայլով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պատրաստակամությունը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նմանատիպ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նախաձեռնություններում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077C9E">
      <w:pPr>
        <w:pStyle w:val="Heading3"/>
        <w:rPr>
          <w:rFonts w:ascii="GHEA Grapalat" w:hAnsi="GHEA Grapalat"/>
          <w:lang w:val="hy-AM"/>
        </w:rPr>
      </w:pPr>
      <w:bookmarkStart w:id="65" w:name="_Toc345447083"/>
      <w:bookmarkStart w:id="66" w:name="_Toc361930923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65"/>
      <w:bookmarkEnd w:id="66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ապագա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բարեհաջող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կենսագործունեության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գործընկերների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077C9E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CARD  -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>,</w:t>
      </w:r>
    </w:p>
    <w:p w:rsidR="00F3536E" w:rsidRPr="00244C4C" w:rsidRDefault="00F3536E" w:rsidP="00077C9E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World vision - </w:t>
      </w:r>
    </w:p>
    <w:p w:rsidR="00F3536E" w:rsidRPr="00244C4C" w:rsidRDefault="00F3536E" w:rsidP="00077C9E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միություն</w:t>
      </w:r>
      <w:r w:rsidRPr="00244C4C">
        <w:rPr>
          <w:rFonts w:ascii="GHEA Grapalat" w:hAnsi="GHEA Grapalat"/>
          <w:lang w:val="hy-AM"/>
        </w:rPr>
        <w:t xml:space="preserve"> -</w:t>
      </w:r>
    </w:p>
    <w:p w:rsidR="00F3536E" w:rsidRPr="00244C4C" w:rsidRDefault="00F3536E" w:rsidP="00077C9E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Առևտրաարդյունաբերական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պալատ</w:t>
      </w:r>
    </w:p>
    <w:p w:rsidR="00F3536E" w:rsidRPr="00244C4C" w:rsidRDefault="00F3536E" w:rsidP="00077C9E">
      <w:pPr>
        <w:pStyle w:val="Heading3"/>
        <w:rPr>
          <w:rFonts w:ascii="GHEA Grapalat" w:hAnsi="GHEA Grapalat"/>
          <w:lang w:val="hy-AM"/>
        </w:rPr>
      </w:pPr>
      <w:bookmarkStart w:id="67" w:name="_Toc345447084"/>
      <w:bookmarkStart w:id="68" w:name="_Toc361930924"/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bookmarkEnd w:id="67"/>
      <w:bookmarkEnd w:id="68"/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Որակյալ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պակաս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վարկավորման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տոկոսադրույքի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ժամկետների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գրավադրման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առաջացում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քաղաքականություն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երաշտի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անկում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հողային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ռեսուրսների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մասնատվածության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չափաբաժնի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ռացիոնալ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պարապուրդի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ԳՎԿ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հանդեպ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ԳՎԿ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վազք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մասնատվածության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ԳՎԿ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վարձակալման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արհեստական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շոշափելի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սեգմենտի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կորուստ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պատշաճ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տեմպերի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անկատարության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ԳՎԿ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հանդեպ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սակավությունը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բացակայության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վարկային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փոխառու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սղության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անմատչելիության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սեգմենտի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կորուստ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ներհամայնքային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ճանապարհների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դժվարություն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ԳՎԿ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դուրս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գալը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վնասումը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տեղեկատվության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ԳՎԿ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անտեղյակությունը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ռիսկայնության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բացակայության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տարաժամկետ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վարձավճարների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հավաքագրման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077C9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սահմանամերձ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առկայության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ԳՎԿ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թշնամական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վնասման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հավանականությունը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D11AC5">
      <w:pPr>
        <w:rPr>
          <w:rFonts w:ascii="GHEA Grapalat" w:hAnsi="GHEA Grapalat"/>
          <w:lang w:val="hy-AM"/>
        </w:rPr>
      </w:pPr>
    </w:p>
    <w:p w:rsidR="00F3536E" w:rsidRPr="00244C4C" w:rsidRDefault="00F3536E" w:rsidP="00D11AC5">
      <w:pPr>
        <w:rPr>
          <w:rFonts w:ascii="GHEA Grapalat" w:hAnsi="GHEA Grapalat"/>
          <w:lang w:val="hy-AM"/>
        </w:rPr>
        <w:sectPr w:rsidR="00F3536E" w:rsidRPr="00244C4C" w:rsidSect="00D40E93">
          <w:headerReference w:type="default" r:id="rId45"/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C50711">
      <w:pPr>
        <w:pStyle w:val="Heading3"/>
        <w:rPr>
          <w:rFonts w:ascii="GHEA Grapalat" w:hAnsi="GHEA Grapalat"/>
          <w:lang w:val="hy-AM"/>
        </w:rPr>
      </w:pPr>
      <w:bookmarkStart w:id="69" w:name="_Toc361930925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bookmarkEnd w:id="69"/>
    </w:p>
    <w:tbl>
      <w:tblPr>
        <w:tblW w:w="5021" w:type="pct"/>
        <w:tblBorders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3288"/>
        <w:gridCol w:w="11482"/>
      </w:tblGrid>
      <w:tr w:rsidR="00F3536E" w:rsidRPr="00244C4C" w:rsidTr="003C0602">
        <w:trPr>
          <w:trHeight w:val="684"/>
        </w:trPr>
        <w:tc>
          <w:tcPr>
            <w:tcW w:w="111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887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331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113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887" w:type="pct"/>
            <w:vAlign w:val="center"/>
          </w:tcPr>
          <w:p w:rsidR="00F3536E" w:rsidRPr="00244C4C" w:rsidRDefault="00F3536E" w:rsidP="00C50711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239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ծրագիրը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աստիճանաբար՝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ավարտից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հետո՝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առաջին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տարուց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սկսած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124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239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251-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</w:p>
        </w:tc>
      </w:tr>
      <w:tr w:rsidR="00F3536E" w:rsidRPr="00D41408" w:rsidTr="003C0602">
        <w:trPr>
          <w:trHeight w:val="977"/>
        </w:trPr>
        <w:tc>
          <w:tcPr>
            <w:tcW w:w="1113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</w:t>
            </w:r>
          </w:p>
        </w:tc>
        <w:tc>
          <w:tcPr>
            <w:tcW w:w="3887" w:type="pct"/>
            <w:vAlign w:val="center"/>
          </w:tcPr>
          <w:p w:rsidR="00F3536E" w:rsidRPr="00244C4C" w:rsidRDefault="00F3536E" w:rsidP="00024DF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լրիվ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պայմաններում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տարբերակ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յուրաքանչյուր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նաև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ներգրավում</w:t>
            </w:r>
          </w:p>
        </w:tc>
      </w:tr>
      <w:tr w:rsidR="00F3536E" w:rsidRPr="00D41408" w:rsidTr="003C0602">
        <w:trPr>
          <w:trHeight w:val="977"/>
        </w:trPr>
        <w:tc>
          <w:tcPr>
            <w:tcW w:w="1113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887" w:type="pct"/>
            <w:vAlign w:val="center"/>
          </w:tcPr>
          <w:p w:rsidR="00F3536E" w:rsidRPr="00244C4C" w:rsidRDefault="00F3536E" w:rsidP="00C50711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7,131,665,068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7,488,248,321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314"/>
        </w:trPr>
        <w:tc>
          <w:tcPr>
            <w:tcW w:w="1113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887" w:type="pct"/>
            <w:vAlign w:val="center"/>
          </w:tcPr>
          <w:p w:rsidR="00F3536E" w:rsidRPr="00244C4C" w:rsidRDefault="00F3536E" w:rsidP="00C50711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15,872,010,175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1,619,133,916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18,252,811,701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</w:p>
        </w:tc>
      </w:tr>
      <w:tr w:rsidR="00F3536E" w:rsidRPr="00D41408" w:rsidTr="003C0602">
        <w:trPr>
          <w:trHeight w:val="152"/>
        </w:trPr>
        <w:tc>
          <w:tcPr>
            <w:tcW w:w="1113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887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15,872,010,175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878,363,536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` 1,010,118,067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113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887" w:type="pct"/>
            <w:vAlign w:val="center"/>
          </w:tcPr>
          <w:p w:rsidR="00F3536E" w:rsidRPr="00244C4C" w:rsidRDefault="00F3536E" w:rsidP="00C50711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2,801,887,050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15%`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420,283,058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արժողությամբ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ներառյալ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շինարարությունը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646"/>
        </w:trPr>
        <w:tc>
          <w:tcPr>
            <w:tcW w:w="1113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887" w:type="pct"/>
            <w:vAlign w:val="center"/>
          </w:tcPr>
          <w:p w:rsidR="00F3536E" w:rsidRPr="00244C4C" w:rsidRDefault="00F3536E" w:rsidP="00C50711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15,872,010,175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>1,587,201,017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</w:p>
        </w:tc>
      </w:tr>
      <w:tr w:rsidR="00F3536E" w:rsidRPr="00D41408" w:rsidTr="003C0602">
        <w:trPr>
          <w:trHeight w:val="646"/>
        </w:trPr>
        <w:tc>
          <w:tcPr>
            <w:tcW w:w="1113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887" w:type="pct"/>
            <w:vAlign w:val="center"/>
          </w:tcPr>
          <w:p w:rsidR="00F3536E" w:rsidRPr="00244C4C" w:rsidRDefault="00F3536E" w:rsidP="00C50711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2,117,309,076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158,720,102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>1,782,916,267</w:t>
            </w:r>
            <w:r w:rsidRPr="00244C4C">
              <w:rPr>
                <w:rFonts w:ascii="GHEA Grapalat" w:hAnsi="GHEA Grapalat"/>
                <w:color w:val="3333FF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175,672,707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):</w:t>
            </w:r>
          </w:p>
        </w:tc>
      </w:tr>
    </w:tbl>
    <w:p w:rsidR="00F3536E" w:rsidRPr="00244C4C" w:rsidRDefault="00F3536E" w:rsidP="00D11AC5">
      <w:pPr>
        <w:rPr>
          <w:rFonts w:ascii="GHEA Grapalat" w:hAnsi="GHEA Grapalat"/>
          <w:lang w:val="hy-AM"/>
        </w:rPr>
        <w:sectPr w:rsidR="00F3536E" w:rsidRPr="00244C4C" w:rsidSect="00110F6D">
          <w:headerReference w:type="default" r:id="rId46"/>
          <w:pgSz w:w="16840" w:h="11907" w:orient="landscape" w:code="9"/>
          <w:pgMar w:top="1409" w:right="1134" w:bottom="851" w:left="1134" w:header="567" w:footer="567" w:gutter="0"/>
          <w:cols w:space="720"/>
          <w:rtlGutter/>
          <w:docGrid w:linePitch="360"/>
        </w:sectPr>
      </w:pPr>
    </w:p>
    <w:p w:rsidR="00F3536E" w:rsidRPr="00244C4C" w:rsidRDefault="00F3536E" w:rsidP="005867DC">
      <w:pPr>
        <w:pStyle w:val="Heading2"/>
        <w:rPr>
          <w:rFonts w:ascii="GHEA Grapalat" w:hAnsi="GHEA Grapalat"/>
          <w:lang w:val="hy-AM"/>
        </w:rPr>
      </w:pPr>
      <w:bookmarkStart w:id="70" w:name="_Toc345447085"/>
      <w:bookmarkStart w:id="71" w:name="_Toc361930926"/>
      <w:r w:rsidRPr="00244C4C">
        <w:rPr>
          <w:rFonts w:ascii="GHEA Grapalat" w:hAnsi="GHEA Grapalat" w:cs="Sylfaen"/>
          <w:lang w:val="hy-AM"/>
        </w:rPr>
        <w:t>պահածոյացման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լոկալ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հիմնադրում</w:t>
      </w:r>
      <w:bookmarkEnd w:id="70"/>
      <w:bookmarkEnd w:id="71"/>
    </w:p>
    <w:p w:rsidR="00F3536E" w:rsidRPr="00244C4C" w:rsidRDefault="00F3536E" w:rsidP="005867DC">
      <w:pPr>
        <w:pStyle w:val="Heading3"/>
        <w:rPr>
          <w:rFonts w:ascii="GHEA Grapalat" w:hAnsi="GHEA Grapalat"/>
          <w:lang w:val="hy-AM"/>
        </w:rPr>
      </w:pPr>
      <w:bookmarkStart w:id="72" w:name="_Toc345447086"/>
      <w:bookmarkStart w:id="73" w:name="_Toc361930927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72"/>
      <w:bookmarkEnd w:id="73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Պահածոյացման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լոկալ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հիմնադրում</w:t>
      </w:r>
    </w:p>
    <w:p w:rsidR="00F3536E" w:rsidRPr="00244C4C" w:rsidRDefault="00F3536E" w:rsidP="005867DC">
      <w:pPr>
        <w:pStyle w:val="Heading3"/>
        <w:rPr>
          <w:rFonts w:ascii="GHEA Grapalat" w:hAnsi="GHEA Grapalat"/>
          <w:lang w:val="hy-AM"/>
        </w:rPr>
      </w:pPr>
      <w:bookmarkStart w:id="74" w:name="_Toc345447087"/>
      <w:bookmarkStart w:id="75" w:name="_Toc361930928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74"/>
      <w:bookmarkEnd w:id="75"/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լիովին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խնդրո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առարկա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միաձուլում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միավորում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նախկինում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այդպիսիք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գործած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այժմ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պարապուրդի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մատնված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ձեռքբերում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վերագործարկում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մոդելային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հետազոտության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շահագրգիռ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ներգրավմամբ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փորձագիտական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շրջանակներ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մարմինների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ներկայացուցիչներ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ներ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արդյունքները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լոկալ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պահածոյացման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ենթատարածաշրջաններում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Կապան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Լեհվազ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Գորիս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Հարժիս</w:t>
      </w:r>
      <w:r w:rsidRPr="00244C4C">
        <w:rPr>
          <w:rFonts w:ascii="GHEA Grapalat" w:hAnsi="GHEA Grapalat"/>
          <w:lang w:val="hy-AM"/>
        </w:rPr>
        <w:t>):</w:t>
      </w:r>
      <w:r w:rsidRPr="00244C4C">
        <w:rPr>
          <w:rFonts w:ascii="GHEA Grapalat" w:hAnsi="GHEA Grapalat"/>
          <w:color w:val="FF0000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թողարկվող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ներառելու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ներառել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ապրանքատեսակները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նռան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հյութ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մուրաբա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ջեմ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ընկույզի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մուրաբա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հոնի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հյութ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մուրաբա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մոշի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հյութ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մուրաբա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խնձորի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հյութ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ջեմ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տանձի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հյութ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մուրաբա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հյութ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մուրաբա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կեռասի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մուրաբա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սալորի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հյութ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մուրաբա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դեղձի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հյութ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մուրաբա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p w:rsidR="00F3536E" w:rsidRPr="00244C4C" w:rsidRDefault="00F3536E" w:rsidP="005867DC">
      <w:pPr>
        <w:rPr>
          <w:rFonts w:ascii="GHEA Grapalat" w:hAnsi="GHEA Grapalat"/>
          <w:b/>
          <w:bCs/>
          <w:color w:val="0000FF"/>
          <w:sz w:val="22"/>
          <w:lang w:val="hy-AM" w:eastAsia="ru-RU"/>
        </w:rPr>
      </w:pP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առմամբ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կպահանջվի</w:t>
      </w:r>
      <w:r w:rsidRPr="00244C4C">
        <w:rPr>
          <w:rFonts w:ascii="GHEA Grapalat" w:hAnsi="GHEA Grapalat"/>
          <w:lang w:val="hy-AM"/>
        </w:rPr>
        <w:t xml:space="preserve"> 62 716 650 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867DC">
      <w:pPr>
        <w:pStyle w:val="Heading3"/>
        <w:rPr>
          <w:rFonts w:ascii="GHEA Grapalat" w:hAnsi="GHEA Grapalat"/>
          <w:lang w:val="hy-AM"/>
        </w:rPr>
      </w:pPr>
      <w:bookmarkStart w:id="76" w:name="_Toc345447088"/>
      <w:bookmarkStart w:id="77" w:name="_Toc361930929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76"/>
      <w:bookmarkEnd w:id="77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ծրագրով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լոկալ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պահածոյացման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հեռանկարային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հիմնադրել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վերագործարկել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ենթատարածաշրջաններում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Կապան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Լեհվազի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Գորիս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Հարժիսի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</w:t>
      </w:r>
      <w:r w:rsidRPr="00244C4C">
        <w:rPr>
          <w:rFonts w:ascii="GHEA Grapalat" w:hAnsi="GHEA Grapalat"/>
          <w:lang w:val="hy-AM"/>
        </w:rPr>
        <w:t>):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տրամաբանությունը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ազատագրված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Սիսիանի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ենթաշրջանի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մյուս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պոտենցիալի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ներուժի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հեռանկարները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Մեղրիում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պահածոների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մենաշնորհային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վերացումը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մեղմացումը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ակնկալվող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կանանց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մեղմացումը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գործոններ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երկու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երեք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տեղյակ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վստահություն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այլընտրանքային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հիմք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ընդունելով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գնահատականները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կանխատեսումները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ակնկալվում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յուրաքանչյուր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ընդհանուր՝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նվազագույնը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կմթերվի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աղյուսակի</w:t>
      </w:r>
      <w:r w:rsidRPr="00244C4C">
        <w:rPr>
          <w:rFonts w:ascii="GHEA Grapalat" w:hAnsi="GHEA Grapalat"/>
          <w:lang w:val="hy-AM"/>
        </w:rPr>
        <w:t>.</w:t>
      </w:r>
    </w:p>
    <w:tbl>
      <w:tblPr>
        <w:tblW w:w="9379" w:type="dxa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374"/>
        <w:gridCol w:w="6005"/>
      </w:tblGrid>
      <w:tr w:rsidR="00F3536E" w:rsidRPr="00244C4C" w:rsidTr="005867DC">
        <w:trPr>
          <w:trHeight w:val="277"/>
        </w:trPr>
        <w:tc>
          <w:tcPr>
            <w:tcW w:w="0" w:type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Անվանում</w:t>
            </w:r>
          </w:p>
        </w:tc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(</w:t>
            </w:r>
            <w:r w:rsidRPr="00244C4C">
              <w:rPr>
                <w:rFonts w:ascii="GHEA Grapalat" w:hAnsi="GHEA Grapalat" w:cs="Sylfaen"/>
                <w:lang w:val="ru-RU"/>
              </w:rPr>
              <w:t>տոննա</w:t>
            </w:r>
            <w:r w:rsidRPr="00244C4C">
              <w:rPr>
                <w:rFonts w:ascii="GHEA Grapalat" w:hAnsi="GHEA Grapalat"/>
                <w:lang w:val="hy-AM"/>
              </w:rPr>
              <w:t>)</w:t>
            </w:r>
          </w:p>
        </w:tc>
      </w:tr>
      <w:tr w:rsidR="00F3536E" w:rsidRPr="00244C4C" w:rsidTr="005867DC">
        <w:trPr>
          <w:trHeight w:val="277"/>
        </w:trPr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նուռ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hy-AM"/>
              </w:rPr>
              <w:t>45</w:t>
            </w:r>
          </w:p>
        </w:tc>
      </w:tr>
      <w:tr w:rsidR="00F3536E" w:rsidRPr="00244C4C" w:rsidTr="005867DC">
        <w:trPr>
          <w:trHeight w:val="277"/>
        </w:trPr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թուզ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hy-AM"/>
              </w:rPr>
              <w:t>25</w:t>
            </w:r>
          </w:p>
        </w:tc>
      </w:tr>
      <w:tr w:rsidR="00F3536E" w:rsidRPr="00244C4C" w:rsidTr="005867DC">
        <w:trPr>
          <w:trHeight w:val="277"/>
        </w:trPr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ընկույզ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hy-AM"/>
              </w:rPr>
              <w:t>60</w:t>
            </w:r>
          </w:p>
        </w:tc>
      </w:tr>
      <w:tr w:rsidR="00F3536E" w:rsidRPr="00244C4C" w:rsidTr="005867DC">
        <w:trPr>
          <w:trHeight w:val="277"/>
        </w:trPr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հոն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hy-AM"/>
              </w:rPr>
              <w:t>150</w:t>
            </w:r>
          </w:p>
        </w:tc>
      </w:tr>
      <w:tr w:rsidR="00F3536E" w:rsidRPr="00244C4C" w:rsidTr="005867DC">
        <w:trPr>
          <w:trHeight w:val="277"/>
        </w:trPr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մոշ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hy-AM"/>
              </w:rPr>
              <w:t>100</w:t>
            </w:r>
          </w:p>
        </w:tc>
      </w:tr>
      <w:tr w:rsidR="00F3536E" w:rsidRPr="00244C4C" w:rsidTr="005867DC">
        <w:trPr>
          <w:trHeight w:val="264"/>
        </w:trPr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խնձոր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hy-AM"/>
              </w:rPr>
              <w:t>850</w:t>
            </w:r>
          </w:p>
        </w:tc>
      </w:tr>
      <w:tr w:rsidR="00F3536E" w:rsidRPr="00244C4C" w:rsidTr="005867DC">
        <w:trPr>
          <w:trHeight w:val="277"/>
        </w:trPr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տանձ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hy-AM"/>
              </w:rPr>
              <w:t>420</w:t>
            </w:r>
          </w:p>
        </w:tc>
      </w:tr>
      <w:tr w:rsidR="00F3536E" w:rsidRPr="00244C4C" w:rsidTr="005867DC">
        <w:trPr>
          <w:trHeight w:val="277"/>
        </w:trPr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</w:rPr>
              <w:t>բ</w:t>
            </w:r>
            <w:r w:rsidRPr="00244C4C">
              <w:rPr>
                <w:rFonts w:ascii="GHEA Grapalat" w:hAnsi="GHEA Grapalat" w:cs="Sylfaen"/>
                <w:lang w:val="hy-AM"/>
              </w:rPr>
              <w:t>ալ</w:t>
            </w:r>
          </w:p>
        </w:tc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hy-AM"/>
              </w:rPr>
              <w:t>50</w:t>
            </w:r>
          </w:p>
        </w:tc>
      </w:tr>
      <w:tr w:rsidR="00F3536E" w:rsidRPr="00244C4C" w:rsidTr="005867DC">
        <w:trPr>
          <w:trHeight w:val="277"/>
        </w:trPr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կեռաս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hy-AM"/>
              </w:rPr>
              <w:t>20</w:t>
            </w:r>
          </w:p>
        </w:tc>
      </w:tr>
      <w:tr w:rsidR="00F3536E" w:rsidRPr="00244C4C" w:rsidTr="005867DC">
        <w:trPr>
          <w:trHeight w:val="277"/>
        </w:trPr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սալոր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hy-AM"/>
              </w:rPr>
              <w:t>250</w:t>
            </w:r>
          </w:p>
        </w:tc>
      </w:tr>
      <w:tr w:rsidR="00F3536E" w:rsidRPr="00244C4C" w:rsidTr="005867DC">
        <w:trPr>
          <w:trHeight w:val="277"/>
        </w:trPr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դեղձ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hy-AM"/>
              </w:rPr>
              <w:t>25</w:t>
            </w:r>
          </w:p>
        </w:tc>
      </w:tr>
    </w:tbl>
    <w:p w:rsidR="00F3536E" w:rsidRPr="00244C4C" w:rsidRDefault="00F3536E" w:rsidP="00D40E93">
      <w:pPr>
        <w:rPr>
          <w:rFonts w:ascii="GHEA Grapalat" w:hAnsi="GHEA Grapalat"/>
        </w:rPr>
      </w:pPr>
    </w:p>
    <w:p w:rsidR="00F3536E" w:rsidRPr="00244C4C" w:rsidRDefault="00F3536E" w:rsidP="005867DC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ru-RU"/>
        </w:rPr>
        <w:t>Վերը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նշված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կանխատեսումների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հիման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վրա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էլ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պատկերացված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թողարկվող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արտադրանքի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աճի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դինամիկայի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կանխատեսումը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ներկայացված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բիզնես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հաշվարկներում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  <w:lang w:val="ru-RU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տարիների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արտադրամասերի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արտադրանքի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թողարկման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ծավալների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դինամիկայի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հատվածում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5867DC">
      <w:pPr>
        <w:rPr>
          <w:rFonts w:ascii="GHEA Grapalat" w:hAnsi="GHEA Grapalat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Պահածոյացման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լոկալ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բիզնես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մոդելի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ռեպլիկատիվ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մոտեցում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համեմատաբար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քիչ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հարուստ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օգտագործում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5867DC">
      <w:pPr>
        <w:rPr>
          <w:rFonts w:ascii="GHEA Grapalat" w:hAnsi="GHEA Grapalat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Նախնական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հետազոտության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բիզնես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մոդելը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ճանաչվել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ամենաիրագործելիներից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հաջող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հավանականություն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867DC">
      <w:pPr>
        <w:pStyle w:val="Heading3"/>
        <w:rPr>
          <w:rFonts w:ascii="GHEA Grapalat" w:hAnsi="GHEA Grapalat"/>
          <w:lang w:val="hy-AM"/>
        </w:rPr>
      </w:pPr>
      <w:bookmarkStart w:id="78" w:name="_Toc345447089"/>
      <w:bookmarkStart w:id="79" w:name="_Toc361930930"/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bookmarkEnd w:id="78"/>
      <w:bookmarkEnd w:id="79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Մրգային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հյութերի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զանազան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մուրաբաների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աշխարհում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Վերջինս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հատկապես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արտադրատեսակներին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շեշտը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բիզնես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բազմաթիվ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ուսումնասիրությունները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ցույց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վայելում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հատկապես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արտադրատեսակները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Մեղրիի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պահածոների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կարծիքով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հայկականը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ԱՄՆ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Եվրոմիության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երկրները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ընդգծել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ԱՄՆ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Եվրոմիության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օրգանիկ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սննդամթերքը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վայելում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բրենդային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իմիջը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առաջխաղացնելիս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անպայման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շեշտադրել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հանգամանքը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պահածոների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ծավալը</w:t>
      </w:r>
      <w:r w:rsidRPr="00244C4C">
        <w:rPr>
          <w:rFonts w:ascii="GHEA Grapalat" w:hAnsi="GHEA Grapalat"/>
          <w:lang w:val="hy-AM"/>
        </w:rPr>
        <w:t xml:space="preserve"> 2007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23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տոննա</w:t>
      </w:r>
      <w:r w:rsidRPr="00244C4C">
        <w:rPr>
          <w:rStyle w:val="FootnoteReference"/>
          <w:rFonts w:ascii="GHEA Grapalat" w:hAnsi="GHEA Grapalat"/>
        </w:rPr>
        <w:footnoteReference w:id="6"/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ընդ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որում</w:t>
      </w:r>
      <w:r w:rsidRPr="00244C4C">
        <w:rPr>
          <w:rFonts w:ascii="GHEA Grapalat" w:hAnsi="GHEA Grapalat"/>
          <w:lang w:val="hy-AM"/>
        </w:rPr>
        <w:t xml:space="preserve"> 50%-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հյութերի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դիտարկել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ուսումնակրթական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հաստատությունները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քաղաքային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բնակչությունը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Վերջինս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ենթադրում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երրորդը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պահածոների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70%-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Վերջինիս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լուրջ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դերակատարում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մայրաքաղաքի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առևտրային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սուպերմարկետների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Երևան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Սիթի</w:t>
      </w:r>
      <w:r w:rsidRPr="00244C4C">
        <w:rPr>
          <w:rFonts w:ascii="GHEA Grapalat" w:hAnsi="GHEA Grapalat"/>
          <w:lang w:val="hy-AM"/>
        </w:rPr>
        <w:t>»-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ներուժի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օգտագործումը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ԱՊՀ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ապագա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հաջողության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լուրջ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կհանդիսանա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մուտքը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մայրաքաղաք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Մոսկվայի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Ուկրաինայի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մեծածախ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շուկաներ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հաստատման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5867DC">
      <w:pPr>
        <w:pStyle w:val="Heading3"/>
        <w:rPr>
          <w:rFonts w:ascii="GHEA Grapalat" w:hAnsi="GHEA Grapalat"/>
          <w:lang w:val="hy-AM"/>
        </w:rPr>
      </w:pPr>
      <w:bookmarkStart w:id="80" w:name="_Toc345447090"/>
      <w:bookmarkStart w:id="81" w:name="_Toc361930931"/>
      <w:r w:rsidRPr="00244C4C">
        <w:rPr>
          <w:rFonts w:ascii="GHEA Grapalat" w:hAnsi="GHEA Grapalat" w:cs="Sylfaen"/>
          <w:lang w:val="hy-AM"/>
        </w:rPr>
        <w:t>Ներդրումներ</w:t>
      </w:r>
      <w:bookmarkEnd w:id="80"/>
      <w:bookmarkEnd w:id="81"/>
    </w:p>
    <w:p w:rsidR="00F3536E" w:rsidRPr="00244C4C" w:rsidRDefault="00F3536E" w:rsidP="005867DC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Ո՞վ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1.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Կառավարություն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մարզպետարանի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2.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3. </w:t>
      </w:r>
      <w:r w:rsidRPr="00244C4C">
        <w:rPr>
          <w:rFonts w:ascii="GHEA Grapalat" w:hAnsi="GHEA Grapalat" w:cs="Sylfaen"/>
          <w:lang w:val="hy-AM"/>
        </w:rPr>
        <w:t>Բանկ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5867DC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Ինչպե՞ս</w:t>
      </w:r>
    </w:p>
    <w:p w:rsidR="00F3536E" w:rsidRPr="00244C4C" w:rsidRDefault="00F3536E" w:rsidP="005867DC">
      <w:pPr>
        <w:rPr>
          <w:rFonts w:ascii="GHEA Grapalat" w:hAnsi="GHEA Grapalat"/>
          <w:b/>
          <w:bCs/>
          <w:color w:val="0000FF"/>
          <w:sz w:val="22"/>
          <w:lang w:val="hy-AM" w:eastAsia="ru-RU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օպտիմալ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20 %`,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ամբողջովին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12 543 330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  <w:r w:rsidRPr="00244C4C">
        <w:rPr>
          <w:rFonts w:ascii="GHEA Grapalat" w:hAnsi="GHEA Grapalat"/>
          <w:b/>
          <w:bCs/>
          <w:color w:val="0000FF"/>
          <w:sz w:val="22"/>
          <w:lang w:val="hy-AM" w:eastAsia="ru-RU"/>
        </w:rPr>
        <w:t xml:space="preserve"> 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p w:rsidR="00F3536E" w:rsidRPr="00244C4C" w:rsidRDefault="00F3536E" w:rsidP="005867DC">
      <w:pPr>
        <w:rPr>
          <w:rFonts w:ascii="GHEA Grapalat" w:hAnsi="GHEA Grapalat"/>
          <w:b/>
          <w:bCs/>
          <w:color w:val="FF0000"/>
          <w:sz w:val="22"/>
          <w:lang w:val="hy-AM" w:eastAsia="ru-RU"/>
        </w:rPr>
      </w:pPr>
      <w:r w:rsidRPr="00244C4C">
        <w:rPr>
          <w:rFonts w:ascii="GHEA Grapalat" w:hAnsi="GHEA Grapalat" w:cs="Sylfaen"/>
          <w:lang w:val="hy-AM"/>
        </w:rPr>
        <w:t>Կրկին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օպտիմալ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50 %` 31 358 325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p w:rsidR="00F3536E" w:rsidRPr="00244C4C" w:rsidRDefault="00F3536E" w:rsidP="005867DC">
      <w:pPr>
        <w:rPr>
          <w:rFonts w:ascii="GHEA Grapalat" w:hAnsi="GHEA Grapalat"/>
          <w:b/>
          <w:bCs/>
          <w:color w:val="0000FF"/>
          <w:sz w:val="22"/>
          <w:lang w:val="hy-AM" w:eastAsia="ru-RU"/>
        </w:rPr>
      </w:pPr>
      <w:r w:rsidRPr="00244C4C">
        <w:rPr>
          <w:rFonts w:ascii="GHEA Grapalat" w:hAnsi="GHEA Grapalat" w:cs="Sylfaen"/>
          <w:lang w:val="hy-AM"/>
        </w:rPr>
        <w:t>Ծրագրով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մնացած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չափաբաժինը</w:t>
      </w:r>
      <w:r w:rsidRPr="00244C4C">
        <w:rPr>
          <w:rFonts w:ascii="GHEA Grapalat" w:hAnsi="GHEA Grapalat"/>
          <w:lang w:val="hy-AM"/>
        </w:rPr>
        <w:t>` 30 %-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( 18 814 995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ներգրավման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>:</w:t>
      </w:r>
      <w:r w:rsidRPr="00244C4C">
        <w:rPr>
          <w:rFonts w:ascii="GHEA Grapalat" w:hAnsi="GHEA Grapalat"/>
          <w:b/>
          <w:bCs/>
          <w:color w:val="0000FF"/>
          <w:sz w:val="22"/>
          <w:lang w:val="hy-AM" w:eastAsia="ru-RU"/>
        </w:rPr>
        <w:t xml:space="preserve"> </w:t>
      </w:r>
    </w:p>
    <w:p w:rsidR="00F3536E" w:rsidRPr="00244C4C" w:rsidRDefault="00F3536E" w:rsidP="005867DC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Ի՞նչ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գնվելու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ուղղությունների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բաշխվածքն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տեսքը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5867DC">
      <w:pPr>
        <w:rPr>
          <w:rFonts w:ascii="GHEA Grapalat" w:hAnsi="GHEA Grapalat"/>
          <w:color w:val="FF0000"/>
          <w:lang w:val="hy-AM"/>
        </w:rPr>
      </w:pPr>
      <w:r w:rsidRPr="00244C4C">
        <w:rPr>
          <w:rFonts w:ascii="GHEA Grapalat" w:hAnsi="GHEA Grapalat"/>
          <w:lang w:val="hy-AM"/>
        </w:rPr>
        <w:t xml:space="preserve">1. </w:t>
      </w:r>
      <w:r w:rsidRPr="00244C4C">
        <w:rPr>
          <w:rFonts w:ascii="GHEA Grapalat" w:hAnsi="GHEA Grapalat" w:cs="Sylfaen"/>
          <w:lang w:val="hy-AM"/>
        </w:rPr>
        <w:t>Հող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շենքեր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շինություններ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բարելավում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փորձագետների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զրույցների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ֆորմատով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նպատակահարմար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շենք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շինությունների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վարձակալության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հոդվածով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կատարվելու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2. </w:t>
      </w:r>
      <w:r w:rsidRPr="00244C4C">
        <w:rPr>
          <w:rFonts w:ascii="GHEA Grapalat" w:hAnsi="GHEA Grapalat" w:cs="Sylfaen"/>
          <w:lang w:val="hy-AM"/>
        </w:rPr>
        <w:t>Ձեռքբերվող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պահածոյացման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տիպային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Ռուսաստանի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արտադրողներից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Պրոդմաշ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ՓԲԸ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Բելգորոդ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</w:t>
      </w:r>
      <w:r w:rsidRPr="00244C4C">
        <w:rPr>
          <w:rFonts w:ascii="GHEA Grapalat" w:hAnsi="GHEA Grapalat"/>
          <w:lang w:val="hy-AM"/>
        </w:rPr>
        <w:t xml:space="preserve">)` 8 750 500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սահմաններում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Խնդրո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առարկա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ներառում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սարքավորումները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555"/>
        <w:gridCol w:w="3882"/>
        <w:gridCol w:w="1461"/>
        <w:gridCol w:w="1792"/>
        <w:gridCol w:w="1801"/>
      </w:tblGrid>
      <w:tr w:rsidR="00F3536E" w:rsidRPr="00244C4C" w:rsidTr="005867DC">
        <w:tc>
          <w:tcPr>
            <w:tcW w:w="296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NN</w:t>
            </w:r>
          </w:p>
        </w:tc>
        <w:tc>
          <w:tcPr>
            <w:tcW w:w="2048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Սարքավորման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անվանումը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Ընդհանուր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քանակը</w:t>
            </w:r>
          </w:p>
        </w:tc>
        <w:tc>
          <w:tcPr>
            <w:tcW w:w="94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Միավորի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շուկայական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գինը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</w:rPr>
              <w:t>(</w:t>
            </w:r>
            <w:r w:rsidRPr="00244C4C">
              <w:rPr>
                <w:rFonts w:ascii="GHEA Grapalat" w:hAnsi="GHEA Grapalat" w:cs="Sylfaen"/>
              </w:rPr>
              <w:t>հզ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դրամ</w:t>
            </w:r>
            <w:r w:rsidRPr="00244C4C">
              <w:rPr>
                <w:rFonts w:ascii="GHEA Grapalat" w:hAnsi="GHEA Grapalat"/>
              </w:rPr>
              <w:t>) *</w:t>
            </w:r>
          </w:p>
        </w:tc>
        <w:tc>
          <w:tcPr>
            <w:tcW w:w="95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Ընդհանուր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գումար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(</w:t>
            </w:r>
            <w:r w:rsidRPr="00244C4C">
              <w:rPr>
                <w:rFonts w:ascii="GHEA Grapalat" w:hAnsi="GHEA Grapalat" w:cs="Sylfaen"/>
                <w:lang w:val="ru-RU"/>
              </w:rPr>
              <w:t>հզ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դրամ</w:t>
            </w:r>
            <w:r w:rsidRPr="00244C4C">
              <w:rPr>
                <w:rFonts w:ascii="GHEA Grapalat" w:hAnsi="GHEA Grapalat"/>
                <w:lang w:val="hy-AM"/>
              </w:rPr>
              <w:t>)</w:t>
            </w:r>
          </w:p>
        </w:tc>
      </w:tr>
      <w:tr w:rsidR="00F3536E" w:rsidRPr="00244C4C" w:rsidTr="005867DC">
        <w:tc>
          <w:tcPr>
            <w:tcW w:w="296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2048" w:type="pct"/>
            <w:vAlign w:val="center"/>
          </w:tcPr>
          <w:p w:rsidR="00F3536E" w:rsidRPr="00244C4C" w:rsidRDefault="00F3536E" w:rsidP="00B661A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Գոլորշու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շոգու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ավտոկլավ</w:t>
            </w:r>
            <w:r w:rsidRPr="00244C4C">
              <w:rPr>
                <w:rFonts w:ascii="GHEA Grapalat" w:hAnsi="GHEA Grapalat"/>
                <w:lang w:val="hy-AM"/>
              </w:rPr>
              <w:t xml:space="preserve"> (автоклав паровой)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94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95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</w:p>
        </w:tc>
      </w:tr>
      <w:tr w:rsidR="00F3536E" w:rsidRPr="00244C4C" w:rsidTr="005867DC">
        <w:tc>
          <w:tcPr>
            <w:tcW w:w="296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</w:t>
            </w:r>
          </w:p>
        </w:tc>
        <w:tc>
          <w:tcPr>
            <w:tcW w:w="2048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Ապակյա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տարաների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լվացման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մեքենա</w:t>
            </w:r>
            <w:r w:rsidRPr="00244C4C">
              <w:rPr>
                <w:rFonts w:ascii="GHEA Grapalat" w:hAnsi="GHEA Grapalat"/>
                <w:lang w:val="hy-AM"/>
              </w:rPr>
              <w:t xml:space="preserve"> (машина для мойки стеклянных банок)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94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95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</w:p>
        </w:tc>
      </w:tr>
      <w:tr w:rsidR="00F3536E" w:rsidRPr="00244C4C" w:rsidTr="005867DC">
        <w:tc>
          <w:tcPr>
            <w:tcW w:w="296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</w:t>
            </w:r>
          </w:p>
        </w:tc>
        <w:tc>
          <w:tcPr>
            <w:tcW w:w="2048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Զմռսող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կիսաավտոմատ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սարք</w:t>
            </w:r>
            <w:r w:rsidRPr="00244C4C">
              <w:rPr>
                <w:rFonts w:ascii="GHEA Grapalat" w:hAnsi="GHEA Grapalat"/>
                <w:lang w:val="hy-AM"/>
              </w:rPr>
              <w:t xml:space="preserve"> (закаточный полуавтомат)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94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95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</w:p>
        </w:tc>
      </w:tr>
      <w:tr w:rsidR="00F3536E" w:rsidRPr="00244C4C" w:rsidTr="005867DC">
        <w:tc>
          <w:tcPr>
            <w:tcW w:w="296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</w:t>
            </w:r>
          </w:p>
        </w:tc>
        <w:tc>
          <w:tcPr>
            <w:tcW w:w="2048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Մածուցիկ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արտադրանքի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չափաբաժանարար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սարք</w:t>
            </w:r>
            <w:r w:rsidRPr="00244C4C">
              <w:rPr>
                <w:rFonts w:ascii="GHEA Grapalat" w:hAnsi="GHEA Grapalat"/>
                <w:lang w:val="hy-AM"/>
              </w:rPr>
              <w:t xml:space="preserve"> (дозатор вязких продуктов)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94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95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</w:p>
        </w:tc>
      </w:tr>
      <w:tr w:rsidR="00F3536E" w:rsidRPr="00244C4C" w:rsidTr="005867DC">
        <w:tc>
          <w:tcPr>
            <w:tcW w:w="296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</w:t>
            </w:r>
          </w:p>
        </w:tc>
        <w:tc>
          <w:tcPr>
            <w:tcW w:w="2048" w:type="pct"/>
            <w:vAlign w:val="center"/>
          </w:tcPr>
          <w:p w:rsidR="00F3536E" w:rsidRPr="00244C4C" w:rsidRDefault="00F3536E" w:rsidP="00EE5E0B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Ապակյա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տարայի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մանրէազերծման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սարք</w:t>
            </w:r>
            <w:r w:rsidRPr="00244C4C">
              <w:rPr>
                <w:rFonts w:ascii="GHEA Grapalat" w:hAnsi="GHEA Grapalat"/>
                <w:lang w:val="hy-AM"/>
              </w:rPr>
              <w:t xml:space="preserve"> (стерилизатор банок)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94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95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</w:p>
        </w:tc>
      </w:tr>
      <w:tr w:rsidR="00F3536E" w:rsidRPr="00244C4C" w:rsidTr="005867DC">
        <w:tc>
          <w:tcPr>
            <w:tcW w:w="296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6</w:t>
            </w:r>
          </w:p>
        </w:tc>
        <w:tc>
          <w:tcPr>
            <w:tcW w:w="2048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Եռացնող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սարք</w:t>
            </w:r>
            <w:r w:rsidRPr="00244C4C">
              <w:rPr>
                <w:rFonts w:ascii="GHEA Grapalat" w:hAnsi="GHEA Grapalat"/>
                <w:lang w:val="hy-AM"/>
              </w:rPr>
              <w:t xml:space="preserve"> (blancher)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94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95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ru-RU"/>
              </w:rPr>
            </w:pPr>
          </w:p>
        </w:tc>
      </w:tr>
      <w:tr w:rsidR="00F3536E" w:rsidRPr="00244C4C" w:rsidTr="005867DC">
        <w:tc>
          <w:tcPr>
            <w:tcW w:w="296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7</w:t>
            </w:r>
          </w:p>
        </w:tc>
        <w:tc>
          <w:tcPr>
            <w:tcW w:w="2048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Մաքրող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և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կտրատող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մեքենա</w:t>
            </w:r>
            <w:r w:rsidRPr="00244C4C">
              <w:rPr>
                <w:rFonts w:ascii="GHEA Grapalat" w:hAnsi="GHEA Grapalat"/>
                <w:lang w:val="hy-AM"/>
              </w:rPr>
              <w:t xml:space="preserve"> (протирочно-резательная машина)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94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95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ru-RU"/>
              </w:rPr>
            </w:pPr>
          </w:p>
        </w:tc>
      </w:tr>
      <w:tr w:rsidR="00F3536E" w:rsidRPr="00244C4C" w:rsidTr="005867DC">
        <w:tc>
          <w:tcPr>
            <w:tcW w:w="296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</w:t>
            </w:r>
          </w:p>
        </w:tc>
        <w:tc>
          <w:tcPr>
            <w:tcW w:w="2048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Պտուղ</w:t>
            </w:r>
            <w:r w:rsidRPr="00244C4C">
              <w:rPr>
                <w:rFonts w:ascii="GHEA Grapalat" w:hAnsi="GHEA Grapalat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lang w:val="hy-AM"/>
              </w:rPr>
              <w:t>բանջարեղենի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մաքրման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մեքենա</w:t>
            </w:r>
            <w:r w:rsidRPr="00244C4C">
              <w:rPr>
                <w:rFonts w:ascii="GHEA Grapalat" w:hAnsi="GHEA Grapalat"/>
                <w:lang w:val="hy-AM"/>
              </w:rPr>
              <w:t xml:space="preserve"> (машина для очистки овощей и фруктов)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94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95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</w:p>
        </w:tc>
      </w:tr>
      <w:tr w:rsidR="00F3536E" w:rsidRPr="00244C4C" w:rsidTr="005867DC">
        <w:tc>
          <w:tcPr>
            <w:tcW w:w="296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</w:p>
        </w:tc>
        <w:tc>
          <w:tcPr>
            <w:tcW w:w="2048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lang w:val="hy-AM"/>
              </w:rPr>
              <w:t>`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94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95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8 750,5</w:t>
            </w:r>
          </w:p>
        </w:tc>
      </w:tr>
    </w:tbl>
    <w:p w:rsidR="00F3536E" w:rsidRPr="00244C4C" w:rsidRDefault="00F3536E" w:rsidP="005867DC">
      <w:pPr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*- </w:t>
      </w:r>
      <w:r w:rsidRPr="00244C4C">
        <w:rPr>
          <w:rFonts w:ascii="GHEA Grapalat" w:hAnsi="GHEA Grapalat" w:cs="Sylfaen"/>
          <w:lang w:val="ru-RU"/>
        </w:rPr>
        <w:t>Փոխարկված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դրամի</w:t>
      </w:r>
      <w:r w:rsidRPr="00244C4C">
        <w:rPr>
          <w:rFonts w:ascii="GHEA Grapalat" w:hAnsi="GHEA Grapalat"/>
        </w:rPr>
        <w:t xml:space="preserve">` 1 </w:t>
      </w:r>
      <w:r w:rsidRPr="00244C4C">
        <w:rPr>
          <w:rFonts w:ascii="GHEA Grapalat" w:hAnsi="GHEA Grapalat" w:cs="Sylfaen"/>
          <w:lang w:val="ru-RU"/>
        </w:rPr>
        <w:t>ԱՄՆ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դոլար</w:t>
      </w:r>
      <w:r w:rsidRPr="00244C4C">
        <w:rPr>
          <w:rFonts w:ascii="GHEA Grapalat" w:hAnsi="GHEA Grapalat"/>
        </w:rPr>
        <w:t>= 407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փոխարժեքով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867DC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ru-RU"/>
        </w:rPr>
        <w:t>Այսպիսով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  <w:lang w:val="ru-RU"/>
        </w:rPr>
        <w:t>սույն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գործարար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ծրագրով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նախատեսվող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պահածոյացման</w:t>
      </w:r>
      <w:r w:rsidRPr="00244C4C">
        <w:rPr>
          <w:rFonts w:ascii="GHEA Grapalat" w:hAnsi="GHEA Grapalat"/>
        </w:rPr>
        <w:t xml:space="preserve"> 3 </w:t>
      </w:r>
      <w:r w:rsidRPr="00244C4C">
        <w:rPr>
          <w:rFonts w:ascii="GHEA Grapalat" w:hAnsi="GHEA Grapalat" w:cs="Sylfaen"/>
          <w:lang w:val="ru-RU"/>
        </w:rPr>
        <w:t>փոքր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արտադրամասերի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պարագայում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բերվող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սարքավորումների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ընդհանուր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արժեքը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կկազմի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շուրջ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/>
          <w:lang w:val="hy-AM"/>
        </w:rPr>
        <w:t xml:space="preserve">26,251,500 </w:t>
      </w:r>
      <w:r w:rsidRPr="00244C4C">
        <w:rPr>
          <w:rFonts w:ascii="GHEA Grapalat" w:hAnsi="GHEA Grapalat" w:cs="Sylfaen"/>
          <w:lang w:val="hy-AM"/>
        </w:rPr>
        <w:t>դր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5867DC">
      <w:pPr>
        <w:rPr>
          <w:rFonts w:ascii="GHEA Grapalat" w:hAnsi="GHEA Grapalat"/>
        </w:rPr>
      </w:pPr>
    </w:p>
    <w:p w:rsidR="00F3536E" w:rsidRPr="00244C4C" w:rsidRDefault="00F3536E" w:rsidP="005867DC">
      <w:pPr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/>
          <w:lang w:val="hy-AM"/>
        </w:rPr>
        <w:t xml:space="preserve">3.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</w:t>
      </w:r>
      <w:r w:rsidRPr="00244C4C">
        <w:rPr>
          <w:rFonts w:ascii="GHEA Grapalat" w:hAnsi="GHEA Grapalat" w:cs="Sylfaen"/>
          <w:lang w:val="hy-AM"/>
        </w:rPr>
        <w:t>րանսպորտային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5867DC">
      <w:pPr>
        <w:rPr>
          <w:rFonts w:ascii="GHEA Grapalat" w:hAnsi="GHEA Grapalat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555"/>
        <w:gridCol w:w="3899"/>
        <w:gridCol w:w="1461"/>
        <w:gridCol w:w="1809"/>
        <w:gridCol w:w="1767"/>
      </w:tblGrid>
      <w:tr w:rsidR="00F3536E" w:rsidRPr="00244C4C" w:rsidTr="005867DC">
        <w:tc>
          <w:tcPr>
            <w:tcW w:w="296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NN</w:t>
            </w:r>
          </w:p>
        </w:tc>
        <w:tc>
          <w:tcPr>
            <w:tcW w:w="2057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Տրանսպորտային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միջոցի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անվանումը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նշանակությունը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Ընդհանուր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քանակը</w:t>
            </w:r>
          </w:p>
        </w:tc>
        <w:tc>
          <w:tcPr>
            <w:tcW w:w="956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Միավորի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շուկայական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գինը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</w:rPr>
              <w:t>(</w:t>
            </w:r>
            <w:r w:rsidRPr="00244C4C">
              <w:rPr>
                <w:rFonts w:ascii="GHEA Grapalat" w:hAnsi="GHEA Grapalat" w:cs="Sylfaen"/>
              </w:rPr>
              <w:t>հզ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դրամ</w:t>
            </w:r>
            <w:r w:rsidRPr="00244C4C">
              <w:rPr>
                <w:rFonts w:ascii="GHEA Grapalat" w:hAnsi="GHEA Grapalat"/>
              </w:rPr>
              <w:t>) *</w:t>
            </w:r>
          </w:p>
        </w:tc>
        <w:tc>
          <w:tcPr>
            <w:tcW w:w="934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Ընդհանուր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գումար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(</w:t>
            </w:r>
            <w:r w:rsidRPr="00244C4C">
              <w:rPr>
                <w:rFonts w:ascii="GHEA Grapalat" w:hAnsi="GHEA Grapalat" w:cs="Sylfaen"/>
                <w:lang w:val="ru-RU"/>
              </w:rPr>
              <w:t>հզ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դրամ</w:t>
            </w:r>
            <w:r w:rsidRPr="00244C4C">
              <w:rPr>
                <w:rFonts w:ascii="GHEA Grapalat" w:hAnsi="GHEA Grapalat"/>
                <w:lang w:val="hy-AM"/>
              </w:rPr>
              <w:t>)</w:t>
            </w:r>
          </w:p>
        </w:tc>
      </w:tr>
      <w:tr w:rsidR="00F3536E" w:rsidRPr="00244C4C" w:rsidTr="005867DC">
        <w:tc>
          <w:tcPr>
            <w:tcW w:w="296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2057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hyperlink r:id="rId47" w:history="1">
              <w:r w:rsidRPr="00244C4C">
                <w:rPr>
                  <w:rFonts w:ascii="GHEA Grapalat" w:hAnsi="GHEA Grapalat"/>
                  <w:lang w:val="hy-AM"/>
                </w:rPr>
                <w:t>ГАЗ-3302 "ГАЗель"</w:t>
              </w:r>
            </w:hyperlink>
            <w:r w:rsidRPr="00244C4C">
              <w:rPr>
                <w:rFonts w:ascii="GHEA Grapalat" w:hAnsi="GHEA Grapalat"/>
                <w:lang w:val="hy-AM"/>
              </w:rPr>
              <w:t xml:space="preserve"> /</w:t>
            </w:r>
            <w:r w:rsidRPr="00244C4C">
              <w:rPr>
                <w:rFonts w:ascii="GHEA Grapalat" w:hAnsi="GHEA Grapalat" w:cs="Sylfaen"/>
                <w:lang w:val="hy-AM"/>
              </w:rPr>
              <w:t>բորտային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</w:t>
            </w:r>
          </w:p>
        </w:tc>
        <w:tc>
          <w:tcPr>
            <w:tcW w:w="956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4 070 000</w:t>
            </w:r>
          </w:p>
        </w:tc>
        <w:tc>
          <w:tcPr>
            <w:tcW w:w="934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ru-RU"/>
              </w:rPr>
              <w:t>4 070 000</w:t>
            </w:r>
          </w:p>
        </w:tc>
      </w:tr>
      <w:tr w:rsidR="00F3536E" w:rsidRPr="00244C4C" w:rsidTr="005867DC">
        <w:tc>
          <w:tcPr>
            <w:tcW w:w="296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</w:t>
            </w:r>
          </w:p>
        </w:tc>
        <w:tc>
          <w:tcPr>
            <w:tcW w:w="2057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hyperlink r:id="rId48" w:history="1">
              <w:r w:rsidRPr="00244C4C">
                <w:rPr>
                  <w:rFonts w:ascii="GHEA Grapalat" w:hAnsi="GHEA Grapalat"/>
                  <w:lang w:val="hy-AM"/>
                </w:rPr>
                <w:t>ГАЗ-2705 "ГАЗель"</w:t>
              </w:r>
            </w:hyperlink>
            <w:r w:rsidRPr="00244C4C">
              <w:rPr>
                <w:rFonts w:ascii="GHEA Grapalat" w:hAnsi="GHEA Grapalat"/>
                <w:lang w:val="hy-AM"/>
              </w:rPr>
              <w:t xml:space="preserve"> /</w:t>
            </w:r>
            <w:r w:rsidRPr="00244C4C">
              <w:rPr>
                <w:rFonts w:ascii="GHEA Grapalat" w:hAnsi="GHEA Grapalat" w:cs="Sylfaen"/>
                <w:lang w:val="ru-RU"/>
              </w:rPr>
              <w:t>ֆուրգոն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</w:t>
            </w:r>
          </w:p>
        </w:tc>
        <w:tc>
          <w:tcPr>
            <w:tcW w:w="956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4 070 000</w:t>
            </w:r>
          </w:p>
        </w:tc>
        <w:tc>
          <w:tcPr>
            <w:tcW w:w="934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4 070 000</w:t>
            </w:r>
          </w:p>
        </w:tc>
      </w:tr>
      <w:tr w:rsidR="00F3536E" w:rsidRPr="00244C4C" w:rsidTr="005867DC">
        <w:tc>
          <w:tcPr>
            <w:tcW w:w="296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</w:p>
        </w:tc>
        <w:tc>
          <w:tcPr>
            <w:tcW w:w="2057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lang w:val="hy-AM"/>
              </w:rPr>
              <w:t>`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956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934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8 140</w:t>
            </w:r>
          </w:p>
        </w:tc>
      </w:tr>
    </w:tbl>
    <w:p w:rsidR="00F3536E" w:rsidRPr="00244C4C" w:rsidRDefault="00F3536E" w:rsidP="00D40E93">
      <w:pPr>
        <w:rPr>
          <w:rFonts w:ascii="GHEA Grapalat" w:hAnsi="GHEA Grapalat"/>
          <w:lang w:val="ru-RU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ru-RU"/>
        </w:rPr>
        <w:t>Այսպիսով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սույն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գործարար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ծրագրով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նախատեսվող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պահածոյացման</w:t>
      </w:r>
      <w:r w:rsidRPr="00244C4C">
        <w:rPr>
          <w:rFonts w:ascii="GHEA Grapalat" w:hAnsi="GHEA Grapalat"/>
          <w:lang w:val="ru-RU"/>
        </w:rPr>
        <w:t xml:space="preserve"> 3 </w:t>
      </w:r>
      <w:r w:rsidRPr="00244C4C">
        <w:rPr>
          <w:rFonts w:ascii="GHEA Grapalat" w:hAnsi="GHEA Grapalat" w:cs="Sylfaen"/>
          <w:lang w:val="ru-RU"/>
        </w:rPr>
        <w:t>փոքր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արտադրամասերի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տրանսպորտային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շուրջ</w:t>
      </w:r>
      <w:r w:rsidRPr="00244C4C">
        <w:rPr>
          <w:rFonts w:ascii="GHEA Grapalat" w:hAnsi="GHEA Grapalat"/>
          <w:lang w:val="hy-AM"/>
        </w:rPr>
        <w:t xml:space="preserve"> 24,420,000 </w:t>
      </w:r>
      <w:r w:rsidRPr="00244C4C">
        <w:rPr>
          <w:rFonts w:ascii="GHEA Grapalat" w:hAnsi="GHEA Grapalat" w:cs="Sylfaen"/>
          <w:lang w:val="hy-AM"/>
        </w:rPr>
        <w:t>դր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5867DC">
      <w:pPr>
        <w:rPr>
          <w:rFonts w:ascii="GHEA Grapalat" w:hAnsi="GHEA Grapalat"/>
          <w:lang w:val="ru-RU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4. </w:t>
      </w:r>
      <w:r w:rsidRPr="00244C4C">
        <w:rPr>
          <w:rFonts w:ascii="GHEA Grapalat" w:hAnsi="GHEA Grapalat" w:cs="Sylfaen"/>
          <w:lang w:val="hy-AM"/>
        </w:rPr>
        <w:t>Աշխատուժի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հանդեպ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ժամանակաշրջանում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վերոհիշյալ</w:t>
      </w:r>
      <w:r w:rsidRPr="00244C4C">
        <w:rPr>
          <w:rFonts w:ascii="GHEA Grapalat" w:hAnsi="GHEA Grapalat"/>
          <w:lang w:val="hy-AM"/>
        </w:rPr>
        <w:t xml:space="preserve"> 3 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աշխատավարձերի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շուրջ</w:t>
      </w:r>
      <w:r w:rsidRPr="00244C4C">
        <w:rPr>
          <w:rFonts w:ascii="GHEA Grapalat" w:hAnsi="GHEA Grapalat"/>
          <w:lang w:val="hy-AM"/>
        </w:rPr>
        <w:t xml:space="preserve"> 9 420 000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D40E93">
      <w:pPr>
        <w:rPr>
          <w:rFonts w:ascii="GHEA Grapalat" w:hAnsi="GHEA Grapalat"/>
          <w:lang w:val="ru-RU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5. </w:t>
      </w:r>
      <w:r w:rsidRPr="00244C4C">
        <w:rPr>
          <w:rFonts w:ascii="GHEA Grapalat" w:hAnsi="GHEA Grapalat" w:cs="Sylfaen"/>
          <w:lang w:val="hy-AM"/>
        </w:rPr>
        <w:t>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ձեռքբերման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2 625 150 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5867DC">
      <w:pPr>
        <w:pStyle w:val="Heading3"/>
        <w:rPr>
          <w:rFonts w:ascii="GHEA Grapalat" w:hAnsi="GHEA Grapalat"/>
          <w:lang w:val="hy-AM"/>
        </w:rPr>
      </w:pPr>
      <w:bookmarkStart w:id="82" w:name="_Toc345447091"/>
      <w:bookmarkStart w:id="83" w:name="_Toc361930932"/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կառավարում</w:t>
      </w:r>
      <w:bookmarkEnd w:id="82"/>
      <w:bookmarkEnd w:id="83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5867DC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Կազմակերպաիրավական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ձևը</w:t>
      </w:r>
    </w:p>
    <w:p w:rsidR="00F3536E" w:rsidRPr="00F6081A" w:rsidRDefault="00F3536E" w:rsidP="00D41408">
      <w:pPr>
        <w:spacing w:before="120" w:line="240" w:lineRule="auto"/>
        <w:rPr>
          <w:rFonts w:ascii="GHEA Grapalat" w:hAnsi="GHEA Grapalat" w:cs="Sylfaen"/>
          <w:szCs w:val="24"/>
          <w:lang w:val="hy-AM"/>
        </w:rPr>
      </w:pPr>
      <w:r w:rsidRPr="00244C4C">
        <w:rPr>
          <w:rFonts w:ascii="GHEA Grapalat" w:hAnsi="GHEA Grapalat" w:cs="Sylfaen"/>
          <w:lang w:val="hy-AM"/>
        </w:rPr>
        <w:t>Կազմակերպական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Փակ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Բաժնետիրական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Ընկերություն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ՓԲԸ</w:t>
      </w:r>
      <w:r w:rsidRPr="00244C4C">
        <w:rPr>
          <w:rFonts w:ascii="GHEA Grapalat" w:hAnsi="GHEA Grapalat"/>
          <w:lang w:val="hy-AM"/>
        </w:rPr>
        <w:t>)</w:t>
      </w:r>
      <w:r w:rsidRPr="00D41408">
        <w:rPr>
          <w:rFonts w:ascii="GHEA Grapalat" w:hAnsi="GHEA Grapalat"/>
          <w:lang w:val="hy-AM"/>
        </w:rPr>
        <w:t>:</w:t>
      </w:r>
      <w:r w:rsidRPr="00244C4C">
        <w:rPr>
          <w:rFonts w:ascii="GHEA Grapalat" w:hAnsi="GHEA Grapalat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Ֆինանսավորում</w:t>
      </w:r>
      <w:r w:rsidRPr="00D41408">
        <w:rPr>
          <w:rFonts w:ascii="GHEA Grapalat" w:hAnsi="GHEA Grapalat" w:cs="Sylfaen"/>
          <w:szCs w:val="24"/>
          <w:lang w:val="hy-AM"/>
        </w:rPr>
        <w:t>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առաջարկվում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է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կատարել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ներդրումային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կապիտալի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համաֆինանսավորման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միջոցով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որը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իրականացնելու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համար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առաջարկվում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է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ստեղծել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զարգացման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հիմնադրամ</w:t>
      </w:r>
      <w:r w:rsidRPr="00D14BC2">
        <w:rPr>
          <w:rFonts w:ascii="GHEA Grapalat" w:hAnsi="GHEA Grapalat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Հիմնադրամի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ներդրումային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միջոցները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նախատեսվում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է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ձևավորել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պետական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և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հովանավորների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կողմից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ներդրվող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միջոցներից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ստեղծելով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անհրաժեշտ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չափի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դրամագլուխ</w:t>
      </w:r>
      <w:r w:rsidRPr="00D41408">
        <w:rPr>
          <w:rFonts w:ascii="GHEA Grapalat" w:hAnsi="GHEA Grapalat" w:cs="Sylfaen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Հիմնադրամի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մասնակցությունը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նոր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ստեղծվող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ձեռնարկությունների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կապիտալի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մեջ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կլինի</w:t>
      </w:r>
      <w:r w:rsidRPr="00D14BC2">
        <w:rPr>
          <w:rFonts w:ascii="GHEA Grapalat" w:hAnsi="GHEA Grapalat"/>
          <w:szCs w:val="24"/>
          <w:lang w:val="hy-AM"/>
        </w:rPr>
        <w:t xml:space="preserve"> 20%-</w:t>
      </w:r>
      <w:r w:rsidRPr="00D14BC2">
        <w:rPr>
          <w:rFonts w:ascii="GHEA Grapalat" w:hAnsi="GHEA Grapalat" w:cs="Sylfaen"/>
          <w:szCs w:val="24"/>
          <w:lang w:val="hy-AM"/>
        </w:rPr>
        <w:t>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սահմաններում</w:t>
      </w:r>
      <w:r w:rsidRPr="00D14BC2">
        <w:rPr>
          <w:rFonts w:ascii="GHEA Grapalat" w:hAnsi="GHEA Grapalat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Անհրաժեշտ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կապիտալի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ևս</w:t>
      </w:r>
      <w:r w:rsidRPr="00D14BC2">
        <w:rPr>
          <w:rFonts w:ascii="GHEA Grapalat" w:hAnsi="GHEA Grapalat"/>
          <w:szCs w:val="24"/>
          <w:lang w:val="hy-AM"/>
        </w:rPr>
        <w:t xml:space="preserve"> 30%-</w:t>
      </w:r>
      <w:r w:rsidRPr="00D14BC2">
        <w:rPr>
          <w:rFonts w:ascii="GHEA Grapalat" w:hAnsi="GHEA Grapalat" w:cs="Sylfaen"/>
          <w:szCs w:val="24"/>
          <w:lang w:val="hy-AM"/>
        </w:rPr>
        <w:t>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կտրամադրվի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մասնավոր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բանկերի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կողմից</w:t>
      </w:r>
      <w:r w:rsidRPr="00D14BC2">
        <w:rPr>
          <w:rFonts w:ascii="GHEA Grapalat" w:hAnsi="GHEA Grapalat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Հիմնադրամը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կհամագործակցի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հայաստանյան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բանկերից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մեկի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քանիսի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հետ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որպեսզի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նրանք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առավել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բարենպաստ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պայմաններ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առաջարկեն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մարզի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դիվերսիֆիկացման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ծրագրի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շրջանակներում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ստեղծվող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ձեռնարկություններին</w:t>
      </w:r>
      <w:r w:rsidRPr="00D14BC2">
        <w:rPr>
          <w:rFonts w:ascii="GHEA Grapalat" w:hAnsi="GHEA Grapalat"/>
          <w:szCs w:val="24"/>
          <w:lang w:val="hy-AM"/>
        </w:rPr>
        <w:t xml:space="preserve">:   </w:t>
      </w:r>
      <w:r w:rsidRPr="00D14BC2">
        <w:rPr>
          <w:rFonts w:ascii="GHEA Grapalat" w:hAnsi="GHEA Grapalat" w:cs="Sylfaen"/>
          <w:szCs w:val="24"/>
          <w:lang w:val="hy-AM"/>
        </w:rPr>
        <w:t>Այսպիսի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բարենպաստ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պայմաններ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ստեղծելուց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հետո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ակնկալվում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է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մասնավոր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հատվածի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կողմից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առավել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մեծ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հետաքրքրություն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Սյունիքում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ներդրումներ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կատարելու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նկատմամբ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ինչը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կդառնա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դիվերսիֆիկացման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ծրագրի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իրականացման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հաջողության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հիմքը</w:t>
      </w:r>
      <w:r w:rsidRPr="00D14BC2">
        <w:rPr>
          <w:rFonts w:ascii="GHEA Grapalat" w:hAnsi="GHEA Grapalat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Ներդրողները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կկատարեն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ֆինանսավորման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մնացած</w:t>
      </w:r>
      <w:r w:rsidRPr="00D14BC2">
        <w:rPr>
          <w:rFonts w:ascii="GHEA Grapalat" w:hAnsi="GHEA Grapalat"/>
          <w:szCs w:val="24"/>
          <w:lang w:val="hy-AM"/>
        </w:rPr>
        <w:t xml:space="preserve"> 50%-</w:t>
      </w:r>
      <w:r w:rsidRPr="00D14BC2">
        <w:rPr>
          <w:rFonts w:ascii="GHEA Grapalat" w:hAnsi="GHEA Grapalat" w:cs="Sylfaen"/>
          <w:szCs w:val="24"/>
          <w:lang w:val="hy-AM"/>
        </w:rPr>
        <w:t>ը</w:t>
      </w:r>
      <w:r w:rsidRPr="00D14BC2">
        <w:rPr>
          <w:rFonts w:ascii="GHEA Grapalat" w:hAnsi="GHEA Grapalat"/>
          <w:szCs w:val="24"/>
          <w:lang w:val="hy-AM"/>
        </w:rPr>
        <w:t xml:space="preserve">:  </w:t>
      </w:r>
      <w:r w:rsidRPr="00D14BC2">
        <w:rPr>
          <w:rFonts w:ascii="GHEA Grapalat" w:hAnsi="GHEA Grapalat" w:cs="Sylfaen"/>
          <w:szCs w:val="24"/>
          <w:lang w:val="hy-AM"/>
        </w:rPr>
        <w:t>Ծրագրի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մեկնարկից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հետո</w:t>
      </w:r>
      <w:r w:rsidRPr="00D14BC2">
        <w:rPr>
          <w:rFonts w:ascii="GHEA Grapalat" w:hAnsi="GHEA Grapalat"/>
          <w:szCs w:val="24"/>
          <w:lang w:val="hy-AM"/>
        </w:rPr>
        <w:t xml:space="preserve"> 3-5 </w:t>
      </w:r>
      <w:r w:rsidRPr="00D14BC2">
        <w:rPr>
          <w:rFonts w:ascii="GHEA Grapalat" w:hAnsi="GHEA Grapalat" w:cs="Sylfaen"/>
          <w:szCs w:val="24"/>
          <w:lang w:val="hy-AM"/>
        </w:rPr>
        <w:t>տարիների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ընթացքում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իսկ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առանջին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դեպքերում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մինչև</w:t>
      </w:r>
      <w:r w:rsidRPr="00D14BC2">
        <w:rPr>
          <w:rFonts w:ascii="GHEA Grapalat" w:hAnsi="GHEA Grapalat"/>
          <w:szCs w:val="24"/>
          <w:lang w:val="hy-AM"/>
        </w:rPr>
        <w:t xml:space="preserve"> 10 </w:t>
      </w:r>
      <w:r w:rsidRPr="00D14BC2">
        <w:rPr>
          <w:rFonts w:ascii="GHEA Grapalat" w:hAnsi="GHEA Grapalat" w:cs="Sylfaen"/>
          <w:szCs w:val="24"/>
          <w:lang w:val="hy-AM"/>
        </w:rPr>
        <w:t>տարիների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ընթացքում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հիմնադրամը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կդադարեցնի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ձեռնարկություններում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մասնակցությունը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բաժնեմասը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ետ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վաճառելով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ձեռնարկությանը</w:t>
      </w:r>
      <w:r w:rsidRPr="00D14BC2">
        <w:rPr>
          <w:rFonts w:ascii="GHEA Grapalat" w:hAnsi="GHEA Grapalat"/>
          <w:szCs w:val="24"/>
          <w:lang w:val="hy-AM"/>
        </w:rPr>
        <w:t>: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p w:rsidR="00F3536E" w:rsidRPr="00244C4C" w:rsidRDefault="00F3536E" w:rsidP="005867DC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Տնօրեն</w:t>
      </w:r>
      <w:r w:rsidRPr="00244C4C">
        <w:rPr>
          <w:rFonts w:ascii="GHEA Grapalat" w:hAnsi="GHEA Grapalat"/>
          <w:lang w:val="hy-AM"/>
        </w:rPr>
        <w:t xml:space="preserve"> –</w:t>
      </w:r>
      <w:r w:rsidRPr="00D4140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ղեկավարումը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սահմանում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ուղղությունները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վերահսկում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ղեկավար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առօրյա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ընդունում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ազատում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սահմանում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պարտականությունների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ուղղորդում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Գլխավոր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ճարտարագետ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</w:t>
      </w:r>
      <w:r w:rsidRPr="00244C4C">
        <w:rPr>
          <w:rFonts w:ascii="GHEA Grapalat" w:hAnsi="GHEA Grapalat"/>
          <w:lang w:val="hy-AM"/>
        </w:rPr>
        <w:t xml:space="preserve"> –</w:t>
      </w:r>
      <w:r w:rsidRPr="00D4140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պատասխանատուն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գործընթացի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անխափանությունը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պատասխանատու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թողարկվող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,  </w:t>
      </w:r>
      <w:r w:rsidRPr="00244C4C">
        <w:rPr>
          <w:rFonts w:ascii="GHEA Grapalat" w:hAnsi="GHEA Grapalat" w:cs="Sylfaen"/>
          <w:lang w:val="hy-AM"/>
        </w:rPr>
        <w:t>կազմակերպում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առօրյա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Ֆինանսիստ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հաշվապահ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իրականացնում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ֆինանսահաշվապահական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անխափան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փաստաթղթավորման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օրենսդրությանը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088"/>
        <w:gridCol w:w="1060"/>
        <w:gridCol w:w="2083"/>
        <w:gridCol w:w="3260"/>
      </w:tblGrid>
      <w:tr w:rsidR="00F3536E" w:rsidRPr="00244C4C" w:rsidTr="005867DC">
        <w:trPr>
          <w:trHeight w:val="256"/>
        </w:trPr>
        <w:tc>
          <w:tcPr>
            <w:tcW w:w="159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Հաստիքի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անվանում</w:t>
            </w:r>
          </w:p>
        </w:tc>
        <w:tc>
          <w:tcPr>
            <w:tcW w:w="54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</w:p>
        </w:tc>
        <w:tc>
          <w:tcPr>
            <w:tcW w:w="1171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Մշտական</w:t>
            </w:r>
          </w:p>
        </w:tc>
        <w:tc>
          <w:tcPr>
            <w:tcW w:w="1696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Ժամանակավոր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սեզոնային</w:t>
            </w:r>
          </w:p>
        </w:tc>
      </w:tr>
      <w:tr w:rsidR="00F3536E" w:rsidRPr="00244C4C" w:rsidTr="005867DC">
        <w:trPr>
          <w:trHeight w:val="334"/>
        </w:trPr>
        <w:tc>
          <w:tcPr>
            <w:tcW w:w="1591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Տնօրեն</w:t>
            </w:r>
          </w:p>
        </w:tc>
        <w:tc>
          <w:tcPr>
            <w:tcW w:w="54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171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696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3536E" w:rsidRPr="00244C4C" w:rsidTr="005867DC">
        <w:trPr>
          <w:trHeight w:val="284"/>
        </w:trPr>
        <w:tc>
          <w:tcPr>
            <w:tcW w:w="1591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Գլխավոր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ճարտարագետ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տեխնոլոգ</w:t>
            </w:r>
          </w:p>
        </w:tc>
        <w:tc>
          <w:tcPr>
            <w:tcW w:w="54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171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696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3536E" w:rsidRPr="00244C4C" w:rsidTr="005867DC">
        <w:trPr>
          <w:trHeight w:val="284"/>
        </w:trPr>
        <w:tc>
          <w:tcPr>
            <w:tcW w:w="1591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Ֆինանսիստ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հաշվապահ</w:t>
            </w:r>
          </w:p>
        </w:tc>
        <w:tc>
          <w:tcPr>
            <w:tcW w:w="54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171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696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-</w:t>
            </w:r>
          </w:p>
        </w:tc>
      </w:tr>
    </w:tbl>
    <w:p w:rsidR="00F3536E" w:rsidRPr="00244C4C" w:rsidRDefault="00F3536E" w:rsidP="005867DC">
      <w:pPr>
        <w:pStyle w:val="Heading3"/>
        <w:rPr>
          <w:rFonts w:ascii="GHEA Grapalat" w:hAnsi="GHEA Grapalat"/>
        </w:rPr>
      </w:pPr>
      <w:bookmarkStart w:id="84" w:name="_Toc345447092"/>
      <w:bookmarkStart w:id="85" w:name="_Toc361930933"/>
      <w:r w:rsidRPr="00244C4C">
        <w:rPr>
          <w:rFonts w:ascii="GHEA Grapalat" w:hAnsi="GHEA Grapalat"/>
          <w:lang w:val="hy-AM"/>
        </w:rPr>
        <w:t>inputs</w:t>
      </w:r>
      <w:r w:rsidRPr="00244C4C">
        <w:rPr>
          <w:rFonts w:ascii="GHEA Grapalat" w:hAnsi="GHEA Grapalat"/>
        </w:rPr>
        <w:t xml:space="preserve"> (</w:t>
      </w:r>
      <w:r w:rsidRPr="00244C4C">
        <w:rPr>
          <w:rFonts w:ascii="GHEA Grapalat" w:hAnsi="GHEA Grapalat" w:cs="Sylfaen"/>
        </w:rPr>
        <w:t>աշխատուժի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հումքի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ներդրումներ</w:t>
      </w:r>
      <w:r w:rsidRPr="00244C4C">
        <w:rPr>
          <w:rFonts w:ascii="GHEA Grapalat" w:hAnsi="GHEA Grapalat"/>
        </w:rPr>
        <w:t>)</w:t>
      </w:r>
      <w:bookmarkEnd w:id="84"/>
      <w:bookmarkEnd w:id="85"/>
      <w:r w:rsidRPr="00244C4C">
        <w:rPr>
          <w:rFonts w:ascii="GHEA Grapalat" w:hAnsi="GHEA Grapalat"/>
        </w:rPr>
        <w:t xml:space="preserve"> </w:t>
      </w:r>
    </w:p>
    <w:p w:rsidR="00F3536E" w:rsidRPr="00244C4C" w:rsidRDefault="00F3536E" w:rsidP="005867DC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Աշխատուժ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5867DC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կպահանջվեն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</w:t>
      </w:r>
      <w:r w:rsidRPr="00244C4C">
        <w:rPr>
          <w:rFonts w:ascii="GHEA Grapalat" w:hAnsi="GHEA Grapalat"/>
          <w:lang w:val="hy-AM"/>
        </w:rPr>
        <w:t xml:space="preserve">, 17 </w:t>
      </w:r>
      <w:r w:rsidRPr="00244C4C">
        <w:rPr>
          <w:rFonts w:ascii="GHEA Grapalat" w:hAnsi="GHEA Grapalat" w:cs="Sylfaen"/>
          <w:lang w:val="hy-AM"/>
        </w:rPr>
        <w:t>հոգի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բանվոր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մասնագետ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գործընթացը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2 </w:t>
      </w:r>
      <w:r w:rsidRPr="00244C4C">
        <w:rPr>
          <w:rFonts w:ascii="GHEA Grapalat" w:hAnsi="GHEA Grapalat" w:cs="Sylfaen"/>
          <w:lang w:val="hy-AM"/>
        </w:rPr>
        <w:t>հոգի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որակավորում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սպասարկող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տեխնիկական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անձնակազմ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867DC">
      <w:pPr>
        <w:rPr>
          <w:rFonts w:ascii="GHEA Grapalat" w:hAnsi="GHEA Grapalat"/>
          <w:color w:val="FF0000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Այսպիսով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անձնակազմի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բաշխվածքն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տեսքը</w:t>
      </w:r>
      <w:r w:rsidRPr="00244C4C">
        <w:rPr>
          <w:rFonts w:ascii="GHEA Grapalat" w:hAnsi="GHEA Grapalat"/>
          <w:lang w:val="hy-AM"/>
        </w:rPr>
        <w:t>.</w:t>
      </w:r>
    </w:p>
    <w:tbl>
      <w:tblPr>
        <w:tblW w:w="9491" w:type="dxa"/>
        <w:tblBorders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3147"/>
        <w:gridCol w:w="992"/>
        <w:gridCol w:w="1276"/>
        <w:gridCol w:w="2389"/>
        <w:gridCol w:w="1687"/>
      </w:tblGrid>
      <w:tr w:rsidR="00F3536E" w:rsidRPr="00244C4C" w:rsidTr="005867DC">
        <w:trPr>
          <w:trHeight w:val="256"/>
        </w:trPr>
        <w:tc>
          <w:tcPr>
            <w:tcW w:w="3147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Հաստիքի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անվանում</w:t>
            </w:r>
          </w:p>
        </w:tc>
        <w:tc>
          <w:tcPr>
            <w:tcW w:w="992" w:type="dxa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</w:p>
        </w:tc>
        <w:tc>
          <w:tcPr>
            <w:tcW w:w="1276" w:type="dxa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Մշտական</w:t>
            </w:r>
          </w:p>
        </w:tc>
        <w:tc>
          <w:tcPr>
            <w:tcW w:w="2389" w:type="dxa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Ժամանակավոր</w:t>
            </w:r>
            <w:r w:rsidRPr="00244C4C">
              <w:rPr>
                <w:rFonts w:ascii="GHEA Grapalat" w:hAnsi="GHEA Grapalat"/>
              </w:rPr>
              <w:t>/</w:t>
            </w:r>
          </w:p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սեզոնային</w:t>
            </w:r>
          </w:p>
        </w:tc>
        <w:tc>
          <w:tcPr>
            <w:tcW w:w="1687" w:type="dxa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Որակավորված</w:t>
            </w:r>
          </w:p>
        </w:tc>
      </w:tr>
      <w:tr w:rsidR="00F3536E" w:rsidRPr="00244C4C" w:rsidTr="005867DC">
        <w:trPr>
          <w:trHeight w:val="284"/>
        </w:trPr>
        <w:tc>
          <w:tcPr>
            <w:tcW w:w="3147" w:type="dxa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Արտադրության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պետ</w:t>
            </w:r>
          </w:p>
        </w:tc>
        <w:tc>
          <w:tcPr>
            <w:tcW w:w="992" w:type="dxa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276" w:type="dxa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2389" w:type="dxa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87" w:type="dxa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</w:tr>
      <w:tr w:rsidR="00F3536E" w:rsidRPr="00244C4C" w:rsidTr="005867DC">
        <w:trPr>
          <w:trHeight w:val="284"/>
        </w:trPr>
        <w:tc>
          <w:tcPr>
            <w:tcW w:w="3147" w:type="dxa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Բանվորներ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մասնագետներ</w:t>
            </w:r>
          </w:p>
        </w:tc>
        <w:tc>
          <w:tcPr>
            <w:tcW w:w="992" w:type="dxa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17</w:t>
            </w:r>
          </w:p>
        </w:tc>
        <w:tc>
          <w:tcPr>
            <w:tcW w:w="1276" w:type="dxa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17</w:t>
            </w:r>
          </w:p>
        </w:tc>
        <w:tc>
          <w:tcPr>
            <w:tcW w:w="2389" w:type="dxa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87" w:type="dxa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17</w:t>
            </w:r>
          </w:p>
        </w:tc>
      </w:tr>
      <w:tr w:rsidR="00F3536E" w:rsidRPr="00244C4C" w:rsidTr="005867DC">
        <w:trPr>
          <w:trHeight w:val="284"/>
        </w:trPr>
        <w:tc>
          <w:tcPr>
            <w:tcW w:w="3147" w:type="dxa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Սպասարկող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տեխնիկական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992" w:type="dxa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276" w:type="dxa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2389" w:type="dxa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87" w:type="dxa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</w:t>
            </w:r>
          </w:p>
        </w:tc>
      </w:tr>
    </w:tbl>
    <w:p w:rsidR="00F3536E" w:rsidRPr="00244C4C" w:rsidRDefault="00F3536E" w:rsidP="00D40E93">
      <w:pPr>
        <w:rPr>
          <w:rFonts w:ascii="GHEA Grapalat" w:hAnsi="GHEA Grapalat"/>
        </w:rPr>
      </w:pPr>
    </w:p>
    <w:p w:rsidR="00F3536E" w:rsidRPr="00244C4C" w:rsidRDefault="00F3536E" w:rsidP="005867DC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Հումք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</w:t>
      </w:r>
    </w:p>
    <w:p w:rsidR="00F3536E" w:rsidRPr="00244C4C" w:rsidRDefault="00F3536E" w:rsidP="005867DC">
      <w:pPr>
        <w:rPr>
          <w:rFonts w:ascii="GHEA Grapalat" w:hAnsi="GHEA Grapalat"/>
          <w:color w:val="FF0000"/>
        </w:rPr>
      </w:pP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անխափան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Նույնը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պրոցեսին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քիմիական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նյութերի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կոնսերվանտների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կբերվեն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արտերկրից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ներմուծող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կնքված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>:</w:t>
      </w:r>
      <w:r w:rsidRPr="00244C4C">
        <w:rPr>
          <w:rFonts w:ascii="GHEA Grapalat" w:hAnsi="GHEA Grapalat"/>
          <w:color w:val="FF0000"/>
          <w:lang w:val="hy-AM"/>
        </w:rPr>
        <w:t xml:space="preserve"> </w:t>
      </w:r>
    </w:p>
    <w:p w:rsidR="00F3536E" w:rsidRPr="00244C4C" w:rsidRDefault="00F3536E" w:rsidP="005867DC">
      <w:pPr>
        <w:rPr>
          <w:rFonts w:ascii="GHEA Grapalat" w:hAnsi="GHEA Grapalat"/>
          <w:color w:val="FF0000"/>
        </w:rPr>
      </w:pPr>
    </w:p>
    <w:p w:rsidR="00F3536E" w:rsidRPr="00244C4C" w:rsidRDefault="00F3536E" w:rsidP="005867DC">
      <w:pPr>
        <w:rPr>
          <w:rFonts w:ascii="GHEA Grapalat" w:hAnsi="GHEA Grapalat"/>
          <w:color w:val="FF0000"/>
          <w:lang w:val="hy-AM"/>
        </w:rPr>
      </w:pPr>
      <w:r w:rsidRPr="00244C4C">
        <w:rPr>
          <w:rFonts w:ascii="GHEA Grapalat" w:hAnsi="GHEA Grapalat" w:cs="Sylfaen"/>
          <w:lang w:val="hy-AM"/>
        </w:rPr>
        <w:t>Ձեռնարկությունների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ապագա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կենսագործունեության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հաջողության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լուրջ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մատչելիությունը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գնային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հասանելիության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իմաստով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շեշտը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ռուսական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ԱՊՀ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Պրոդմաշ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ՓԲԸ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Բելգորոդ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ՌԴ</w:t>
      </w:r>
      <w:r w:rsidRPr="00244C4C">
        <w:rPr>
          <w:rFonts w:ascii="GHEA Grapalat" w:hAnsi="GHEA Grapalat"/>
          <w:lang w:val="hy-AM"/>
        </w:rPr>
        <w:t>):</w:t>
      </w:r>
    </w:p>
    <w:p w:rsidR="00F3536E" w:rsidRPr="00244C4C" w:rsidRDefault="00F3536E" w:rsidP="005867DC">
      <w:pPr>
        <w:pStyle w:val="Heading3"/>
        <w:rPr>
          <w:rFonts w:ascii="GHEA Grapalat" w:hAnsi="GHEA Grapalat"/>
          <w:lang w:val="hy-AM"/>
        </w:rPr>
      </w:pPr>
      <w:bookmarkStart w:id="86" w:name="_Toc345447093"/>
      <w:bookmarkStart w:id="87" w:name="_Toc361930934"/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bookmarkEnd w:id="86"/>
      <w:bookmarkEnd w:id="87"/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լիովին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համահունչ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2010-2013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տևական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Ներածություն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25),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վերոհիշյալ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7.2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բուսաբուծական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անասնապահական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լուծումը՝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կատարելագործման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կրճատումը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533):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սերտորեն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առնչվում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7.2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բանջարեղենի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հյութերի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խտահյութերի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556), </w:t>
      </w:r>
      <w:r w:rsidRPr="00244C4C">
        <w:rPr>
          <w:rFonts w:ascii="GHEA Grapalat" w:hAnsi="GHEA Grapalat" w:cs="Sylfaen"/>
          <w:lang w:val="hy-AM"/>
        </w:rPr>
        <w:t>դրամաշնորհների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նպատակային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վարկերի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գոյություն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ընդլայնման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559), </w:t>
      </w:r>
      <w:r w:rsidRPr="00244C4C">
        <w:rPr>
          <w:rFonts w:ascii="GHEA Grapalat" w:hAnsi="GHEA Grapalat" w:cs="Sylfaen"/>
          <w:lang w:val="hy-AM"/>
        </w:rPr>
        <w:t>որպես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վերամշակումից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561, </w:t>
      </w:r>
      <w:r w:rsidRPr="00244C4C">
        <w:rPr>
          <w:rFonts w:ascii="GHEA Grapalat" w:hAnsi="GHEA Grapalat" w:cs="Sylfaen"/>
          <w:lang w:val="hy-AM"/>
        </w:rPr>
        <w:t>ենթակետ</w:t>
      </w:r>
      <w:r w:rsidRPr="00244C4C">
        <w:rPr>
          <w:rFonts w:ascii="GHEA Grapalat" w:hAnsi="GHEA Grapalat"/>
          <w:lang w:val="hy-AM"/>
        </w:rPr>
        <w:t xml:space="preserve"> 2),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մասնագիտացմանը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561, </w:t>
      </w:r>
      <w:r w:rsidRPr="00244C4C">
        <w:rPr>
          <w:rFonts w:ascii="GHEA Grapalat" w:hAnsi="GHEA Grapalat" w:cs="Sylfaen"/>
          <w:lang w:val="hy-AM"/>
        </w:rPr>
        <w:t>ենթակետ</w:t>
      </w:r>
      <w:r w:rsidRPr="00244C4C">
        <w:rPr>
          <w:rFonts w:ascii="GHEA Grapalat" w:hAnsi="GHEA Grapalat"/>
          <w:lang w:val="hy-AM"/>
        </w:rPr>
        <w:t xml:space="preserve"> 8),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561, </w:t>
      </w:r>
      <w:r w:rsidRPr="00244C4C">
        <w:rPr>
          <w:rFonts w:ascii="GHEA Grapalat" w:hAnsi="GHEA Grapalat" w:cs="Sylfaen"/>
          <w:lang w:val="hy-AM"/>
        </w:rPr>
        <w:t>ենթակետ</w:t>
      </w:r>
      <w:r w:rsidRPr="00244C4C">
        <w:rPr>
          <w:rFonts w:ascii="GHEA Grapalat" w:hAnsi="GHEA Grapalat"/>
          <w:lang w:val="hy-AM"/>
        </w:rPr>
        <w:t xml:space="preserve"> 23),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բարելավման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561, </w:t>
      </w:r>
      <w:r w:rsidRPr="00244C4C">
        <w:rPr>
          <w:rFonts w:ascii="GHEA Grapalat" w:hAnsi="GHEA Grapalat" w:cs="Sylfaen"/>
          <w:lang w:val="hy-AM"/>
        </w:rPr>
        <w:t>ենթակետ</w:t>
      </w:r>
      <w:r w:rsidRPr="00244C4C">
        <w:rPr>
          <w:rFonts w:ascii="GHEA Grapalat" w:hAnsi="GHEA Grapalat"/>
          <w:lang w:val="hy-AM"/>
        </w:rPr>
        <w:t xml:space="preserve"> 31), </w:t>
      </w:r>
      <w:r w:rsidRPr="00244C4C">
        <w:rPr>
          <w:rFonts w:ascii="GHEA Grapalat" w:hAnsi="GHEA Grapalat" w:cs="Sylfaen"/>
          <w:lang w:val="hy-AM"/>
        </w:rPr>
        <w:t>վերամշակող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ընդլայնման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561, </w:t>
      </w:r>
      <w:r w:rsidRPr="00244C4C">
        <w:rPr>
          <w:rFonts w:ascii="GHEA Grapalat" w:hAnsi="GHEA Grapalat" w:cs="Sylfaen"/>
          <w:lang w:val="hy-AM"/>
        </w:rPr>
        <w:t>ենթակետ</w:t>
      </w:r>
      <w:r w:rsidRPr="00244C4C">
        <w:rPr>
          <w:rFonts w:ascii="GHEA Grapalat" w:hAnsi="GHEA Grapalat"/>
          <w:lang w:val="hy-AM"/>
        </w:rPr>
        <w:t xml:space="preserve"> 33) </w:t>
      </w:r>
      <w:r w:rsidRPr="00244C4C">
        <w:rPr>
          <w:rFonts w:ascii="GHEA Grapalat" w:hAnsi="GHEA Grapalat" w:cs="Sylfaen"/>
          <w:lang w:val="hy-AM"/>
        </w:rPr>
        <w:t>դրույթներին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867DC">
      <w:pPr>
        <w:pStyle w:val="Heading3"/>
        <w:rPr>
          <w:rFonts w:ascii="GHEA Grapalat" w:hAnsi="GHEA Grapalat"/>
          <w:lang w:val="hy-AM"/>
        </w:rPr>
      </w:pPr>
      <w:bookmarkStart w:id="88" w:name="_Toc345447094"/>
      <w:bookmarkStart w:id="89" w:name="_Toc361930935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88"/>
      <w:bookmarkEnd w:id="89"/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մարզպետարանի</w:t>
      </w:r>
      <w:r w:rsidRPr="00D41408">
        <w:rPr>
          <w:rFonts w:ascii="GHEA Grapalat" w:hAnsi="GHEA Grapalat" w:cs="Sylfaen"/>
          <w:lang w:val="hy-AM"/>
        </w:rPr>
        <w:t xml:space="preserve"> կողմից ստեղծված հիմնադրամի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ենթադրում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ՓԲԸ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սեփականատիրոջ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կարգավիճակով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հետագայում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դուրս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ռազմավարությամբ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20 %,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12,543,330</w:t>
      </w:r>
      <w:r w:rsidRPr="00244C4C">
        <w:rPr>
          <w:rFonts w:ascii="GHEA Grapalat" w:hAnsi="GHEA Grapalat"/>
          <w:color w:val="FF0000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):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էականը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ազդակը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հաղորդում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քայլով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պատրաստակամությունը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նմանատիպ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նախաձեռնություններում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867DC">
      <w:pPr>
        <w:pStyle w:val="Heading3"/>
        <w:rPr>
          <w:rFonts w:ascii="GHEA Grapalat" w:hAnsi="GHEA Grapalat"/>
          <w:lang w:val="hy-AM"/>
        </w:rPr>
      </w:pPr>
      <w:bookmarkStart w:id="90" w:name="_Toc345447095"/>
      <w:bookmarkStart w:id="91" w:name="_Toc361930936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90"/>
      <w:bookmarkEnd w:id="91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352B0F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շրջանակներում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ապագա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հաջողության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լուրջ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դերակատարում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գործընկերները</w:t>
      </w:r>
      <w:r w:rsidRPr="00244C4C">
        <w:rPr>
          <w:rFonts w:ascii="GHEA Grapalat" w:hAnsi="GHEA Grapalat"/>
          <w:lang w:val="hy-AM"/>
        </w:rPr>
        <w:t>. CARD (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աջակցություն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միություն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Առևտրաարդյունաբերական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պալատ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արտահանում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սերտիֆիկացում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5867DC">
      <w:pPr>
        <w:pStyle w:val="Heading3"/>
        <w:rPr>
          <w:rFonts w:ascii="GHEA Grapalat" w:hAnsi="GHEA Grapalat"/>
          <w:lang w:val="hy-AM"/>
        </w:rPr>
      </w:pPr>
      <w:bookmarkStart w:id="92" w:name="_Toc345447096"/>
      <w:bookmarkStart w:id="93" w:name="_Toc361930937"/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bookmarkEnd w:id="92"/>
      <w:bookmarkEnd w:id="93"/>
    </w:p>
    <w:p w:rsidR="00F3536E" w:rsidRPr="00244C4C" w:rsidRDefault="00F3536E" w:rsidP="00F5406E">
      <w:pPr>
        <w:pStyle w:val="ListParagraph"/>
        <w:numPr>
          <w:ilvl w:val="0"/>
          <w:numId w:val="34"/>
        </w:num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Որակյալ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պակաս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5406E">
      <w:pPr>
        <w:pStyle w:val="ListParagraph"/>
        <w:numPr>
          <w:ilvl w:val="0"/>
          <w:numId w:val="34"/>
        </w:num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վարկավորման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տոկոսադրույքի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ժամկետների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գրավադրման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առաջացում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5406E">
      <w:pPr>
        <w:pStyle w:val="ListParagraph"/>
        <w:numPr>
          <w:ilvl w:val="0"/>
          <w:numId w:val="34"/>
        </w:num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քաղաքականություն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5406E">
      <w:pPr>
        <w:pStyle w:val="ListParagraph"/>
        <w:numPr>
          <w:ilvl w:val="0"/>
          <w:numId w:val="34"/>
        </w:num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երաշտի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թերբեռնում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5406E">
      <w:pPr>
        <w:pStyle w:val="ListParagraph"/>
        <w:numPr>
          <w:ilvl w:val="0"/>
          <w:numId w:val="34"/>
        </w:num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սակավության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բացակայության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վարկային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փոխառու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սղության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անմատչելիության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անբավարար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5406E">
      <w:pPr>
        <w:pStyle w:val="ListParagraph"/>
        <w:numPr>
          <w:ilvl w:val="0"/>
          <w:numId w:val="34"/>
        </w:num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ներհամայնքային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ճանապարհների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դժվարություն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դուրս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գալը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վնասումը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5406E">
      <w:pPr>
        <w:pStyle w:val="ListParagraph"/>
        <w:numPr>
          <w:ilvl w:val="0"/>
          <w:numId w:val="34"/>
        </w:num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տեղեկատվության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անտեղյակությունը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5406E">
      <w:pPr>
        <w:pStyle w:val="ListParagraph"/>
        <w:numPr>
          <w:ilvl w:val="0"/>
          <w:numId w:val="34"/>
        </w:num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ռիսկայնության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բացակայության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տարաժամկետ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վարձավճարների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5406E">
      <w:pPr>
        <w:pStyle w:val="ListParagraph"/>
        <w:numPr>
          <w:ilvl w:val="0"/>
          <w:numId w:val="34"/>
        </w:num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ռեսուրսների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ռացիոնալ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սակավություն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թերբեռնում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թերբեռնված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օգտագործում</w:t>
      </w:r>
    </w:p>
    <w:p w:rsidR="00F3536E" w:rsidRPr="00244C4C" w:rsidRDefault="00F3536E" w:rsidP="00F5406E">
      <w:pPr>
        <w:pStyle w:val="ListParagraph"/>
        <w:numPr>
          <w:ilvl w:val="0"/>
          <w:numId w:val="34"/>
        </w:num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ներքին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մրցակիցների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փոփոխություն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5406E">
      <w:pPr>
        <w:pStyle w:val="ListParagraph"/>
        <w:numPr>
          <w:ilvl w:val="0"/>
          <w:numId w:val="34"/>
        </w:num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արտահանման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խոչընդոտներ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5406E">
      <w:pPr>
        <w:pStyle w:val="ListParagraph"/>
        <w:numPr>
          <w:ilvl w:val="0"/>
          <w:numId w:val="34"/>
        </w:num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արտաքին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կոնյունկտուրա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D40E93">
      <w:pPr>
        <w:rPr>
          <w:rFonts w:ascii="GHEA Grapalat" w:hAnsi="GHEA Grapalat"/>
          <w:lang w:val="hy-AM"/>
        </w:rPr>
      </w:pPr>
    </w:p>
    <w:p w:rsidR="00F3536E" w:rsidRPr="00244C4C" w:rsidRDefault="00F3536E" w:rsidP="00F5406E">
      <w:pPr>
        <w:pStyle w:val="Heading3"/>
        <w:rPr>
          <w:rFonts w:ascii="GHEA Grapalat" w:hAnsi="GHEA Grapalat"/>
          <w:lang w:val="hy-AM"/>
        </w:rPr>
        <w:sectPr w:rsidR="00F3536E" w:rsidRPr="00244C4C" w:rsidSect="00D40E93">
          <w:headerReference w:type="default" r:id="rId49"/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F5406E">
      <w:pPr>
        <w:pStyle w:val="Heading3"/>
        <w:rPr>
          <w:rFonts w:ascii="GHEA Grapalat" w:hAnsi="GHEA Grapalat"/>
          <w:lang w:val="hy-AM"/>
        </w:rPr>
      </w:pPr>
      <w:bookmarkStart w:id="94" w:name="_Toc361930938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bookmarkEnd w:id="94"/>
    </w:p>
    <w:p w:rsidR="00F3536E" w:rsidRPr="00244C4C" w:rsidRDefault="00F3536E" w:rsidP="00F5406E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56"/>
        <w:gridCol w:w="10852"/>
      </w:tblGrid>
      <w:tr w:rsidR="00F3536E" w:rsidRPr="00244C4C" w:rsidTr="003C0602">
        <w:trPr>
          <w:trHeight w:val="331"/>
        </w:trPr>
        <w:tc>
          <w:tcPr>
            <w:tcW w:w="131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331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5406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15</w:t>
            </w:r>
            <w:r w:rsidRPr="00244C4C">
              <w:rPr>
                <w:rStyle w:val="FootnoteReference"/>
                <w:rFonts w:ascii="GHEA Grapalat" w:hAnsi="GHEA Grapalat" w:cs="Arian AMU"/>
                <w:sz w:val="22"/>
                <w:lang w:val="hy-AM"/>
              </w:rPr>
              <w:footnoteReference w:id="7"/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69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ծրագիրը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աստիճանաբար՝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ավարտից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հետո՝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երկրորդ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տարուց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սկսած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35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69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72-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5406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լրիվ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պայմաններում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յուրաքանչյուր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5-10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ներգրավում</w:t>
            </w:r>
          </w:p>
        </w:tc>
      </w:tr>
      <w:tr w:rsidR="00F3536E" w:rsidRPr="00244C4C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5406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</w:p>
          <w:p w:rsidR="00F3536E" w:rsidRPr="00244C4C" w:rsidRDefault="00F3536E" w:rsidP="00AB3993">
            <w:pPr>
              <w:rPr>
                <w:rFonts w:ascii="GHEA Grapalat" w:hAnsi="GHEA Grapalat" w:cs="Arian AMU"/>
                <w:highlight w:val="yellow"/>
                <w:lang w:val="hy-AM"/>
              </w:rPr>
            </w:pP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2,439,240,828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</w:p>
          <w:p w:rsidR="00F3536E" w:rsidRPr="00244C4C" w:rsidRDefault="00F3536E" w:rsidP="00AB399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color w:val="000000"/>
                <w:sz w:val="22"/>
              </w:rPr>
              <w:t xml:space="preserve">2,561,202,869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314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5406E">
            <w:pPr>
              <w:rPr>
                <w:rFonts w:ascii="GHEA Grapalat" w:hAnsi="GHEA Grapalat"/>
                <w:color w:val="000000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9,296,867,353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794,527,126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10,691,397,456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</w:p>
        </w:tc>
      </w:tr>
      <w:tr w:rsidR="00F3536E" w:rsidRPr="00D41408" w:rsidTr="003C0602">
        <w:trPr>
          <w:trHeight w:val="152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5406E">
            <w:pPr>
              <w:rPr>
                <w:rFonts w:ascii="GHEA Grapalat" w:hAnsi="GHEA Grapalat" w:cs="Arian AMU"/>
                <w:color w:val="000000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9,296,867,353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1,408,664,192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` 1,619,963,821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5406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612,166,650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84%`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514,651,500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արժողությամբ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ներառյալ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շինարարությունը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5406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9,296,867,353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1,115,624,080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5406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984,511,719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(92,968,674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(609,810,207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(281,732,838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):</w:t>
            </w:r>
          </w:p>
        </w:tc>
      </w:tr>
    </w:tbl>
    <w:p w:rsidR="00F3536E" w:rsidRPr="00244C4C" w:rsidRDefault="00F3536E" w:rsidP="00F5406E">
      <w:pPr>
        <w:rPr>
          <w:rFonts w:ascii="GHEA Grapalat" w:hAnsi="GHEA Grapalat"/>
          <w:lang w:val="hy-AM"/>
        </w:rPr>
        <w:sectPr w:rsidR="00F3536E" w:rsidRPr="00244C4C" w:rsidSect="00F5406E">
          <w:headerReference w:type="default" r:id="rId50"/>
          <w:pgSz w:w="16840" w:h="11907" w:orient="landscape" w:code="9"/>
          <w:pgMar w:top="1134" w:right="1134" w:bottom="851" w:left="1134" w:header="567" w:footer="567" w:gutter="0"/>
          <w:cols w:space="720"/>
          <w:rtlGutter/>
          <w:docGrid w:linePitch="360"/>
        </w:sectPr>
      </w:pPr>
    </w:p>
    <w:p w:rsidR="00F3536E" w:rsidRPr="00244C4C" w:rsidRDefault="00F3536E" w:rsidP="005867DC">
      <w:pPr>
        <w:pStyle w:val="Heading2"/>
        <w:rPr>
          <w:rFonts w:ascii="GHEA Grapalat" w:hAnsi="GHEA Grapalat"/>
          <w:lang w:val="hy-AM"/>
        </w:rPr>
      </w:pPr>
      <w:bookmarkStart w:id="95" w:name="_Toc345447097"/>
      <w:bookmarkStart w:id="96" w:name="_Toc361930939"/>
      <w:r w:rsidRPr="00244C4C">
        <w:rPr>
          <w:rFonts w:ascii="GHEA Grapalat" w:hAnsi="GHEA Grapalat" w:cs="Sylfaen"/>
          <w:lang w:val="hy-AM"/>
        </w:rPr>
        <w:t>սառնարանային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ռեֆրիժերատորային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ավտոպարկի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նաեվ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մրգերի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տեսակավորման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սորտավորման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հիմնադրում</w:t>
      </w:r>
      <w:bookmarkEnd w:id="95"/>
      <w:bookmarkEnd w:id="96"/>
    </w:p>
    <w:p w:rsidR="00F3536E" w:rsidRPr="00244C4C" w:rsidRDefault="00F3536E" w:rsidP="005867DC">
      <w:pPr>
        <w:pStyle w:val="Heading3"/>
        <w:rPr>
          <w:rFonts w:ascii="GHEA Grapalat" w:hAnsi="GHEA Grapalat"/>
          <w:lang w:val="hy-AM"/>
        </w:rPr>
      </w:pPr>
      <w:bookmarkStart w:id="97" w:name="_Toc345447098"/>
      <w:bookmarkStart w:id="98" w:name="_Toc361930940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97"/>
      <w:bookmarkEnd w:id="98"/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սառնարանային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ռեֆրիժերատորային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ավտոպարկի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մրգերի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տեսակավորման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սորտավորման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հիմնադրում</w:t>
      </w:r>
    </w:p>
    <w:p w:rsidR="00F3536E" w:rsidRPr="00244C4C" w:rsidRDefault="00F3536E" w:rsidP="005867DC">
      <w:pPr>
        <w:pStyle w:val="Heading3"/>
        <w:rPr>
          <w:rFonts w:ascii="GHEA Grapalat" w:hAnsi="GHEA Grapalat"/>
          <w:lang w:val="hy-AM"/>
        </w:rPr>
      </w:pPr>
      <w:bookmarkStart w:id="99" w:name="_Toc345447099"/>
      <w:bookmarkStart w:id="100" w:name="_Toc361930941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99"/>
      <w:bookmarkEnd w:id="100"/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ենթատարածաշրջաններում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հետազոտական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շահագրգիռ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կողմերի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փորձագիտական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շրջանակներ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մարմինների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ներկայացուցիչներ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ներ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սառնարանային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ռեֆրիժերատորային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ավտոպարկի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մրգերի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տեսակավորման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սորտավորման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ենթատարածաշրջաններում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154"/>
        <w:gridCol w:w="2694"/>
        <w:gridCol w:w="4643"/>
      </w:tblGrid>
      <w:tr w:rsidR="00F3536E" w:rsidRPr="00244C4C" w:rsidTr="005867DC">
        <w:tc>
          <w:tcPr>
            <w:tcW w:w="1135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Սյունիքի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մարզի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տարածաշրջան</w:t>
            </w:r>
          </w:p>
        </w:tc>
        <w:tc>
          <w:tcPr>
            <w:tcW w:w="1419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Համայնքների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քանակ</w:t>
            </w:r>
          </w:p>
        </w:tc>
        <w:tc>
          <w:tcPr>
            <w:tcW w:w="2446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Համայնքների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անվանում</w:t>
            </w:r>
          </w:p>
        </w:tc>
      </w:tr>
      <w:tr w:rsidR="00F3536E" w:rsidRPr="00D41408" w:rsidTr="005867DC">
        <w:tc>
          <w:tcPr>
            <w:tcW w:w="1135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Գորիս</w:t>
            </w:r>
          </w:p>
        </w:tc>
        <w:tc>
          <w:tcPr>
            <w:tcW w:w="1419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446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Գորիս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քաղաք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Շինուհայր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Խնածախ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Խնձորեսկ</w:t>
            </w:r>
          </w:p>
        </w:tc>
      </w:tr>
      <w:tr w:rsidR="00F3536E" w:rsidRPr="00244C4C" w:rsidTr="005867DC">
        <w:tc>
          <w:tcPr>
            <w:tcW w:w="1135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Կապան</w:t>
            </w:r>
          </w:p>
        </w:tc>
        <w:tc>
          <w:tcPr>
            <w:tcW w:w="1419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2446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Կապան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քաղաք</w:t>
            </w:r>
          </w:p>
        </w:tc>
      </w:tr>
      <w:tr w:rsidR="00F3536E" w:rsidRPr="00244C4C" w:rsidTr="005867DC">
        <w:tc>
          <w:tcPr>
            <w:tcW w:w="1135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Մեղրի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1419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2446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Ագարակ</w:t>
            </w:r>
            <w:r w:rsidRPr="00244C4C">
              <w:rPr>
                <w:rFonts w:ascii="GHEA Grapalat" w:hAnsi="GHEA Grapalat"/>
                <w:lang w:val="hy-AM"/>
              </w:rPr>
              <w:t>,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Լեհվազ</w:t>
            </w:r>
            <w:r w:rsidRPr="00244C4C">
              <w:rPr>
                <w:rFonts w:ascii="GHEA Grapalat" w:hAnsi="GHEA Grapalat"/>
                <w:lang w:val="ru-RU"/>
              </w:rPr>
              <w:t>,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Շվանիձոր</w:t>
            </w:r>
          </w:p>
        </w:tc>
      </w:tr>
      <w:tr w:rsidR="00F3536E" w:rsidRPr="00D41408" w:rsidTr="005867DC">
        <w:tc>
          <w:tcPr>
            <w:tcW w:w="1135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Սիսիան</w:t>
            </w:r>
          </w:p>
        </w:tc>
        <w:tc>
          <w:tcPr>
            <w:tcW w:w="1419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5</w:t>
            </w:r>
          </w:p>
        </w:tc>
        <w:tc>
          <w:tcPr>
            <w:tcW w:w="2446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Աշոտավան</w:t>
            </w:r>
            <w:r w:rsidRPr="00244C4C">
              <w:rPr>
                <w:rFonts w:ascii="GHEA Grapalat" w:hAnsi="GHEA Grapalat"/>
                <w:lang w:val="ru-RU"/>
              </w:rPr>
              <w:t xml:space="preserve">, </w:t>
            </w:r>
            <w:r w:rsidRPr="00244C4C">
              <w:rPr>
                <w:rFonts w:ascii="GHEA Grapalat" w:hAnsi="GHEA Grapalat" w:cs="Sylfaen"/>
                <w:lang w:val="ru-RU"/>
              </w:rPr>
              <w:t>Ախլաթյան</w:t>
            </w:r>
            <w:r w:rsidRPr="00244C4C">
              <w:rPr>
                <w:rFonts w:ascii="GHEA Grapalat" w:hAnsi="GHEA Grapalat"/>
                <w:lang w:val="ru-RU"/>
              </w:rPr>
              <w:t xml:space="preserve">, </w:t>
            </w:r>
            <w:r w:rsidRPr="00244C4C">
              <w:rPr>
                <w:rFonts w:ascii="GHEA Grapalat" w:hAnsi="GHEA Grapalat" w:cs="Sylfaen"/>
                <w:lang w:val="ru-RU"/>
              </w:rPr>
              <w:t>Դարբաս</w:t>
            </w:r>
            <w:r w:rsidRPr="00244C4C">
              <w:rPr>
                <w:rFonts w:ascii="GHEA Grapalat" w:hAnsi="GHEA Grapalat"/>
                <w:lang w:val="ru-RU"/>
              </w:rPr>
              <w:t xml:space="preserve">, </w:t>
            </w:r>
            <w:r w:rsidRPr="00244C4C">
              <w:rPr>
                <w:rFonts w:ascii="GHEA Grapalat" w:hAnsi="GHEA Grapalat" w:cs="Sylfaen"/>
                <w:lang w:val="ru-RU"/>
              </w:rPr>
              <w:t>Շաղաթ</w:t>
            </w:r>
            <w:r w:rsidRPr="00244C4C">
              <w:rPr>
                <w:rFonts w:ascii="GHEA Grapalat" w:hAnsi="GHEA Grapalat"/>
                <w:lang w:val="ru-RU"/>
              </w:rPr>
              <w:t xml:space="preserve">, </w:t>
            </w:r>
            <w:r w:rsidRPr="00244C4C">
              <w:rPr>
                <w:rFonts w:ascii="GHEA Grapalat" w:hAnsi="GHEA Grapalat" w:cs="Sylfaen"/>
                <w:lang w:val="ru-RU"/>
              </w:rPr>
              <w:t>Սիսիան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քաղաք</w:t>
            </w:r>
          </w:p>
        </w:tc>
      </w:tr>
      <w:tr w:rsidR="00F3536E" w:rsidRPr="00244C4C" w:rsidTr="005867DC">
        <w:tc>
          <w:tcPr>
            <w:tcW w:w="1135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Ընդամենը</w:t>
            </w:r>
            <w:r w:rsidRPr="00244C4C">
              <w:rPr>
                <w:rFonts w:ascii="GHEA Grapalat" w:hAnsi="GHEA Grapalat"/>
                <w:lang w:val="ru-RU"/>
              </w:rPr>
              <w:t>`</w:t>
            </w:r>
          </w:p>
        </w:tc>
        <w:tc>
          <w:tcPr>
            <w:tcW w:w="1419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13</w:t>
            </w:r>
          </w:p>
        </w:tc>
        <w:tc>
          <w:tcPr>
            <w:tcW w:w="2446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ru-RU"/>
              </w:rPr>
            </w:pPr>
          </w:p>
        </w:tc>
      </w:tr>
    </w:tbl>
    <w:p w:rsidR="00F3536E" w:rsidRPr="00244C4C" w:rsidRDefault="00F3536E" w:rsidP="00CD51DE">
      <w:pPr>
        <w:rPr>
          <w:rFonts w:ascii="GHEA Grapalat" w:hAnsi="GHEA Grapalat"/>
          <w:color w:val="FF0000"/>
          <w:lang w:val="hy-AM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Տիպային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սառնարանային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շինություն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տեղակայված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պահպանման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կամերաներ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միջնապատերով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առանձնացված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զանազան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օժանդակ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Սառնարանային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զինված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ավտոմոբիլային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տեսականորեն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երկաթուղային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ռամպաներով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ընդունման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բացթողնման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Վերոհիշյալ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ռամպաները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ծածկերով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բացօթյա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սառնարանային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սենդվիչ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պանելներով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պատված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սառեցվող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կամերաները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կահավորված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ջերմամեկուսիչ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դռներով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նախամուտքերով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օդային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վարագույրներով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ջերմաստիճանային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ռեժիմներից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սառնարանային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կամերաները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երեք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տիպի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5867DC">
      <w:pPr>
        <w:ind w:left="567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A </w:t>
      </w:r>
      <w:r w:rsidRPr="00244C4C">
        <w:rPr>
          <w:rFonts w:ascii="GHEA Grapalat" w:hAnsi="GHEA Grapalat" w:cs="Sylfaen"/>
          <w:lang w:val="hy-AM"/>
        </w:rPr>
        <w:t>տիպի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ջերմաստիճանային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կամերաներ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ապահովում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պահպանումը</w:t>
      </w:r>
      <w:r w:rsidRPr="00244C4C">
        <w:rPr>
          <w:rFonts w:ascii="GHEA Grapalat" w:hAnsi="GHEA Grapalat"/>
          <w:lang w:val="hy-AM"/>
        </w:rPr>
        <w:t xml:space="preserve"> +10</w:t>
      </w:r>
      <w:r w:rsidRPr="00244C4C">
        <w:rPr>
          <w:rFonts w:ascii="GHEA Grapalat" w:hAnsi="GHEA Grapalat"/>
          <w:vertAlign w:val="superscript"/>
          <w:lang w:val="hy-AM"/>
        </w:rPr>
        <w:t>0</w:t>
      </w:r>
      <w:r w:rsidRPr="00244C4C">
        <w:rPr>
          <w:rFonts w:ascii="GHEA Grapalat" w:hAnsi="GHEA Grapalat"/>
          <w:lang w:val="hy-AM"/>
        </w:rPr>
        <w:t xml:space="preserve"> C-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/>
          <w:lang w:val="hy-AM"/>
        </w:rPr>
        <w:t xml:space="preserve"> </w:t>
      </w:r>
      <w:smartTag w:uri="urn:schemas-microsoft-com:office:smarttags" w:element="metricconverter">
        <w:smartTagPr>
          <w:attr w:name="ProductID" w:val="00 C"/>
        </w:smartTagPr>
        <w:r w:rsidRPr="00244C4C">
          <w:rPr>
            <w:rFonts w:ascii="GHEA Grapalat" w:hAnsi="GHEA Grapalat"/>
            <w:lang w:val="hy-AM"/>
          </w:rPr>
          <w:t>0</w:t>
        </w:r>
        <w:r w:rsidRPr="00244C4C">
          <w:rPr>
            <w:rFonts w:ascii="GHEA Grapalat" w:hAnsi="GHEA Grapalat"/>
            <w:vertAlign w:val="superscript"/>
            <w:lang w:val="hy-AM"/>
          </w:rPr>
          <w:t>0</w:t>
        </w:r>
        <w:r w:rsidRPr="00244C4C">
          <w:rPr>
            <w:rFonts w:ascii="GHEA Grapalat" w:hAnsi="GHEA Grapalat"/>
            <w:lang w:val="hy-AM"/>
          </w:rPr>
          <w:t xml:space="preserve"> C</w:t>
        </w:r>
      </w:smartTag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ջերմաստիճանային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միջակայքում</w:t>
      </w:r>
    </w:p>
    <w:p w:rsidR="00F3536E" w:rsidRPr="00244C4C" w:rsidRDefault="00F3536E" w:rsidP="005867DC">
      <w:pPr>
        <w:ind w:left="567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տիպի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ջերմաստիճանային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կամերաներ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ապահովում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սառեցումը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պահպանումը</w:t>
      </w:r>
      <w:r w:rsidRPr="00244C4C">
        <w:rPr>
          <w:rFonts w:ascii="GHEA Grapalat" w:hAnsi="GHEA Grapalat"/>
          <w:lang w:val="hy-AM"/>
        </w:rPr>
        <w:t xml:space="preserve"> 0</w:t>
      </w:r>
      <w:r w:rsidRPr="00244C4C">
        <w:rPr>
          <w:rFonts w:ascii="GHEA Grapalat" w:hAnsi="GHEA Grapalat"/>
          <w:vertAlign w:val="superscript"/>
          <w:lang w:val="hy-AM"/>
        </w:rPr>
        <w:t>0</w:t>
      </w:r>
      <w:r w:rsidRPr="00244C4C">
        <w:rPr>
          <w:rFonts w:ascii="GHEA Grapalat" w:hAnsi="GHEA Grapalat"/>
          <w:lang w:val="hy-AM"/>
        </w:rPr>
        <w:t xml:space="preserve"> C-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/>
          <w:lang w:val="hy-AM"/>
        </w:rPr>
        <w:t xml:space="preserve"> </w:t>
      </w:r>
      <w:smartTag w:uri="urn:schemas-microsoft-com:office:smarttags" w:element="metricconverter">
        <w:smartTagPr>
          <w:attr w:name="ProductID" w:val="-100 C"/>
        </w:smartTagPr>
        <w:r w:rsidRPr="00244C4C">
          <w:rPr>
            <w:rFonts w:ascii="GHEA Grapalat" w:hAnsi="GHEA Grapalat"/>
            <w:lang w:val="hy-AM"/>
          </w:rPr>
          <w:t>-10</w:t>
        </w:r>
        <w:r w:rsidRPr="00244C4C">
          <w:rPr>
            <w:rFonts w:ascii="GHEA Grapalat" w:hAnsi="GHEA Grapalat"/>
            <w:vertAlign w:val="superscript"/>
            <w:lang w:val="hy-AM"/>
          </w:rPr>
          <w:t>0</w:t>
        </w:r>
        <w:r w:rsidRPr="00244C4C">
          <w:rPr>
            <w:rFonts w:ascii="GHEA Grapalat" w:hAnsi="GHEA Grapalat"/>
            <w:lang w:val="hy-AM"/>
          </w:rPr>
          <w:t xml:space="preserve"> C</w:t>
        </w:r>
      </w:smartTag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ջերմաստիճանային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միջակայքում</w:t>
      </w:r>
    </w:p>
    <w:p w:rsidR="00F3536E" w:rsidRPr="00244C4C" w:rsidRDefault="00F3536E" w:rsidP="005867DC">
      <w:pPr>
        <w:ind w:left="567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տիպի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ջերմաստիճանային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կամերաներ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ապահովում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սառեցումը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պահպանումը</w:t>
      </w:r>
      <w:r w:rsidRPr="00244C4C">
        <w:rPr>
          <w:rFonts w:ascii="GHEA Grapalat" w:hAnsi="GHEA Grapalat"/>
          <w:lang w:val="hy-AM"/>
        </w:rPr>
        <w:t xml:space="preserve"> -10</w:t>
      </w:r>
      <w:r w:rsidRPr="00244C4C">
        <w:rPr>
          <w:rFonts w:ascii="GHEA Grapalat" w:hAnsi="GHEA Grapalat"/>
          <w:vertAlign w:val="superscript"/>
          <w:lang w:val="hy-AM"/>
        </w:rPr>
        <w:t>0</w:t>
      </w:r>
      <w:r w:rsidRPr="00244C4C">
        <w:rPr>
          <w:rFonts w:ascii="GHEA Grapalat" w:hAnsi="GHEA Grapalat"/>
          <w:lang w:val="hy-AM"/>
        </w:rPr>
        <w:t xml:space="preserve"> C-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/>
          <w:lang w:val="hy-AM"/>
        </w:rPr>
        <w:t xml:space="preserve"> </w:t>
      </w:r>
      <w:smartTag w:uri="urn:schemas-microsoft-com:office:smarttags" w:element="metricconverter">
        <w:smartTagPr>
          <w:attr w:name="ProductID" w:val="-300 C"/>
        </w:smartTagPr>
        <w:r w:rsidRPr="00244C4C">
          <w:rPr>
            <w:rFonts w:ascii="GHEA Grapalat" w:hAnsi="GHEA Grapalat"/>
            <w:lang w:val="hy-AM"/>
          </w:rPr>
          <w:t>-30</w:t>
        </w:r>
        <w:r w:rsidRPr="00244C4C">
          <w:rPr>
            <w:rFonts w:ascii="GHEA Grapalat" w:hAnsi="GHEA Grapalat"/>
            <w:vertAlign w:val="superscript"/>
            <w:lang w:val="hy-AM"/>
          </w:rPr>
          <w:t>0</w:t>
        </w:r>
        <w:r w:rsidRPr="00244C4C">
          <w:rPr>
            <w:rFonts w:ascii="GHEA Grapalat" w:hAnsi="GHEA Grapalat"/>
            <w:lang w:val="hy-AM"/>
          </w:rPr>
          <w:t xml:space="preserve"> C</w:t>
        </w:r>
      </w:smartTag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ջերմաստիճանային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միջակայքում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Դռների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ջերմամեկուսիչ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նյութ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փրփրած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պենոպոլիուրետանը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պարունակում</w:t>
      </w:r>
      <w:r w:rsidRPr="00244C4C">
        <w:rPr>
          <w:rFonts w:ascii="GHEA Grapalat" w:hAnsi="GHEA Grapalat"/>
          <w:lang w:val="hy-AM"/>
        </w:rPr>
        <w:t xml:space="preserve"> CFC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HCFC </w:t>
      </w:r>
      <w:r w:rsidRPr="00244C4C">
        <w:rPr>
          <w:rFonts w:ascii="GHEA Grapalat" w:hAnsi="GHEA Grapalat" w:cs="Sylfaen"/>
          <w:lang w:val="hy-AM"/>
        </w:rPr>
        <w:t>միացումներ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Դռների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մակերեսային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շերտը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ցինկապատ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պողպատից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 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p w:rsidR="00F3536E" w:rsidRPr="00244C4C" w:rsidRDefault="00F3536E" w:rsidP="005867D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վերոհիշյալ</w:t>
      </w:r>
      <w:r w:rsidRPr="00244C4C">
        <w:rPr>
          <w:rFonts w:ascii="GHEA Grapalat" w:hAnsi="GHEA Grapalat"/>
          <w:lang w:val="hy-AM"/>
        </w:rPr>
        <w:t xml:space="preserve"> 13 </w:t>
      </w:r>
      <w:r w:rsidRPr="00244C4C">
        <w:rPr>
          <w:rFonts w:ascii="GHEA Grapalat" w:hAnsi="GHEA Grapalat" w:cs="Sylfaen"/>
          <w:lang w:val="hy-AM"/>
        </w:rPr>
        <w:t>սառնարանային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շրջանառությունը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5867DC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90"/>
        <w:gridCol w:w="3140"/>
        <w:gridCol w:w="1423"/>
        <w:gridCol w:w="1193"/>
        <w:gridCol w:w="1494"/>
        <w:gridCol w:w="1751"/>
      </w:tblGrid>
      <w:tr w:rsidR="00F3536E" w:rsidRPr="00244C4C" w:rsidTr="005867DC">
        <w:tc>
          <w:tcPr>
            <w:tcW w:w="28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Հ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ru-RU"/>
              </w:rPr>
              <w:t>հ</w:t>
            </w:r>
          </w:p>
        </w:tc>
        <w:tc>
          <w:tcPr>
            <w:tcW w:w="1617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Մթերվող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պայմանական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ապրանքի</w:t>
            </w:r>
            <w:r w:rsidRPr="00244C4C">
              <w:rPr>
                <w:rFonts w:ascii="GHEA Grapalat" w:hAnsi="GHEA Grapalat"/>
                <w:lang w:val="ru-RU"/>
              </w:rPr>
              <w:t>/</w:t>
            </w:r>
            <w:r w:rsidRPr="00244C4C">
              <w:rPr>
                <w:rFonts w:ascii="GHEA Grapalat" w:hAnsi="GHEA Grapalat" w:cs="Sylfaen"/>
              </w:rPr>
              <w:t>ծառայության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անվանումը</w:t>
            </w:r>
          </w:p>
        </w:tc>
        <w:tc>
          <w:tcPr>
            <w:tcW w:w="725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Չափի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միավորը</w:t>
            </w:r>
          </w:p>
        </w:tc>
        <w:tc>
          <w:tcPr>
            <w:tcW w:w="601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Քանակը</w:t>
            </w:r>
          </w:p>
        </w:tc>
        <w:tc>
          <w:tcPr>
            <w:tcW w:w="81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Միավորի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գինը</w:t>
            </w:r>
            <w:r w:rsidRPr="00244C4C">
              <w:rPr>
                <w:rFonts w:ascii="GHEA Grapalat" w:hAnsi="GHEA Grapalat"/>
              </w:rPr>
              <w:t xml:space="preserve">     </w:t>
            </w:r>
            <w:r w:rsidRPr="00244C4C">
              <w:rPr>
                <w:rFonts w:ascii="GHEA Grapalat" w:hAnsi="GHEA Grapalat"/>
                <w:lang w:val="ru-RU"/>
              </w:rPr>
              <w:t>(</w:t>
            </w:r>
            <w:r w:rsidRPr="00244C4C">
              <w:rPr>
                <w:rFonts w:ascii="GHEA Grapalat" w:hAnsi="GHEA Grapalat" w:cs="Sylfaen"/>
              </w:rPr>
              <w:t>ՀՀ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դրամ</w:t>
            </w:r>
            <w:r w:rsidRPr="00244C4C">
              <w:rPr>
                <w:rFonts w:ascii="GHEA Grapalat" w:hAnsi="GHEA Grapalat"/>
                <w:lang w:val="ru-RU"/>
              </w:rPr>
              <w:t>)</w:t>
            </w:r>
          </w:p>
        </w:tc>
        <w:tc>
          <w:tcPr>
            <w:tcW w:w="95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Գումարը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ru-RU"/>
              </w:rPr>
              <w:t>(</w:t>
            </w:r>
            <w:r w:rsidRPr="00244C4C">
              <w:rPr>
                <w:rFonts w:ascii="GHEA Grapalat" w:hAnsi="GHEA Grapalat" w:cs="Sylfaen"/>
              </w:rPr>
              <w:t>ՀՀ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դրամ</w:t>
            </w:r>
            <w:r w:rsidRPr="00244C4C">
              <w:rPr>
                <w:rFonts w:ascii="GHEA Grapalat" w:hAnsi="GHEA Grapalat"/>
                <w:lang w:val="ru-RU"/>
              </w:rPr>
              <w:t>)</w:t>
            </w:r>
          </w:p>
        </w:tc>
      </w:tr>
      <w:tr w:rsidR="00F3536E" w:rsidRPr="00244C4C" w:rsidTr="005867DC">
        <w:tc>
          <w:tcPr>
            <w:tcW w:w="288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</w:t>
            </w:r>
          </w:p>
        </w:tc>
        <w:tc>
          <w:tcPr>
            <w:tcW w:w="1617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Կարտոֆիլ</w:t>
            </w:r>
          </w:p>
        </w:tc>
        <w:tc>
          <w:tcPr>
            <w:tcW w:w="725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տոննա</w:t>
            </w:r>
          </w:p>
        </w:tc>
        <w:tc>
          <w:tcPr>
            <w:tcW w:w="601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</w:rPr>
              <w:t>828</w:t>
            </w:r>
            <w:r w:rsidRPr="00244C4C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81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12000</w:t>
            </w:r>
          </w:p>
        </w:tc>
        <w:tc>
          <w:tcPr>
            <w:tcW w:w="95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99360000</w:t>
            </w:r>
          </w:p>
        </w:tc>
      </w:tr>
      <w:tr w:rsidR="00F3536E" w:rsidRPr="00244C4C" w:rsidTr="005867DC">
        <w:tc>
          <w:tcPr>
            <w:tcW w:w="288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</w:t>
            </w:r>
          </w:p>
        </w:tc>
        <w:tc>
          <w:tcPr>
            <w:tcW w:w="1617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“</w:t>
            </w:r>
            <w:r w:rsidRPr="00244C4C">
              <w:rPr>
                <w:rFonts w:ascii="GHEA Grapalat" w:hAnsi="GHEA Grapalat" w:cs="Sylfaen"/>
              </w:rPr>
              <w:t>Բանջարա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բոստանային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մշակաբույս</w:t>
            </w:r>
            <w:r w:rsidRPr="00244C4C">
              <w:rPr>
                <w:rFonts w:ascii="GHEA Grapalat" w:hAnsi="GHEA Grapalat"/>
              </w:rPr>
              <w:t>”</w:t>
            </w:r>
          </w:p>
        </w:tc>
        <w:tc>
          <w:tcPr>
            <w:tcW w:w="725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</w:rPr>
              <w:t>տոննա</w:t>
            </w:r>
          </w:p>
        </w:tc>
        <w:tc>
          <w:tcPr>
            <w:tcW w:w="601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hy-AM"/>
              </w:rPr>
              <w:t>31</w:t>
            </w:r>
            <w:r w:rsidRPr="00244C4C">
              <w:rPr>
                <w:rFonts w:ascii="GHEA Grapalat" w:hAnsi="GHEA Grapalat"/>
              </w:rPr>
              <w:t>60</w:t>
            </w:r>
          </w:p>
        </w:tc>
        <w:tc>
          <w:tcPr>
            <w:tcW w:w="81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8000</w:t>
            </w:r>
          </w:p>
        </w:tc>
        <w:tc>
          <w:tcPr>
            <w:tcW w:w="95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25280000</w:t>
            </w:r>
          </w:p>
        </w:tc>
      </w:tr>
      <w:tr w:rsidR="00F3536E" w:rsidRPr="00244C4C" w:rsidTr="005867DC">
        <w:tc>
          <w:tcPr>
            <w:tcW w:w="288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617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“</w:t>
            </w:r>
            <w:r w:rsidRPr="00244C4C">
              <w:rPr>
                <w:rFonts w:ascii="GHEA Grapalat" w:hAnsi="GHEA Grapalat" w:cs="Sylfaen"/>
              </w:rPr>
              <w:t>Պտուղ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հատապտուղ</w:t>
            </w:r>
            <w:r w:rsidRPr="00244C4C">
              <w:rPr>
                <w:rFonts w:ascii="GHEA Grapalat" w:hAnsi="GHEA Grapalat"/>
              </w:rPr>
              <w:t>”</w:t>
            </w:r>
          </w:p>
        </w:tc>
        <w:tc>
          <w:tcPr>
            <w:tcW w:w="725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</w:rPr>
              <w:t>տոննա</w:t>
            </w:r>
          </w:p>
        </w:tc>
        <w:tc>
          <w:tcPr>
            <w:tcW w:w="601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870</w:t>
            </w:r>
          </w:p>
        </w:tc>
        <w:tc>
          <w:tcPr>
            <w:tcW w:w="81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35000</w:t>
            </w:r>
          </w:p>
        </w:tc>
        <w:tc>
          <w:tcPr>
            <w:tcW w:w="95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30450000</w:t>
            </w:r>
          </w:p>
        </w:tc>
      </w:tr>
      <w:tr w:rsidR="00F3536E" w:rsidRPr="00244C4C" w:rsidTr="005867DC">
        <w:tc>
          <w:tcPr>
            <w:tcW w:w="288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617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Խաղող</w:t>
            </w:r>
          </w:p>
        </w:tc>
        <w:tc>
          <w:tcPr>
            <w:tcW w:w="725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</w:rPr>
              <w:t>տոննա</w:t>
            </w:r>
          </w:p>
        </w:tc>
        <w:tc>
          <w:tcPr>
            <w:tcW w:w="601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810</w:t>
            </w:r>
          </w:p>
        </w:tc>
        <w:tc>
          <w:tcPr>
            <w:tcW w:w="81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45000</w:t>
            </w:r>
          </w:p>
        </w:tc>
        <w:tc>
          <w:tcPr>
            <w:tcW w:w="95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36450000</w:t>
            </w:r>
          </w:p>
        </w:tc>
      </w:tr>
      <w:tr w:rsidR="00F3536E" w:rsidRPr="00244C4C" w:rsidTr="005867DC">
        <w:tc>
          <w:tcPr>
            <w:tcW w:w="288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617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Ավտոռեֆրիժեռատորային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բեռնափոխադրում</w:t>
            </w:r>
          </w:p>
        </w:tc>
        <w:tc>
          <w:tcPr>
            <w:tcW w:w="725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</w:rPr>
              <w:t>մեքենա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կմ</w:t>
            </w:r>
          </w:p>
        </w:tc>
        <w:tc>
          <w:tcPr>
            <w:tcW w:w="601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150000</w:t>
            </w:r>
          </w:p>
        </w:tc>
        <w:tc>
          <w:tcPr>
            <w:tcW w:w="81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250</w:t>
            </w:r>
          </w:p>
        </w:tc>
        <w:tc>
          <w:tcPr>
            <w:tcW w:w="95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37500000</w:t>
            </w:r>
          </w:p>
        </w:tc>
      </w:tr>
      <w:tr w:rsidR="00F3536E" w:rsidRPr="00244C4C" w:rsidTr="005867DC">
        <w:tc>
          <w:tcPr>
            <w:tcW w:w="288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17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lang w:val="hy-AM"/>
              </w:rPr>
              <w:t>`</w:t>
            </w:r>
          </w:p>
        </w:tc>
        <w:tc>
          <w:tcPr>
            <w:tcW w:w="725" w:type="pct"/>
            <w:vAlign w:val="center"/>
          </w:tcPr>
          <w:p w:rsidR="00F3536E" w:rsidRPr="00244C4C" w:rsidRDefault="00F3536E" w:rsidP="005867D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01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817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952" w:type="pct"/>
            <w:vAlign w:val="center"/>
          </w:tcPr>
          <w:p w:rsidR="00F3536E" w:rsidRPr="00244C4C" w:rsidRDefault="00F3536E" w:rsidP="005867DC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229040000</w:t>
            </w:r>
          </w:p>
        </w:tc>
      </w:tr>
    </w:tbl>
    <w:p w:rsidR="00F3536E" w:rsidRPr="00244C4C" w:rsidRDefault="00F3536E" w:rsidP="00CD51DE">
      <w:pPr>
        <w:rPr>
          <w:rFonts w:ascii="GHEA Grapalat" w:hAnsi="GHEA Grapalat"/>
          <w:color w:val="FF0000"/>
          <w:lang w:val="hy-AM"/>
        </w:rPr>
      </w:pPr>
    </w:p>
    <w:p w:rsidR="00F3536E" w:rsidRPr="00244C4C" w:rsidRDefault="00F3536E" w:rsidP="00915B2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առմամբ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2 027 910 000 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915B2D">
      <w:pPr>
        <w:pStyle w:val="Heading3"/>
        <w:rPr>
          <w:rFonts w:ascii="GHEA Grapalat" w:hAnsi="GHEA Grapalat"/>
          <w:lang w:val="hy-AM"/>
        </w:rPr>
      </w:pPr>
      <w:bookmarkStart w:id="101" w:name="_Toc345447100"/>
      <w:bookmarkStart w:id="102" w:name="_Toc361930942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101"/>
      <w:bookmarkEnd w:id="102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915B2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հողատեսքերն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ընդգրկում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տարածքի</w:t>
      </w:r>
      <w:r w:rsidRPr="00244C4C">
        <w:rPr>
          <w:rFonts w:ascii="GHEA Grapalat" w:hAnsi="GHEA Grapalat"/>
          <w:lang w:val="hy-AM"/>
        </w:rPr>
        <w:t xml:space="preserve"> 74.1%-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(334,019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Մարզը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բնակլիմայական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բաժանվում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լեռնային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գոտիների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Սյունիքում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բարձունքային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գոտիականության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հերթափոխվում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կլիմայի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չոր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մերձարևադարձային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չափավոր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բարեխառն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ցուրտ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ձյունամերձ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915B2D">
      <w:pPr>
        <w:rPr>
          <w:rFonts w:ascii="GHEA Grapalat" w:hAnsi="GHEA Grapalat"/>
          <w:lang w:val="hy-AM"/>
        </w:rPr>
      </w:pPr>
    </w:p>
    <w:p w:rsidR="00F3536E" w:rsidRPr="00244C4C" w:rsidRDefault="00F3536E" w:rsidP="00915B2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ամենատաք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Մեղրու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ցածրադիր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Արևափայլքի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տևողությունը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տատանվում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2120 </w:t>
      </w:r>
      <w:r w:rsidRPr="00244C4C">
        <w:rPr>
          <w:rFonts w:ascii="GHEA Grapalat" w:hAnsi="GHEA Grapalat" w:cs="Sylfaen"/>
          <w:lang w:val="hy-AM"/>
        </w:rPr>
        <w:t>ժամից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Գորիս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2700 </w:t>
      </w:r>
      <w:r w:rsidRPr="00244C4C">
        <w:rPr>
          <w:rFonts w:ascii="GHEA Grapalat" w:hAnsi="GHEA Grapalat" w:cs="Sylfaen"/>
          <w:lang w:val="hy-AM"/>
        </w:rPr>
        <w:t>ժամի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սահմաններում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ամպամած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40: </w:t>
      </w:r>
      <w:r w:rsidRPr="00244C4C">
        <w:rPr>
          <w:rFonts w:ascii="GHEA Grapalat" w:hAnsi="GHEA Grapalat" w:cs="Sylfaen"/>
          <w:lang w:val="hy-AM"/>
        </w:rPr>
        <w:t>Օդի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ջերմաստիճանը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հունվարին</w:t>
      </w:r>
      <w:r w:rsidRPr="00244C4C">
        <w:rPr>
          <w:rFonts w:ascii="GHEA Grapalat" w:hAnsi="GHEA Grapalat"/>
          <w:lang w:val="hy-AM"/>
        </w:rPr>
        <w:t xml:space="preserve"> 0,9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 –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>) -9.8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Գորայք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հուլիս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օգոստոսին</w:t>
      </w:r>
      <w:r w:rsidRPr="00244C4C">
        <w:rPr>
          <w:rFonts w:ascii="GHEA Grapalat" w:hAnsi="GHEA Grapalat"/>
          <w:lang w:val="hy-AM"/>
        </w:rPr>
        <w:t>` 13,9-25,4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Օդի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նվազագույն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ջերմաստիճանը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Գորայքում</w:t>
      </w:r>
      <w:r w:rsidRPr="00244C4C">
        <w:rPr>
          <w:rFonts w:ascii="GHEA Grapalat" w:hAnsi="GHEA Grapalat"/>
          <w:lang w:val="hy-AM"/>
        </w:rPr>
        <w:t xml:space="preserve"> (-43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առավելագույնը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Մեղրիում</w:t>
      </w:r>
      <w:r w:rsidRPr="00244C4C">
        <w:rPr>
          <w:rFonts w:ascii="GHEA Grapalat" w:hAnsi="GHEA Grapalat"/>
          <w:lang w:val="hy-AM"/>
        </w:rPr>
        <w:t xml:space="preserve"> (41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Տեղումների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տատանվում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161 </w:t>
      </w:r>
      <w:r w:rsidRPr="00244C4C">
        <w:rPr>
          <w:rFonts w:ascii="GHEA Grapalat" w:hAnsi="GHEA Grapalat" w:cs="Sylfaen"/>
          <w:lang w:val="hy-AM"/>
        </w:rPr>
        <w:t>մմ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826 </w:t>
      </w:r>
      <w:r w:rsidRPr="00244C4C">
        <w:rPr>
          <w:rFonts w:ascii="GHEA Grapalat" w:hAnsi="GHEA Grapalat" w:cs="Sylfaen"/>
          <w:lang w:val="hy-AM"/>
        </w:rPr>
        <w:t>մմ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Սիսիանի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լեռնանցք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Տեղումների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առավելագույն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մայիսին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նվազագույնը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օգոստոսին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Աշնանը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Տեղումների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բաշխումը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այլև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լեռնաշղթաների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դիրքավորման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ռելիեֆի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915B2D">
      <w:pPr>
        <w:rPr>
          <w:rFonts w:ascii="GHEA Grapalat" w:hAnsi="GHEA Grapalat"/>
          <w:lang w:val="hy-AM"/>
        </w:rPr>
      </w:pPr>
    </w:p>
    <w:p w:rsidR="00F3536E" w:rsidRPr="00244C4C" w:rsidRDefault="00F3536E" w:rsidP="00915B2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43,8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վարելահողերից</w:t>
      </w:r>
      <w:r w:rsidRPr="00244C4C">
        <w:rPr>
          <w:rFonts w:ascii="GHEA Grapalat" w:hAnsi="GHEA Grapalat"/>
          <w:lang w:val="hy-AM"/>
        </w:rPr>
        <w:t xml:space="preserve"> 2008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32,6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22,0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հացահատիկային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տակ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փաստացի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օգտագործվել</w:t>
      </w:r>
      <w:r w:rsidRPr="00244C4C">
        <w:rPr>
          <w:rFonts w:ascii="GHEA Grapalat" w:hAnsi="GHEA Grapalat"/>
          <w:lang w:val="hy-AM"/>
        </w:rPr>
        <w:t xml:space="preserve"> 11,2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5,0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սեփականաշնորհված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Չօգտագործվող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թեքություններ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հողատեսքերի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կշիռ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արոտավայրերը</w:t>
      </w:r>
      <w:r w:rsidRPr="00244C4C">
        <w:rPr>
          <w:rFonts w:ascii="GHEA Grapalat" w:hAnsi="GHEA Grapalat"/>
          <w:lang w:val="hy-AM"/>
        </w:rPr>
        <w:t xml:space="preserve"> (52,4%)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վարելահողերը</w:t>
      </w:r>
      <w:r w:rsidRPr="00244C4C">
        <w:rPr>
          <w:rFonts w:ascii="GHEA Grapalat" w:hAnsi="GHEA Grapalat"/>
          <w:lang w:val="hy-AM"/>
        </w:rPr>
        <w:t xml:space="preserve"> (13,1%):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/>
          <w:lang w:val="hy-AM"/>
        </w:rPr>
        <w:t xml:space="preserve"> 2008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58.0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9.1%-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: 2008 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տվյալներով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ՀՆԱ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բաժնեմասը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1.4%:</w:t>
      </w:r>
    </w:p>
    <w:p w:rsidR="00F3536E" w:rsidRPr="00244C4C" w:rsidRDefault="00F3536E" w:rsidP="00915B2D">
      <w:pPr>
        <w:rPr>
          <w:rFonts w:ascii="GHEA Grapalat" w:hAnsi="GHEA Grapalat"/>
          <w:lang w:val="hy-AM"/>
        </w:rPr>
      </w:pPr>
    </w:p>
    <w:p w:rsidR="00F3536E" w:rsidRPr="00244C4C" w:rsidRDefault="00F3536E" w:rsidP="00915B2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2008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տվյալներով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զբաղեցված</w:t>
      </w:r>
      <w:r w:rsidRPr="00244C4C">
        <w:rPr>
          <w:rFonts w:ascii="GHEA Grapalat" w:hAnsi="GHEA Grapalat"/>
          <w:lang w:val="hy-AM"/>
        </w:rPr>
        <w:t xml:space="preserve"> 2589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մակերեսով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200 564 </w:t>
      </w:r>
      <w:r w:rsidRPr="00244C4C">
        <w:rPr>
          <w:rFonts w:ascii="GHEA Grapalat" w:hAnsi="GHEA Grapalat" w:cs="Sylfaen"/>
          <w:lang w:val="hy-AM"/>
        </w:rPr>
        <w:t>ցենտների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խաղողի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995 </w:t>
      </w:r>
      <w:r w:rsidRPr="00244C4C">
        <w:rPr>
          <w:rFonts w:ascii="GHEA Grapalat" w:hAnsi="GHEA Grapalat" w:cs="Sylfaen"/>
          <w:lang w:val="hy-AM"/>
        </w:rPr>
        <w:t>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915B2D">
      <w:pPr>
        <w:rPr>
          <w:rFonts w:ascii="GHEA Grapalat" w:hAnsi="GHEA Grapalat"/>
          <w:lang w:val="hy-AM"/>
        </w:rPr>
      </w:pPr>
    </w:p>
    <w:p w:rsidR="00F3536E" w:rsidRPr="00244C4C" w:rsidRDefault="00F3536E" w:rsidP="00915B2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2010-2013 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ծրագրում</w:t>
      </w:r>
      <w:r w:rsidRPr="00244C4C">
        <w:rPr>
          <w:rFonts w:ascii="GHEA Grapalat" w:hAnsi="GHEA Grapalat"/>
          <w:lang w:val="hy-AM"/>
        </w:rPr>
        <w:t>, «...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առաջնահերթ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մասնատվածությունը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հողատեսքերի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Վերջինիս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ցանքաշրջանառություն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դժվարություններ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ծագում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սպասարկումների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բնագավառներում</w:t>
      </w:r>
      <w:r w:rsidRPr="00244C4C">
        <w:rPr>
          <w:rFonts w:ascii="GHEA Grapalat" w:hAnsi="GHEA Grapalat"/>
          <w:lang w:val="hy-AM"/>
        </w:rPr>
        <w:t>...»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465):</w:t>
      </w:r>
    </w:p>
    <w:p w:rsidR="00F3536E" w:rsidRPr="00244C4C" w:rsidRDefault="00F3536E" w:rsidP="00915B2D">
      <w:pPr>
        <w:rPr>
          <w:rFonts w:ascii="GHEA Grapalat" w:hAnsi="GHEA Grapalat"/>
          <w:lang w:val="hy-AM"/>
        </w:rPr>
      </w:pPr>
    </w:p>
    <w:p w:rsidR="00F3536E" w:rsidRPr="00244C4C" w:rsidRDefault="00F3536E" w:rsidP="00915B2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Չնայած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հանգամանքին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անասնապահության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կաթ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միս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բուսաբուծության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հացահատիկ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կարտոֆիլ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ուղղվածություն</w:t>
      </w:r>
      <w:r w:rsidRPr="00244C4C">
        <w:rPr>
          <w:rFonts w:ascii="GHEA Grapalat" w:hAnsi="GHEA Grapalat"/>
          <w:lang w:val="hy-AM"/>
        </w:rPr>
        <w:t xml:space="preserve">, </w:t>
      </w:r>
      <w:r>
        <w:rPr>
          <w:rFonts w:ascii="GHEA Grapalat" w:hAnsi="GHEA Grapalat" w:cs="Sylfaen"/>
          <w:lang w:val="hy-AM"/>
        </w:rPr>
        <w:t>պետք է հաշվի առնել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խաղողի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նպաստավոր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հեռանկարները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>, 2008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տվյալներով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 xml:space="preserve"> 27 015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արտադրանքից</w:t>
      </w:r>
      <w:r w:rsidRPr="00244C4C">
        <w:rPr>
          <w:rFonts w:ascii="GHEA Grapalat" w:hAnsi="GHEA Grapalat"/>
          <w:lang w:val="hy-AM"/>
        </w:rPr>
        <w:t xml:space="preserve"> 4 412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16,3%-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Խաղողի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իհարկե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Արարատյան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դաշտավայրի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ներուժը</w:t>
      </w:r>
      <w:r w:rsidRPr="00244C4C">
        <w:rPr>
          <w:rFonts w:ascii="GHEA Grapalat" w:hAnsi="GHEA Grapalat"/>
          <w:lang w:val="hy-AM"/>
        </w:rPr>
        <w:t xml:space="preserve">). 31 405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արտադրանքից</w:t>
      </w:r>
      <w:r w:rsidRPr="00244C4C">
        <w:rPr>
          <w:rFonts w:ascii="GHEA Grapalat" w:hAnsi="GHEA Grapalat"/>
          <w:lang w:val="hy-AM"/>
        </w:rPr>
        <w:t xml:space="preserve"> 168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0,5%-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915B2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հիմնավորումները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շարադրել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այստեղ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սահմանափակվենք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ընդամենը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թվարկելով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նրանցից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քանիսը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ա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շուտ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փչացող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կորցնող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ապրանքի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փչանալուց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փրկում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երևանյան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ապագայում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արտասահման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տեղափոխում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միաժամանակ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գործառույթներ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ընդունման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հնարավորությունները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գ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Սիսիանի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անփոխարինելի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կխաղան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սխտորի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կարտոֆիլի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կտավատի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ձեթ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լոբու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վերամշակման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կրկին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դեպի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Երևանյան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շուկաներ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տեղափոխման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սա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լրացուցիչ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խթան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կհանդիսանա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արքայանարնջի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թզի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նռան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կուլտիվացման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ավանդական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ապրանքատեսակների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915B2D">
      <w:pPr>
        <w:rPr>
          <w:rFonts w:ascii="GHEA Grapalat" w:hAnsi="GHEA Grapalat"/>
          <w:lang w:val="hy-AM"/>
        </w:rPr>
      </w:pPr>
    </w:p>
    <w:p w:rsidR="00F3536E" w:rsidRPr="00244C4C" w:rsidRDefault="00F3536E" w:rsidP="00915B2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Անցնելով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նախ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դիտարկենք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արձանագրված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ծավալներն</w:t>
      </w:r>
      <w:r w:rsidRPr="00244C4C">
        <w:rPr>
          <w:rFonts w:ascii="GHEA Grapalat" w:hAnsi="GHEA Grapalat"/>
          <w:lang w:val="hy-AM"/>
        </w:rPr>
        <w:t xml:space="preserve"> * (*- </w:t>
      </w:r>
      <w:r w:rsidRPr="00244C4C">
        <w:rPr>
          <w:rFonts w:ascii="GHEA Grapalat" w:hAnsi="GHEA Grapalat" w:cs="Sylfaen"/>
          <w:lang w:val="hy-AM"/>
        </w:rPr>
        <w:t>աղբյուր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ԱՎԾ</w:t>
      </w:r>
      <w:r w:rsidRPr="00244C4C">
        <w:rPr>
          <w:rFonts w:ascii="GHEA Grapalat" w:hAnsi="GHEA Grapalat"/>
          <w:lang w:val="hy-AM"/>
        </w:rPr>
        <w:t xml:space="preserve">, </w:t>
      </w:r>
      <w:hyperlink r:id="rId51" w:history="1">
        <w:r w:rsidRPr="00244C4C">
          <w:rPr>
            <w:rStyle w:val="Hyperlink"/>
            <w:rFonts w:ascii="GHEA Grapalat" w:hAnsi="GHEA Grapalat"/>
            <w:lang w:val="hy-AM"/>
          </w:rPr>
          <w:t>http://www.armstat.am/file/article/marz_12_11.pdf</w:t>
        </w:r>
      </w:hyperlink>
      <w:r w:rsidRPr="00244C4C">
        <w:rPr>
          <w:rFonts w:ascii="GHEA Grapalat" w:hAnsi="GHEA Grapalat"/>
          <w:lang w:val="hy-AM"/>
        </w:rPr>
        <w:t>)</w:t>
      </w:r>
    </w:p>
    <w:p w:rsidR="00F3536E" w:rsidRPr="00244C4C" w:rsidRDefault="00F3536E" w:rsidP="00CD51DE">
      <w:pPr>
        <w:rPr>
          <w:rFonts w:ascii="GHEA Grapalat" w:hAnsi="GHEA Grapalat" w:cs="Arian AMU"/>
          <w:i/>
          <w:lang w:val="hy-AM"/>
        </w:rPr>
      </w:pPr>
      <w:r w:rsidRPr="00244C4C">
        <w:rPr>
          <w:rFonts w:ascii="GHEA Grapalat" w:hAnsi="GHEA Grapalat" w:cs="Sylfaen"/>
          <w:i/>
          <w:lang w:val="hy-AM"/>
        </w:rPr>
        <w:t>Աղյուսակ</w:t>
      </w:r>
      <w:r w:rsidRPr="00244C4C">
        <w:rPr>
          <w:rFonts w:ascii="GHEA Grapalat" w:hAnsi="GHEA Grapalat" w:cs="Arian AMU"/>
          <w:i/>
          <w:lang w:val="hy-AM"/>
        </w:rPr>
        <w:t xml:space="preserve"> ***</w:t>
      </w:r>
    </w:p>
    <w:p w:rsidR="00F3536E" w:rsidRPr="00244C4C" w:rsidRDefault="00F3536E" w:rsidP="00CD51DE">
      <w:pPr>
        <w:autoSpaceDE w:val="0"/>
        <w:autoSpaceDN w:val="0"/>
        <w:adjustRightInd w:val="0"/>
        <w:rPr>
          <w:rFonts w:ascii="GHEA Grapalat" w:hAnsi="GHEA Grapalat" w:cs="Arian AMU"/>
          <w:i/>
          <w:lang w:val="hy-AM"/>
        </w:rPr>
      </w:pPr>
      <w:r w:rsidRPr="00244C4C">
        <w:rPr>
          <w:rFonts w:ascii="GHEA Grapalat" w:hAnsi="GHEA Grapalat" w:cs="Sylfaen"/>
          <w:i/>
          <w:lang w:val="hy-AM"/>
        </w:rPr>
        <w:t>Մարզի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գյուղատնտեսական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արտադրության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համախառն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բերքի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ծավալներն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ըստ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տարիների</w:t>
      </w:r>
      <w:r w:rsidRPr="00244C4C">
        <w:rPr>
          <w:rFonts w:ascii="GHEA Grapalat" w:hAnsi="GHEA Grapalat" w:cs="Arian AMU"/>
          <w:i/>
          <w:lang w:val="hy-AM"/>
        </w:rPr>
        <w:t xml:space="preserve">, </w:t>
      </w:r>
      <w:r w:rsidRPr="00244C4C">
        <w:rPr>
          <w:rFonts w:ascii="GHEA Grapalat" w:hAnsi="GHEA Grapalat" w:cs="Sylfaen"/>
          <w:i/>
          <w:lang w:val="hy-AM"/>
        </w:rPr>
        <w:t>հզ</w:t>
      </w:r>
      <w:r w:rsidRPr="00244C4C">
        <w:rPr>
          <w:rFonts w:ascii="GHEA Grapalat" w:hAnsi="GHEA Grapalat" w:cs="Arian AMU"/>
          <w:i/>
          <w:lang w:val="hy-AM"/>
        </w:rPr>
        <w:t xml:space="preserve">. </w:t>
      </w:r>
      <w:r w:rsidRPr="00244C4C">
        <w:rPr>
          <w:rFonts w:ascii="GHEA Grapalat" w:hAnsi="GHEA Grapalat" w:cs="Sylfaen"/>
          <w:i/>
          <w:lang w:val="hy-AM"/>
        </w:rPr>
        <w:t>տ</w:t>
      </w:r>
      <w:r w:rsidRPr="00244C4C">
        <w:rPr>
          <w:rFonts w:ascii="GHEA Grapalat" w:hAnsi="GHEA Grapalat" w:cs="Arian AMU"/>
          <w:i/>
          <w:lang w:val="hy-AM"/>
        </w:rPr>
        <w:t>.</w:t>
      </w:r>
    </w:p>
    <w:p w:rsidR="00F3536E" w:rsidRPr="00244C4C" w:rsidRDefault="00F3536E" w:rsidP="00CD51DE">
      <w:pPr>
        <w:autoSpaceDE w:val="0"/>
        <w:autoSpaceDN w:val="0"/>
        <w:adjustRightInd w:val="0"/>
        <w:rPr>
          <w:rFonts w:ascii="GHEA Grapalat" w:hAnsi="GHEA Grapalat" w:cs="Arian AMU"/>
          <w:i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87"/>
        <w:gridCol w:w="2887"/>
        <w:gridCol w:w="1222"/>
        <w:gridCol w:w="1222"/>
        <w:gridCol w:w="1225"/>
        <w:gridCol w:w="1223"/>
        <w:gridCol w:w="1225"/>
      </w:tblGrid>
      <w:tr w:rsidR="00F3536E" w:rsidRPr="00244C4C" w:rsidTr="005F68EE">
        <w:tc>
          <w:tcPr>
            <w:tcW w:w="26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5F68E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97" w:type="pct"/>
            <w:vAlign w:val="center"/>
          </w:tcPr>
          <w:p w:rsidR="00F3536E" w:rsidRPr="00244C4C" w:rsidRDefault="00F3536E" w:rsidP="005F68E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Գյուղատնտեսական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մշակաբույսի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անվանումը</w:t>
            </w:r>
            <w:r w:rsidRPr="00244C4C">
              <w:rPr>
                <w:rFonts w:ascii="GHEA Grapalat" w:hAnsi="GHEA Grapalat"/>
                <w:lang w:val="ru-RU"/>
              </w:rPr>
              <w:t>/</w:t>
            </w:r>
            <w:r w:rsidRPr="00244C4C">
              <w:rPr>
                <w:rFonts w:ascii="GHEA Grapalat" w:hAnsi="GHEA Grapalat" w:cs="Sylfaen"/>
                <w:lang w:val="ru-RU"/>
              </w:rPr>
              <w:t>խումբը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2007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2008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2009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2010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2011</w:t>
            </w:r>
          </w:p>
        </w:tc>
      </w:tr>
      <w:tr w:rsidR="00F3536E" w:rsidRPr="00244C4C" w:rsidTr="005F68EE">
        <w:tc>
          <w:tcPr>
            <w:tcW w:w="261" w:type="pct"/>
            <w:vAlign w:val="center"/>
          </w:tcPr>
          <w:p w:rsidR="00F3536E" w:rsidRPr="00244C4C" w:rsidRDefault="00F3536E" w:rsidP="005F68E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497" w:type="pct"/>
            <w:vAlign w:val="center"/>
          </w:tcPr>
          <w:p w:rsidR="00F3536E" w:rsidRPr="00244C4C" w:rsidRDefault="00F3536E" w:rsidP="005F68E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Կարտոֆիլ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31.3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33.3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32.4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23.6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27.6</w:t>
            </w:r>
          </w:p>
        </w:tc>
      </w:tr>
      <w:tr w:rsidR="00F3536E" w:rsidRPr="00244C4C" w:rsidTr="005F68EE">
        <w:tc>
          <w:tcPr>
            <w:tcW w:w="261" w:type="pct"/>
            <w:vAlign w:val="center"/>
          </w:tcPr>
          <w:p w:rsidR="00F3536E" w:rsidRPr="00244C4C" w:rsidRDefault="00F3536E" w:rsidP="005F68E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497" w:type="pct"/>
            <w:vAlign w:val="center"/>
          </w:tcPr>
          <w:p w:rsidR="00F3536E" w:rsidRPr="00244C4C" w:rsidRDefault="00F3536E" w:rsidP="005F68E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Բանջարա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բոստանային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16.7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17.9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17.5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15.1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15.8</w:t>
            </w:r>
          </w:p>
        </w:tc>
      </w:tr>
      <w:tr w:rsidR="00F3536E" w:rsidRPr="00244C4C" w:rsidTr="005F68EE">
        <w:tc>
          <w:tcPr>
            <w:tcW w:w="261" w:type="pct"/>
            <w:vAlign w:val="center"/>
          </w:tcPr>
          <w:p w:rsidR="00F3536E" w:rsidRPr="00244C4C" w:rsidRDefault="00F3536E" w:rsidP="005F68E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497" w:type="pct"/>
            <w:vAlign w:val="center"/>
          </w:tcPr>
          <w:p w:rsidR="00F3536E" w:rsidRPr="00244C4C" w:rsidRDefault="00F3536E" w:rsidP="005F68E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Պտուղ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և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հատապտուղ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19.7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20.0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13.8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3.0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11.6</w:t>
            </w:r>
          </w:p>
        </w:tc>
      </w:tr>
      <w:tr w:rsidR="00F3536E" w:rsidRPr="00244C4C" w:rsidTr="005F68EE">
        <w:tc>
          <w:tcPr>
            <w:tcW w:w="261" w:type="pct"/>
            <w:vAlign w:val="center"/>
          </w:tcPr>
          <w:p w:rsidR="00F3536E" w:rsidRPr="00244C4C" w:rsidRDefault="00F3536E" w:rsidP="005F68E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497" w:type="pct"/>
            <w:vAlign w:val="center"/>
          </w:tcPr>
          <w:p w:rsidR="00F3536E" w:rsidRPr="00244C4C" w:rsidRDefault="00F3536E" w:rsidP="005F68E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Խաղող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1.3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1.0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1.0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0.9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0.9</w:t>
            </w:r>
          </w:p>
        </w:tc>
      </w:tr>
      <w:tr w:rsidR="00F3536E" w:rsidRPr="00244C4C" w:rsidTr="005F68EE">
        <w:tc>
          <w:tcPr>
            <w:tcW w:w="261" w:type="pct"/>
            <w:vAlign w:val="center"/>
          </w:tcPr>
          <w:p w:rsidR="00F3536E" w:rsidRPr="00244C4C" w:rsidRDefault="00F3536E" w:rsidP="005F68E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</w:t>
            </w:r>
          </w:p>
        </w:tc>
        <w:tc>
          <w:tcPr>
            <w:tcW w:w="1497" w:type="pct"/>
            <w:vAlign w:val="center"/>
          </w:tcPr>
          <w:p w:rsidR="00F3536E" w:rsidRPr="00244C4C" w:rsidRDefault="00F3536E" w:rsidP="005F68E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Կաթ</w:t>
            </w:r>
          </w:p>
        </w:tc>
        <w:tc>
          <w:tcPr>
            <w:tcW w:w="648" w:type="pct"/>
            <w:shd w:val="clear" w:color="auto" w:fill="D9D9D9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-/-</w:t>
            </w:r>
          </w:p>
        </w:tc>
        <w:tc>
          <w:tcPr>
            <w:tcW w:w="648" w:type="pct"/>
            <w:shd w:val="clear" w:color="auto" w:fill="D9D9D9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-/-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58.4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55.8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5F68EE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55.9</w:t>
            </w:r>
          </w:p>
        </w:tc>
      </w:tr>
    </w:tbl>
    <w:p w:rsidR="00F3536E" w:rsidRPr="00244C4C" w:rsidRDefault="00F3536E" w:rsidP="00CD51DE">
      <w:pPr>
        <w:autoSpaceDE w:val="0"/>
        <w:autoSpaceDN w:val="0"/>
        <w:adjustRightInd w:val="0"/>
        <w:rPr>
          <w:rFonts w:ascii="GHEA Grapalat" w:hAnsi="GHEA Grapalat"/>
          <w:color w:val="FF0000"/>
          <w:lang w:val="ru-RU"/>
        </w:rPr>
      </w:pPr>
    </w:p>
    <w:p w:rsidR="00F3536E" w:rsidRPr="00244C4C" w:rsidRDefault="00F3536E" w:rsidP="00F82BFE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հասկանալ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ru-RU"/>
        </w:rPr>
        <w:t>ըստ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մշակաբույսերի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մոտավորապես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ru-RU"/>
        </w:rPr>
        <w:t>մնում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ծառի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վրա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թափվում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կամ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գնում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տնական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պայմաններում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օղու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թորմանը</w:t>
      </w:r>
      <w:r w:rsidRPr="00244C4C">
        <w:rPr>
          <w:rFonts w:ascii="GHEA Grapalat" w:hAnsi="GHEA Grapalat"/>
          <w:lang w:val="ru-RU"/>
        </w:rPr>
        <w:t xml:space="preserve"> (</w:t>
      </w:r>
      <w:r w:rsidRPr="00244C4C">
        <w:rPr>
          <w:rFonts w:ascii="GHEA Grapalat" w:hAnsi="GHEA Grapalat" w:cs="Sylfaen"/>
          <w:lang w:val="hy-AM"/>
        </w:rPr>
        <w:t>միջինում</w:t>
      </w:r>
      <w:r w:rsidRPr="00244C4C">
        <w:rPr>
          <w:rFonts w:ascii="GHEA Grapalat" w:hAnsi="GHEA Grapalat"/>
          <w:lang w:val="ru-RU"/>
        </w:rPr>
        <w:t>`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անտեսելով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տատանումները</w:t>
      </w:r>
      <w:r w:rsidRPr="00244C4C">
        <w:rPr>
          <w:rFonts w:ascii="GHEA Grapalat" w:hAnsi="GHEA Grapalat"/>
          <w:lang w:val="ru-RU"/>
        </w:rPr>
        <w:t>)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</w:t>
      </w:r>
      <w:r w:rsidRPr="00244C4C">
        <w:rPr>
          <w:rFonts w:ascii="GHEA Grapalat" w:hAnsi="GHEA Grapalat" w:cs="Sylfaen"/>
          <w:lang w:val="ru-RU"/>
        </w:rPr>
        <w:t>ամաձայն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մարզի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մասնագետների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կողմից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տրված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փորձագիտական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գնահատականների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կունենանք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պատկերը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F82BFE">
      <w:pPr>
        <w:rPr>
          <w:rFonts w:ascii="GHEA Grapalat" w:hAnsi="GHEA Grapalat"/>
          <w:lang w:val="ru-RU"/>
        </w:rPr>
      </w:pPr>
    </w:p>
    <w:p w:rsidR="00F3536E" w:rsidRPr="00244C4C" w:rsidRDefault="00F3536E" w:rsidP="00CD51DE">
      <w:pPr>
        <w:autoSpaceDE w:val="0"/>
        <w:autoSpaceDN w:val="0"/>
        <w:adjustRightInd w:val="0"/>
        <w:rPr>
          <w:rFonts w:ascii="GHEA Grapalat" w:hAnsi="GHEA Grapalat"/>
          <w:i/>
          <w:lang w:val="ru-RU"/>
        </w:rPr>
        <w:sectPr w:rsidR="00F3536E" w:rsidRPr="00244C4C" w:rsidSect="00D40E93">
          <w:headerReference w:type="default" r:id="rId52"/>
          <w:pgSz w:w="11907" w:h="16840" w:code="9"/>
          <w:pgMar w:top="1134" w:right="851" w:bottom="1134" w:left="1701" w:header="567" w:footer="567" w:gutter="0"/>
          <w:cols w:space="720"/>
          <w:docGrid w:linePitch="360"/>
        </w:sectPr>
      </w:pPr>
    </w:p>
    <w:p w:rsidR="00F3536E" w:rsidRPr="00244C4C" w:rsidRDefault="00F3536E" w:rsidP="00CD51DE">
      <w:pPr>
        <w:autoSpaceDE w:val="0"/>
        <w:autoSpaceDN w:val="0"/>
        <w:adjustRightInd w:val="0"/>
        <w:rPr>
          <w:rFonts w:ascii="GHEA Grapalat" w:hAnsi="GHEA Grapalat" w:cs="Arian AMU"/>
          <w:i/>
          <w:lang w:val="ru-RU"/>
        </w:rPr>
      </w:pPr>
      <w:r w:rsidRPr="00244C4C">
        <w:rPr>
          <w:rFonts w:ascii="GHEA Grapalat" w:hAnsi="GHEA Grapalat" w:cs="Sylfaen"/>
          <w:i/>
          <w:lang w:val="ru-RU"/>
        </w:rPr>
        <w:t>Աղյուսակ</w:t>
      </w:r>
      <w:r w:rsidRPr="00244C4C">
        <w:rPr>
          <w:rFonts w:ascii="GHEA Grapalat" w:hAnsi="GHEA Grapalat" w:cs="Arian AMU"/>
          <w:i/>
          <w:lang w:val="ru-RU"/>
        </w:rPr>
        <w:t xml:space="preserve"> ***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596"/>
        <w:gridCol w:w="3119"/>
        <w:gridCol w:w="5776"/>
      </w:tblGrid>
      <w:tr w:rsidR="00F3536E" w:rsidRPr="00D41408" w:rsidTr="00F82BFE">
        <w:tc>
          <w:tcPr>
            <w:tcW w:w="31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N/n</w:t>
            </w:r>
          </w:p>
        </w:tc>
        <w:tc>
          <w:tcPr>
            <w:tcW w:w="1643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Անվանում</w:t>
            </w:r>
          </w:p>
        </w:tc>
        <w:tc>
          <w:tcPr>
            <w:tcW w:w="3043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Խնդրո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առարկա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«</w:t>
            </w:r>
            <w:r w:rsidRPr="00244C4C">
              <w:rPr>
                <w:rFonts w:ascii="GHEA Grapalat" w:hAnsi="GHEA Grapalat" w:cs="Sylfaen"/>
                <w:lang w:val="hy-AM"/>
              </w:rPr>
              <w:t>չօգտագործվող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» </w:t>
            </w:r>
            <w:r w:rsidRPr="00244C4C">
              <w:rPr>
                <w:rFonts w:ascii="GHEA Grapalat" w:hAnsi="GHEA Grapalat" w:cs="Sylfaen"/>
                <w:lang w:val="hy-AM"/>
              </w:rPr>
              <w:t>բերքի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տեսակարար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կշիռը</w:t>
            </w:r>
            <w:r w:rsidRPr="00244C4C">
              <w:rPr>
                <w:rFonts w:ascii="GHEA Grapalat" w:hAnsi="GHEA Grapalat" w:cs="Arian AMU"/>
                <w:lang w:val="hy-AM"/>
              </w:rPr>
              <w:t>, %</w:t>
            </w:r>
          </w:p>
        </w:tc>
      </w:tr>
      <w:tr w:rsidR="00F3536E" w:rsidRPr="00244C4C" w:rsidTr="00F82BFE">
        <w:tc>
          <w:tcPr>
            <w:tcW w:w="31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1</w:t>
            </w:r>
          </w:p>
        </w:tc>
        <w:tc>
          <w:tcPr>
            <w:tcW w:w="1643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Կարտոֆիլ</w:t>
            </w:r>
          </w:p>
        </w:tc>
        <w:tc>
          <w:tcPr>
            <w:tcW w:w="3043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30</w:t>
            </w:r>
          </w:p>
        </w:tc>
      </w:tr>
      <w:tr w:rsidR="00F3536E" w:rsidRPr="00244C4C" w:rsidTr="00F82BFE">
        <w:tc>
          <w:tcPr>
            <w:tcW w:w="31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2</w:t>
            </w:r>
          </w:p>
        </w:tc>
        <w:tc>
          <w:tcPr>
            <w:tcW w:w="1643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Կաղամբ</w:t>
            </w:r>
          </w:p>
        </w:tc>
        <w:tc>
          <w:tcPr>
            <w:tcW w:w="3043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20</w:t>
            </w:r>
          </w:p>
        </w:tc>
      </w:tr>
      <w:tr w:rsidR="00F3536E" w:rsidRPr="00244C4C" w:rsidTr="00F82BFE">
        <w:tc>
          <w:tcPr>
            <w:tcW w:w="31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3</w:t>
            </w:r>
          </w:p>
        </w:tc>
        <w:tc>
          <w:tcPr>
            <w:tcW w:w="1643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Արքայանարինջ</w:t>
            </w:r>
          </w:p>
        </w:tc>
        <w:tc>
          <w:tcPr>
            <w:tcW w:w="3043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10</w:t>
            </w:r>
          </w:p>
        </w:tc>
      </w:tr>
      <w:tr w:rsidR="00F3536E" w:rsidRPr="00244C4C" w:rsidTr="00F82BFE">
        <w:tc>
          <w:tcPr>
            <w:tcW w:w="31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4</w:t>
            </w:r>
          </w:p>
        </w:tc>
        <w:tc>
          <w:tcPr>
            <w:tcW w:w="1643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Թուզ</w:t>
            </w:r>
          </w:p>
        </w:tc>
        <w:tc>
          <w:tcPr>
            <w:tcW w:w="3043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5-7</w:t>
            </w:r>
          </w:p>
        </w:tc>
      </w:tr>
      <w:tr w:rsidR="00F3536E" w:rsidRPr="00244C4C" w:rsidTr="00F82BFE">
        <w:tc>
          <w:tcPr>
            <w:tcW w:w="31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5</w:t>
            </w:r>
          </w:p>
        </w:tc>
        <w:tc>
          <w:tcPr>
            <w:tcW w:w="1643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Խաղող</w:t>
            </w:r>
          </w:p>
        </w:tc>
        <w:tc>
          <w:tcPr>
            <w:tcW w:w="3043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90</w:t>
            </w:r>
          </w:p>
        </w:tc>
      </w:tr>
    </w:tbl>
    <w:p w:rsidR="00F3536E" w:rsidRPr="00244C4C" w:rsidRDefault="00F3536E" w:rsidP="00CD51DE">
      <w:pPr>
        <w:autoSpaceDE w:val="0"/>
        <w:autoSpaceDN w:val="0"/>
        <w:adjustRightInd w:val="0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Arian AMU"/>
          <w:lang w:val="hy-AM"/>
        </w:rPr>
        <w:t xml:space="preserve"> </w:t>
      </w:r>
    </w:p>
    <w:p w:rsidR="00F3536E" w:rsidRPr="00244C4C" w:rsidRDefault="00F3536E" w:rsidP="00F82BFE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միևնույն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փորձենք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հասկանալ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թե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այսօրվա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պայմաններում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ենթադրելով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խոշոր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տեղափոխման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որքանով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գյուղացու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բերքից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միջինը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)` </w:t>
      </w:r>
      <w:r w:rsidRPr="00244C4C">
        <w:rPr>
          <w:rFonts w:ascii="GHEA Grapalat" w:hAnsi="GHEA Grapalat" w:cs="Sylfaen"/>
          <w:lang w:val="hy-AM"/>
        </w:rPr>
        <w:t>միջնաժամկետ</w:t>
      </w:r>
      <w:r w:rsidRPr="00244C4C">
        <w:rPr>
          <w:rFonts w:ascii="GHEA Grapalat" w:hAnsi="GHEA Grapalat"/>
          <w:lang w:val="hy-AM"/>
        </w:rPr>
        <w:t xml:space="preserve"> (2-3 </w:t>
      </w:r>
      <w:r w:rsidRPr="00244C4C">
        <w:rPr>
          <w:rFonts w:ascii="GHEA Grapalat" w:hAnsi="GHEA Grapalat" w:cs="Sylfaen"/>
          <w:lang w:val="hy-AM"/>
        </w:rPr>
        <w:t>տարի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հեռանկարում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կրկին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մասնագետների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փորձագիտական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գնահատականների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կունենանք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պատկերը</w:t>
      </w:r>
      <w:r w:rsidRPr="00244C4C">
        <w:rPr>
          <w:rFonts w:ascii="GHEA Grapalat" w:hAnsi="GHEA Grapalat" w:cs="Arian AMU"/>
          <w:lang w:val="hy-AM"/>
        </w:rPr>
        <w:t>.</w:t>
      </w:r>
    </w:p>
    <w:p w:rsidR="00F3536E" w:rsidRPr="00244C4C" w:rsidRDefault="00F3536E" w:rsidP="00F82BFE">
      <w:pPr>
        <w:rPr>
          <w:rFonts w:ascii="GHEA Grapalat" w:hAnsi="GHEA Grapalat" w:cs="Arian AMU"/>
          <w:lang w:val="hy-AM"/>
        </w:rPr>
      </w:pPr>
    </w:p>
    <w:p w:rsidR="00F3536E" w:rsidRPr="00244C4C" w:rsidRDefault="00F3536E" w:rsidP="00CD51DE">
      <w:pPr>
        <w:autoSpaceDE w:val="0"/>
        <w:autoSpaceDN w:val="0"/>
        <w:adjustRightInd w:val="0"/>
        <w:rPr>
          <w:rFonts w:ascii="GHEA Grapalat" w:hAnsi="GHEA Grapalat" w:cs="Arian AMU"/>
          <w:i/>
          <w:lang w:val="ru-RU"/>
        </w:rPr>
      </w:pPr>
      <w:r w:rsidRPr="00244C4C">
        <w:rPr>
          <w:rFonts w:ascii="GHEA Grapalat" w:hAnsi="GHEA Grapalat" w:cs="Sylfaen"/>
          <w:i/>
          <w:lang w:val="ru-RU"/>
        </w:rPr>
        <w:t>Աղյուսակ</w:t>
      </w:r>
      <w:r w:rsidRPr="00244C4C">
        <w:rPr>
          <w:rFonts w:ascii="GHEA Grapalat" w:hAnsi="GHEA Grapalat" w:cs="Arian AMU"/>
          <w:i/>
          <w:lang w:val="ru-RU"/>
        </w:rPr>
        <w:t xml:space="preserve"> ***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596"/>
        <w:gridCol w:w="5454"/>
        <w:gridCol w:w="3441"/>
      </w:tblGrid>
      <w:tr w:rsidR="00F3536E" w:rsidRPr="00244C4C" w:rsidTr="00F82BFE">
        <w:tc>
          <w:tcPr>
            <w:tcW w:w="31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N/n</w:t>
            </w:r>
          </w:p>
        </w:tc>
        <w:tc>
          <w:tcPr>
            <w:tcW w:w="2873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Անվանում</w:t>
            </w:r>
          </w:p>
        </w:tc>
        <w:tc>
          <w:tcPr>
            <w:tcW w:w="1813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Բազմապատկիչ</w:t>
            </w:r>
            <w:r w:rsidRPr="00244C4C">
              <w:rPr>
                <w:rFonts w:ascii="GHEA Grapalat" w:hAnsi="GHEA Grapalat" w:cs="Arian AMU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գործակից</w:t>
            </w:r>
          </w:p>
        </w:tc>
      </w:tr>
      <w:tr w:rsidR="00F3536E" w:rsidRPr="00244C4C" w:rsidTr="00F82BFE">
        <w:tc>
          <w:tcPr>
            <w:tcW w:w="31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1</w:t>
            </w:r>
          </w:p>
        </w:tc>
        <w:tc>
          <w:tcPr>
            <w:tcW w:w="2873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Կարտոֆիլ</w:t>
            </w:r>
          </w:p>
        </w:tc>
        <w:tc>
          <w:tcPr>
            <w:tcW w:w="1813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1,5</w:t>
            </w:r>
          </w:p>
        </w:tc>
      </w:tr>
      <w:tr w:rsidR="00F3536E" w:rsidRPr="00244C4C" w:rsidTr="00F82BFE">
        <w:tc>
          <w:tcPr>
            <w:tcW w:w="31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2</w:t>
            </w:r>
          </w:p>
        </w:tc>
        <w:tc>
          <w:tcPr>
            <w:tcW w:w="2873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Կաղամբ</w:t>
            </w:r>
          </w:p>
        </w:tc>
        <w:tc>
          <w:tcPr>
            <w:tcW w:w="1813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1,5</w:t>
            </w:r>
          </w:p>
        </w:tc>
      </w:tr>
      <w:tr w:rsidR="00F3536E" w:rsidRPr="00244C4C" w:rsidTr="00F82BFE">
        <w:tc>
          <w:tcPr>
            <w:tcW w:w="31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3</w:t>
            </w:r>
          </w:p>
        </w:tc>
        <w:tc>
          <w:tcPr>
            <w:tcW w:w="2873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Արքայանարինջ</w:t>
            </w:r>
          </w:p>
        </w:tc>
        <w:tc>
          <w:tcPr>
            <w:tcW w:w="1813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2,5</w:t>
            </w:r>
          </w:p>
        </w:tc>
      </w:tr>
      <w:tr w:rsidR="00F3536E" w:rsidRPr="00244C4C" w:rsidTr="00F82BFE">
        <w:tc>
          <w:tcPr>
            <w:tcW w:w="31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4</w:t>
            </w:r>
          </w:p>
        </w:tc>
        <w:tc>
          <w:tcPr>
            <w:tcW w:w="2873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Նուռ</w:t>
            </w:r>
          </w:p>
        </w:tc>
        <w:tc>
          <w:tcPr>
            <w:tcW w:w="1813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2,5</w:t>
            </w:r>
          </w:p>
        </w:tc>
      </w:tr>
      <w:tr w:rsidR="00F3536E" w:rsidRPr="00244C4C" w:rsidTr="00F82BFE">
        <w:tc>
          <w:tcPr>
            <w:tcW w:w="31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5</w:t>
            </w:r>
          </w:p>
        </w:tc>
        <w:tc>
          <w:tcPr>
            <w:tcW w:w="2873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Թուզ</w:t>
            </w:r>
          </w:p>
        </w:tc>
        <w:tc>
          <w:tcPr>
            <w:tcW w:w="1813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2,5</w:t>
            </w:r>
          </w:p>
        </w:tc>
      </w:tr>
      <w:tr w:rsidR="00F3536E" w:rsidRPr="00244C4C" w:rsidTr="00F82BFE">
        <w:tc>
          <w:tcPr>
            <w:tcW w:w="31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6</w:t>
            </w:r>
          </w:p>
        </w:tc>
        <w:tc>
          <w:tcPr>
            <w:tcW w:w="2873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Խաղող</w:t>
            </w:r>
          </w:p>
        </w:tc>
        <w:tc>
          <w:tcPr>
            <w:tcW w:w="1813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2,0</w:t>
            </w:r>
          </w:p>
        </w:tc>
      </w:tr>
    </w:tbl>
    <w:p w:rsidR="00F3536E" w:rsidRPr="00244C4C" w:rsidRDefault="00F3536E" w:rsidP="00CD51DE">
      <w:pPr>
        <w:autoSpaceDE w:val="0"/>
        <w:autoSpaceDN w:val="0"/>
        <w:adjustRightInd w:val="0"/>
        <w:rPr>
          <w:rFonts w:ascii="GHEA Grapalat" w:hAnsi="GHEA Grapalat"/>
          <w:lang w:val="ru-RU"/>
        </w:rPr>
      </w:pPr>
    </w:p>
    <w:p w:rsidR="00F3536E" w:rsidRPr="00244C4C" w:rsidRDefault="00F3536E" w:rsidP="00F82BFE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ru-RU"/>
        </w:rPr>
        <w:t>Օգտագործելով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վերը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ներկայացված</w:t>
      </w:r>
      <w:r w:rsidRPr="00244C4C">
        <w:rPr>
          <w:rFonts w:ascii="GHEA Grapalat" w:hAnsi="GHEA Grapalat"/>
          <w:lang w:val="ru-RU"/>
        </w:rPr>
        <w:t xml:space="preserve"> «</w:t>
      </w:r>
      <w:r w:rsidRPr="00244C4C">
        <w:rPr>
          <w:rFonts w:ascii="GHEA Grapalat" w:hAnsi="GHEA Grapalat" w:cs="Sylfaen"/>
          <w:lang w:val="ru-RU"/>
        </w:rPr>
        <w:t>չօգտագործվող</w:t>
      </w:r>
      <w:r w:rsidRPr="00244C4C">
        <w:rPr>
          <w:rFonts w:ascii="GHEA Grapalat" w:hAnsi="GHEA Grapalat"/>
          <w:lang w:val="ru-RU"/>
        </w:rPr>
        <w:t xml:space="preserve">» </w:t>
      </w:r>
      <w:r w:rsidRPr="00244C4C">
        <w:rPr>
          <w:rFonts w:ascii="GHEA Grapalat" w:hAnsi="GHEA Grapalat" w:cs="Sylfaen"/>
          <w:lang w:val="ru-RU"/>
        </w:rPr>
        <w:t>բերքի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տեսակարար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կշիռները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բազմապատկիչ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գործակիցները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փորձենք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ստանալ</w:t>
      </w:r>
      <w:r w:rsidRPr="00244C4C">
        <w:rPr>
          <w:rFonts w:ascii="GHEA Grapalat" w:hAnsi="GHEA Grapalat"/>
          <w:lang w:val="ru-RU"/>
        </w:rPr>
        <w:t xml:space="preserve"> «</w:t>
      </w:r>
      <w:r w:rsidRPr="00244C4C">
        <w:rPr>
          <w:rFonts w:ascii="GHEA Grapalat" w:hAnsi="GHEA Grapalat" w:cs="Sylfaen"/>
          <w:lang w:val="ru-RU"/>
        </w:rPr>
        <w:t>չօգտագործվող</w:t>
      </w:r>
      <w:r w:rsidRPr="00244C4C">
        <w:rPr>
          <w:rFonts w:ascii="GHEA Grapalat" w:hAnsi="GHEA Grapalat"/>
          <w:lang w:val="ru-RU"/>
        </w:rPr>
        <w:t xml:space="preserve">» </w:t>
      </w:r>
      <w:r w:rsidRPr="00244C4C">
        <w:rPr>
          <w:rFonts w:ascii="GHEA Grapalat" w:hAnsi="GHEA Grapalat" w:cs="Sylfaen"/>
          <w:lang w:val="ru-RU"/>
        </w:rPr>
        <w:t>բերքի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պոտենցիալ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աճի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ծավալները</w:t>
      </w:r>
      <w:r w:rsidRPr="00244C4C">
        <w:rPr>
          <w:rFonts w:ascii="GHEA Grapalat" w:hAnsi="GHEA Grapalat"/>
          <w:lang w:val="ru-RU"/>
        </w:rPr>
        <w:t xml:space="preserve"> (</w:t>
      </w:r>
      <w:r w:rsidRPr="00244C4C">
        <w:rPr>
          <w:rFonts w:ascii="GHEA Grapalat" w:hAnsi="GHEA Grapalat" w:cs="Sylfaen"/>
          <w:lang w:val="hy-AM"/>
        </w:rPr>
        <w:t>ենթադրենք</w:t>
      </w:r>
      <w:r w:rsidRPr="00244C4C">
        <w:rPr>
          <w:rFonts w:ascii="GHEA Grapalat" w:hAnsi="GHEA Grapalat"/>
          <w:lang w:val="ru-RU"/>
        </w:rPr>
        <w:t>,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մասշտաբը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անփոփոխ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ֆիզիկական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ավելացումը</w:t>
      </w:r>
      <w:r w:rsidRPr="00244C4C">
        <w:rPr>
          <w:rFonts w:ascii="GHEA Grapalat" w:hAnsi="GHEA Grapalat"/>
          <w:lang w:val="ru-RU"/>
        </w:rPr>
        <w:t>)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ru-RU"/>
        </w:rPr>
        <w:t>որոնք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հիմք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կհանդիսանան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մեր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հետագա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հաշվարկների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համար</w:t>
      </w:r>
      <w:r w:rsidRPr="00244C4C">
        <w:rPr>
          <w:rFonts w:ascii="GHEA Grapalat" w:hAnsi="GHEA Grapalat"/>
          <w:lang w:val="ru-RU"/>
        </w:rPr>
        <w:t>.</w:t>
      </w:r>
    </w:p>
    <w:p w:rsidR="00F3536E" w:rsidRPr="00244C4C" w:rsidRDefault="00F3536E" w:rsidP="00F82BFE">
      <w:pPr>
        <w:rPr>
          <w:rFonts w:ascii="GHEA Grapalat" w:hAnsi="GHEA Grapalat"/>
          <w:lang w:val="ru-RU"/>
        </w:rPr>
      </w:pPr>
    </w:p>
    <w:p w:rsidR="00F3536E" w:rsidRPr="00244C4C" w:rsidRDefault="00F3536E" w:rsidP="00CD51DE">
      <w:pPr>
        <w:autoSpaceDE w:val="0"/>
        <w:autoSpaceDN w:val="0"/>
        <w:adjustRightInd w:val="0"/>
        <w:rPr>
          <w:rFonts w:ascii="GHEA Grapalat" w:hAnsi="GHEA Grapalat"/>
          <w:i/>
          <w:lang w:val="ru-RU"/>
        </w:rPr>
        <w:sectPr w:rsidR="00F3536E" w:rsidRPr="00244C4C" w:rsidSect="00D40E93">
          <w:pgSz w:w="11907" w:h="16840" w:code="9"/>
          <w:pgMar w:top="1134" w:right="851" w:bottom="1134" w:left="1701" w:header="567" w:footer="567" w:gutter="0"/>
          <w:cols w:space="720"/>
          <w:docGrid w:linePitch="360"/>
        </w:sectPr>
      </w:pPr>
    </w:p>
    <w:p w:rsidR="00F3536E" w:rsidRPr="00244C4C" w:rsidRDefault="00F3536E" w:rsidP="00CD51DE">
      <w:pPr>
        <w:autoSpaceDE w:val="0"/>
        <w:autoSpaceDN w:val="0"/>
        <w:adjustRightInd w:val="0"/>
        <w:rPr>
          <w:rFonts w:ascii="GHEA Grapalat" w:hAnsi="GHEA Grapalat" w:cs="Arian AMU"/>
          <w:i/>
          <w:lang w:val="ru-RU"/>
        </w:rPr>
      </w:pPr>
      <w:r w:rsidRPr="00244C4C">
        <w:rPr>
          <w:rFonts w:ascii="GHEA Grapalat" w:hAnsi="GHEA Grapalat" w:cs="Sylfaen"/>
          <w:i/>
          <w:lang w:val="ru-RU"/>
        </w:rPr>
        <w:t>Աղյուսակ</w:t>
      </w:r>
      <w:r w:rsidRPr="00244C4C">
        <w:rPr>
          <w:rFonts w:ascii="GHEA Grapalat" w:hAnsi="GHEA Grapalat" w:cs="Arian AMU"/>
          <w:i/>
          <w:lang w:val="ru-RU"/>
        </w:rPr>
        <w:t xml:space="preserve"> ***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742"/>
        <w:gridCol w:w="3306"/>
        <w:gridCol w:w="1662"/>
        <w:gridCol w:w="2045"/>
        <w:gridCol w:w="3122"/>
        <w:gridCol w:w="2124"/>
        <w:gridCol w:w="1627"/>
      </w:tblGrid>
      <w:tr w:rsidR="00F3536E" w:rsidRPr="00244C4C" w:rsidTr="00F82BFE">
        <w:tc>
          <w:tcPr>
            <w:tcW w:w="5000" w:type="pct"/>
            <w:gridSpan w:val="7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hy-AM"/>
              </w:rPr>
            </w:pPr>
          </w:p>
        </w:tc>
      </w:tr>
      <w:tr w:rsidR="00F3536E" w:rsidRPr="00244C4C" w:rsidTr="00F82BFE">
        <w:tc>
          <w:tcPr>
            <w:tcW w:w="25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1130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1</w:t>
            </w:r>
          </w:p>
        </w:tc>
        <w:tc>
          <w:tcPr>
            <w:tcW w:w="56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2</w:t>
            </w:r>
          </w:p>
        </w:tc>
        <w:tc>
          <w:tcPr>
            <w:tcW w:w="69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3</w:t>
            </w:r>
          </w:p>
        </w:tc>
        <w:tc>
          <w:tcPr>
            <w:tcW w:w="1067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4</w:t>
            </w:r>
          </w:p>
        </w:tc>
        <w:tc>
          <w:tcPr>
            <w:tcW w:w="726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5</w:t>
            </w:r>
          </w:p>
        </w:tc>
        <w:tc>
          <w:tcPr>
            <w:tcW w:w="556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6</w:t>
            </w:r>
          </w:p>
        </w:tc>
      </w:tr>
      <w:tr w:rsidR="00F3536E" w:rsidRPr="00244C4C" w:rsidTr="00F82BFE">
        <w:tc>
          <w:tcPr>
            <w:tcW w:w="25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N/n</w:t>
            </w:r>
          </w:p>
        </w:tc>
        <w:tc>
          <w:tcPr>
            <w:tcW w:w="1130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Գյուղատնտեսական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մշակաբույսի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անվանումը</w:t>
            </w:r>
            <w:r w:rsidRPr="00244C4C">
              <w:rPr>
                <w:rFonts w:ascii="GHEA Grapalat" w:hAnsi="GHEA Grapalat" w:cs="Arian AMU"/>
                <w:lang w:val="ru-RU"/>
              </w:rPr>
              <w:t>/</w:t>
            </w:r>
            <w:r w:rsidRPr="00244C4C">
              <w:rPr>
                <w:rFonts w:ascii="GHEA Grapalat" w:hAnsi="GHEA Grapalat" w:cs="Sylfaen"/>
                <w:lang w:val="ru-RU"/>
              </w:rPr>
              <w:t>խումբը</w:t>
            </w:r>
          </w:p>
        </w:tc>
        <w:tc>
          <w:tcPr>
            <w:tcW w:w="56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Փաստացի</w:t>
            </w:r>
            <w:r w:rsidRPr="00244C4C">
              <w:rPr>
                <w:rFonts w:ascii="GHEA Grapalat" w:hAnsi="GHEA Grapalat" w:cs="Arian AMU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բերքը</w:t>
            </w:r>
            <w:r w:rsidRPr="00244C4C">
              <w:rPr>
                <w:rFonts w:ascii="GHEA Grapalat" w:hAnsi="GHEA Grapalat" w:cs="Arian AMU"/>
                <w:lang w:val="ru-RU"/>
              </w:rPr>
              <w:t xml:space="preserve">, </w:t>
            </w:r>
            <w:r w:rsidRPr="00244C4C">
              <w:rPr>
                <w:rFonts w:ascii="GHEA Grapalat" w:hAnsi="GHEA Grapalat" w:cs="Sylfaen"/>
              </w:rPr>
              <w:t>հզ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տ</w:t>
            </w:r>
          </w:p>
        </w:tc>
        <w:tc>
          <w:tcPr>
            <w:tcW w:w="69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Խնդրո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առարկա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«</w:t>
            </w:r>
            <w:r w:rsidRPr="00244C4C">
              <w:rPr>
                <w:rFonts w:ascii="GHEA Grapalat" w:hAnsi="GHEA Grapalat" w:cs="Sylfaen"/>
                <w:lang w:val="hy-AM"/>
              </w:rPr>
              <w:t>չօգտագործվող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» </w:t>
            </w:r>
            <w:r w:rsidRPr="00244C4C">
              <w:rPr>
                <w:rFonts w:ascii="GHEA Grapalat" w:hAnsi="GHEA Grapalat" w:cs="Sylfaen"/>
                <w:lang w:val="hy-AM"/>
              </w:rPr>
              <w:t>բերքի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տեսակարար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կշիռը</w:t>
            </w:r>
            <w:r w:rsidRPr="00244C4C">
              <w:rPr>
                <w:rFonts w:ascii="GHEA Grapalat" w:hAnsi="GHEA Grapalat" w:cs="Arian AMU"/>
                <w:lang w:val="hy-AM"/>
              </w:rPr>
              <w:t>, %</w:t>
            </w:r>
          </w:p>
        </w:tc>
        <w:tc>
          <w:tcPr>
            <w:tcW w:w="1067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«</w:t>
            </w:r>
            <w:r w:rsidRPr="00244C4C">
              <w:rPr>
                <w:rFonts w:ascii="GHEA Grapalat" w:hAnsi="GHEA Grapalat" w:cs="Sylfaen"/>
                <w:lang w:val="ru-RU"/>
              </w:rPr>
              <w:t>Չօգտագործվող</w:t>
            </w:r>
            <w:r w:rsidRPr="00244C4C">
              <w:rPr>
                <w:rFonts w:ascii="GHEA Grapalat" w:hAnsi="GHEA Grapalat" w:cs="Arian AMU"/>
              </w:rPr>
              <w:t xml:space="preserve">» </w:t>
            </w:r>
            <w:r w:rsidRPr="00244C4C">
              <w:rPr>
                <w:rFonts w:ascii="GHEA Grapalat" w:hAnsi="GHEA Grapalat" w:cs="Sylfaen"/>
                <w:lang w:val="ru-RU"/>
              </w:rPr>
              <w:t>բերքի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ծավալը</w:t>
            </w:r>
            <w:r w:rsidRPr="00244C4C">
              <w:rPr>
                <w:rFonts w:ascii="GHEA Grapalat" w:hAnsi="GHEA Grapalat" w:cs="Arian AMU"/>
              </w:rPr>
              <w:t xml:space="preserve">, </w:t>
            </w:r>
            <w:r w:rsidRPr="00244C4C">
              <w:rPr>
                <w:rFonts w:ascii="GHEA Grapalat" w:hAnsi="GHEA Grapalat" w:cs="Sylfaen"/>
              </w:rPr>
              <w:t>հզ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տ</w:t>
            </w:r>
          </w:p>
        </w:tc>
        <w:tc>
          <w:tcPr>
            <w:tcW w:w="726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Պոտենցիալ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աճի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ծավալը</w:t>
            </w:r>
            <w:r w:rsidRPr="00244C4C">
              <w:rPr>
                <w:rFonts w:ascii="GHEA Grapalat" w:hAnsi="GHEA Grapalat" w:cs="Arian AMU"/>
              </w:rPr>
              <w:t xml:space="preserve">, </w:t>
            </w:r>
            <w:r w:rsidRPr="00244C4C">
              <w:rPr>
                <w:rFonts w:ascii="GHEA Grapalat" w:hAnsi="GHEA Grapalat" w:cs="Sylfaen"/>
              </w:rPr>
              <w:t>հզ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տ</w:t>
            </w:r>
          </w:p>
        </w:tc>
        <w:tc>
          <w:tcPr>
            <w:tcW w:w="556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Մարզի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իրական</w:t>
            </w:r>
            <w:r w:rsidRPr="00244C4C">
              <w:rPr>
                <w:rFonts w:ascii="GHEA Grapalat" w:hAnsi="GHEA Grapalat" w:cs="Arian AMU"/>
              </w:rPr>
              <w:t xml:space="preserve"> «</w:t>
            </w:r>
            <w:r w:rsidRPr="00244C4C">
              <w:rPr>
                <w:rFonts w:ascii="GHEA Grapalat" w:hAnsi="GHEA Grapalat" w:cs="Sylfaen"/>
              </w:rPr>
              <w:t>ն</w:t>
            </w:r>
            <w:r w:rsidRPr="00244C4C">
              <w:rPr>
                <w:rFonts w:ascii="GHEA Grapalat" w:hAnsi="GHEA Grapalat" w:cs="Sylfaen"/>
                <w:lang w:val="ru-RU"/>
              </w:rPr>
              <w:t>երուժը</w:t>
            </w:r>
            <w:r w:rsidRPr="00244C4C">
              <w:rPr>
                <w:rFonts w:ascii="GHEA Grapalat" w:hAnsi="GHEA Grapalat" w:cs="Arian AMU"/>
              </w:rPr>
              <w:t xml:space="preserve">» (4+5), </w:t>
            </w:r>
            <w:r w:rsidRPr="00244C4C">
              <w:rPr>
                <w:rFonts w:ascii="GHEA Grapalat" w:hAnsi="GHEA Grapalat" w:cs="Sylfaen"/>
                <w:lang w:val="ru-RU"/>
              </w:rPr>
              <w:t>հզ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տ</w:t>
            </w:r>
          </w:p>
        </w:tc>
      </w:tr>
      <w:tr w:rsidR="00F3536E" w:rsidRPr="00244C4C" w:rsidTr="00F82BFE">
        <w:tc>
          <w:tcPr>
            <w:tcW w:w="25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</w:t>
            </w:r>
          </w:p>
        </w:tc>
        <w:tc>
          <w:tcPr>
            <w:tcW w:w="1130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Կարտոֆիլ</w:t>
            </w:r>
          </w:p>
        </w:tc>
        <w:tc>
          <w:tcPr>
            <w:tcW w:w="56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27.6</w:t>
            </w:r>
          </w:p>
        </w:tc>
        <w:tc>
          <w:tcPr>
            <w:tcW w:w="69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30</w:t>
            </w:r>
          </w:p>
        </w:tc>
        <w:tc>
          <w:tcPr>
            <w:tcW w:w="1067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27,</w:t>
            </w:r>
            <w:r w:rsidRPr="00244C4C">
              <w:rPr>
                <w:rFonts w:ascii="GHEA Grapalat" w:hAnsi="GHEA Grapalat" w:cs="Arian AMU"/>
                <w:lang w:val="ru-RU"/>
              </w:rPr>
              <w:t>6x0,3=8,28</w:t>
            </w:r>
          </w:p>
        </w:tc>
        <w:tc>
          <w:tcPr>
            <w:tcW w:w="726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27,</w:t>
            </w:r>
            <w:r w:rsidRPr="00244C4C">
              <w:rPr>
                <w:rFonts w:ascii="GHEA Grapalat" w:hAnsi="GHEA Grapalat" w:cs="Arian AMU"/>
                <w:lang w:val="ru-RU"/>
              </w:rPr>
              <w:t>6x1,5=41,4</w:t>
            </w:r>
          </w:p>
        </w:tc>
        <w:tc>
          <w:tcPr>
            <w:tcW w:w="556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49.68</w:t>
            </w:r>
          </w:p>
        </w:tc>
      </w:tr>
      <w:tr w:rsidR="00F3536E" w:rsidRPr="00244C4C" w:rsidTr="00F82BFE">
        <w:tc>
          <w:tcPr>
            <w:tcW w:w="25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</w:t>
            </w:r>
          </w:p>
        </w:tc>
        <w:tc>
          <w:tcPr>
            <w:tcW w:w="1130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Բանջարա</w:t>
            </w:r>
            <w:r w:rsidRPr="00244C4C">
              <w:rPr>
                <w:rFonts w:ascii="GHEA Grapalat" w:hAnsi="GHEA Grapalat" w:cs="Arian AMU"/>
              </w:rPr>
              <w:t>/</w:t>
            </w:r>
            <w:r w:rsidRPr="00244C4C">
              <w:rPr>
                <w:rFonts w:ascii="GHEA Grapalat" w:hAnsi="GHEA Grapalat" w:cs="Sylfaen"/>
              </w:rPr>
              <w:t>բոստանային</w:t>
            </w:r>
          </w:p>
        </w:tc>
        <w:tc>
          <w:tcPr>
            <w:tcW w:w="56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15.8</w:t>
            </w:r>
          </w:p>
        </w:tc>
        <w:tc>
          <w:tcPr>
            <w:tcW w:w="69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20</w:t>
            </w:r>
          </w:p>
        </w:tc>
        <w:tc>
          <w:tcPr>
            <w:tcW w:w="1067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15,8x0,2=3,16</w:t>
            </w:r>
          </w:p>
        </w:tc>
        <w:tc>
          <w:tcPr>
            <w:tcW w:w="726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15,8x1,5=23,7</w:t>
            </w:r>
          </w:p>
        </w:tc>
        <w:tc>
          <w:tcPr>
            <w:tcW w:w="556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26.86</w:t>
            </w:r>
          </w:p>
        </w:tc>
      </w:tr>
      <w:tr w:rsidR="00F3536E" w:rsidRPr="00244C4C" w:rsidTr="00F82BFE">
        <w:tc>
          <w:tcPr>
            <w:tcW w:w="25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3</w:t>
            </w:r>
          </w:p>
        </w:tc>
        <w:tc>
          <w:tcPr>
            <w:tcW w:w="1130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Պտուղ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և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հատապտուղ</w:t>
            </w:r>
          </w:p>
        </w:tc>
        <w:tc>
          <w:tcPr>
            <w:tcW w:w="56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11.6</w:t>
            </w:r>
          </w:p>
        </w:tc>
        <w:tc>
          <w:tcPr>
            <w:tcW w:w="69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7,5</w:t>
            </w:r>
          </w:p>
        </w:tc>
        <w:tc>
          <w:tcPr>
            <w:tcW w:w="1067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11,6x0,075=0,87</w:t>
            </w:r>
          </w:p>
        </w:tc>
        <w:tc>
          <w:tcPr>
            <w:tcW w:w="726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11,6x2,5=29</w:t>
            </w:r>
          </w:p>
        </w:tc>
        <w:tc>
          <w:tcPr>
            <w:tcW w:w="556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29.87</w:t>
            </w:r>
          </w:p>
        </w:tc>
      </w:tr>
      <w:tr w:rsidR="00F3536E" w:rsidRPr="00244C4C" w:rsidTr="00F82BFE">
        <w:tc>
          <w:tcPr>
            <w:tcW w:w="25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4</w:t>
            </w:r>
          </w:p>
        </w:tc>
        <w:tc>
          <w:tcPr>
            <w:tcW w:w="1130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Խաղող</w:t>
            </w:r>
          </w:p>
        </w:tc>
        <w:tc>
          <w:tcPr>
            <w:tcW w:w="56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0.9</w:t>
            </w:r>
          </w:p>
        </w:tc>
        <w:tc>
          <w:tcPr>
            <w:tcW w:w="69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90</w:t>
            </w:r>
          </w:p>
        </w:tc>
        <w:tc>
          <w:tcPr>
            <w:tcW w:w="1067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0,9x0,9=0,81</w:t>
            </w:r>
          </w:p>
        </w:tc>
        <w:tc>
          <w:tcPr>
            <w:tcW w:w="726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0,9x2=1,8</w:t>
            </w:r>
          </w:p>
        </w:tc>
        <w:tc>
          <w:tcPr>
            <w:tcW w:w="556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2.61</w:t>
            </w:r>
          </w:p>
        </w:tc>
      </w:tr>
    </w:tbl>
    <w:p w:rsidR="00F3536E" w:rsidRPr="00244C4C" w:rsidRDefault="00F3536E" w:rsidP="00CD51DE">
      <w:pPr>
        <w:autoSpaceDE w:val="0"/>
        <w:autoSpaceDN w:val="0"/>
        <w:adjustRightInd w:val="0"/>
        <w:rPr>
          <w:rFonts w:ascii="GHEA Grapalat" w:hAnsi="GHEA Grapalat" w:cs="Arian AMU"/>
          <w:color w:val="FF0000"/>
          <w:lang w:val="ru-RU"/>
        </w:rPr>
        <w:sectPr w:rsidR="00F3536E" w:rsidRPr="00244C4C" w:rsidSect="00F82BFE">
          <w:headerReference w:type="default" r:id="rId53"/>
          <w:pgSz w:w="16840" w:h="11907" w:orient="landscape" w:code="9"/>
          <w:pgMar w:top="1701" w:right="1134" w:bottom="851" w:left="1134" w:header="567" w:footer="567" w:gutter="0"/>
          <w:cols w:space="720"/>
          <w:docGrid w:linePitch="360"/>
        </w:sectPr>
      </w:pPr>
    </w:p>
    <w:p w:rsidR="00F3536E" w:rsidRPr="00244C4C" w:rsidRDefault="00F3536E" w:rsidP="00F82BFE">
      <w:pPr>
        <w:pStyle w:val="Heading3"/>
        <w:rPr>
          <w:rFonts w:ascii="GHEA Grapalat" w:hAnsi="GHEA Grapalat"/>
        </w:rPr>
      </w:pPr>
      <w:bookmarkStart w:id="103" w:name="_Toc345447101"/>
      <w:bookmarkStart w:id="104" w:name="_Toc361930943"/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bookmarkEnd w:id="103"/>
      <w:bookmarkEnd w:id="104"/>
      <w:r w:rsidRPr="00244C4C">
        <w:rPr>
          <w:rFonts w:ascii="GHEA Grapalat" w:hAnsi="GHEA Grapalat"/>
        </w:rPr>
        <w:t xml:space="preserve"> </w:t>
      </w:r>
    </w:p>
    <w:p w:rsidR="00F3536E" w:rsidRPr="00244C4C" w:rsidRDefault="00F3536E" w:rsidP="00F82BFE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ru-RU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մարզում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գյուղատնտեսական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արտադրությունը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կազմակերպվում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գյուղացիական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ֆերմերային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տնտեսությունների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միջոցով</w:t>
      </w:r>
      <w:r w:rsidRPr="00244C4C">
        <w:rPr>
          <w:rFonts w:ascii="GHEA Grapalat" w:hAnsi="GHEA Grapalat"/>
        </w:rPr>
        <w:t xml:space="preserve">: 2008 </w:t>
      </w:r>
      <w:r w:rsidRPr="00244C4C">
        <w:rPr>
          <w:rFonts w:ascii="GHEA Grapalat" w:hAnsi="GHEA Grapalat" w:cs="Sylfaen"/>
          <w:lang w:val="ru-RU"/>
        </w:rPr>
        <w:t>թ</w:t>
      </w:r>
      <w:r w:rsidRPr="00244C4C">
        <w:rPr>
          <w:rFonts w:ascii="GHEA Grapalat" w:hAnsi="GHEA Grapalat"/>
        </w:rPr>
        <w:t>.-</w:t>
      </w:r>
      <w:r w:rsidRPr="00244C4C">
        <w:rPr>
          <w:rFonts w:ascii="GHEA Grapalat" w:hAnsi="GHEA Grapalat" w:cs="Sylfaen"/>
          <w:lang w:val="ru-RU"/>
        </w:rPr>
        <w:t>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դրությամբ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մարզում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գործո</w:t>
      </w:r>
      <w:r w:rsidRPr="00244C4C">
        <w:rPr>
          <w:rFonts w:ascii="GHEA Grapalat" w:hAnsi="GHEA Grapalat" w:cs="Sylfaen"/>
          <w:lang w:val="hy-AM"/>
        </w:rPr>
        <w:t>ղ</w:t>
      </w:r>
      <w:r w:rsidRPr="00244C4C">
        <w:rPr>
          <w:rFonts w:ascii="GHEA Grapalat" w:hAnsi="GHEA Grapalat"/>
        </w:rPr>
        <w:t xml:space="preserve"> 13,390 </w:t>
      </w:r>
      <w:r w:rsidRPr="00244C4C">
        <w:rPr>
          <w:rFonts w:ascii="GHEA Grapalat" w:hAnsi="GHEA Grapalat" w:cs="Sylfaen"/>
          <w:lang w:val="hy-AM"/>
        </w:rPr>
        <w:t>գ</w:t>
      </w:r>
      <w:r w:rsidRPr="00244C4C">
        <w:rPr>
          <w:rFonts w:ascii="GHEA Grapalat" w:hAnsi="GHEA Grapalat" w:cs="Sylfaen"/>
          <w:lang w:val="ru-RU"/>
        </w:rPr>
        <w:t>յուղացիական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տնտեսություն</w:t>
      </w:r>
      <w:r w:rsidRPr="00244C4C">
        <w:rPr>
          <w:rFonts w:ascii="GHEA Grapalat" w:hAnsi="GHEA Grapalat" w:cs="Sylfaen"/>
          <w:lang w:val="hy-AM"/>
        </w:rPr>
        <w:t>ներից</w:t>
      </w:r>
      <w:r w:rsidRPr="00244C4C">
        <w:rPr>
          <w:rFonts w:ascii="GHEA Grapalat" w:hAnsi="GHEA Grapalat"/>
          <w:lang w:val="hy-AM"/>
        </w:rPr>
        <w:t xml:space="preserve"> 229-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ru-RU"/>
        </w:rPr>
        <w:t>էի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որոնցից</w:t>
      </w:r>
      <w:r w:rsidRPr="00244C4C">
        <w:rPr>
          <w:rFonts w:ascii="GHEA Grapalat" w:hAnsi="GHEA Grapalat"/>
          <w:lang w:val="hy-AM"/>
        </w:rPr>
        <w:t xml:space="preserve"> 63-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Sylfaen"/>
          <w:lang w:val="ru-RU"/>
        </w:rPr>
        <w:t>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անասնապահությամբ</w:t>
      </w:r>
      <w:r w:rsidRPr="00244C4C">
        <w:rPr>
          <w:rFonts w:ascii="GHEA Grapalat" w:hAnsi="GHEA Grapalat"/>
          <w:lang w:val="hy-AM"/>
        </w:rPr>
        <w:t>, 55-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դաշտավարությամբ</w:t>
      </w:r>
      <w:r w:rsidRPr="00244C4C">
        <w:rPr>
          <w:rFonts w:ascii="GHEA Grapalat" w:hAnsi="GHEA Grapalat"/>
          <w:lang w:val="hy-AM"/>
        </w:rPr>
        <w:t>, 14-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այգեգործությամբ</w:t>
      </w:r>
      <w:r w:rsidRPr="00244C4C">
        <w:rPr>
          <w:rFonts w:ascii="GHEA Grapalat" w:hAnsi="GHEA Grapalat"/>
          <w:lang w:val="hy-AM"/>
        </w:rPr>
        <w:t>, 30-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մեղվապահությամբ</w:t>
      </w:r>
      <w:r w:rsidRPr="00244C4C">
        <w:rPr>
          <w:rFonts w:ascii="GHEA Grapalat" w:hAnsi="GHEA Grapalat"/>
          <w:lang w:val="hy-AM"/>
        </w:rPr>
        <w:t>, 52-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վերամշակմամբ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</w:rPr>
        <w:t>(</w:t>
      </w:r>
      <w:r w:rsidRPr="00244C4C">
        <w:rPr>
          <w:rFonts w:ascii="GHEA Grapalat" w:hAnsi="GHEA Grapalat" w:cs="Sylfaen"/>
          <w:lang w:val="hy-AM"/>
        </w:rPr>
        <w:t>կաթ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միս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հացահատիկ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պտուղ</w:t>
      </w:r>
      <w:r w:rsidRPr="00244C4C">
        <w:rPr>
          <w:rFonts w:ascii="GHEA Grapalat" w:hAnsi="GHEA Grapalat"/>
        </w:rPr>
        <w:t>)</w:t>
      </w:r>
      <w:r w:rsidRPr="00244C4C">
        <w:rPr>
          <w:rFonts w:ascii="GHEA Grapalat" w:hAnsi="GHEA Grapalat"/>
          <w:lang w:val="hy-AM"/>
        </w:rPr>
        <w:t>, 15-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սերմնարտադրությամբ</w:t>
      </w:r>
      <w:r w:rsidRPr="00244C4C">
        <w:rPr>
          <w:rFonts w:ascii="GHEA Grapalat" w:hAnsi="GHEA Grapalat"/>
          <w:lang w:val="hy-AM"/>
        </w:rPr>
        <w:t>: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Միևնույն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ժամանակ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  <w:lang w:val="ru-RU"/>
        </w:rPr>
        <w:t>հ</w:t>
      </w:r>
      <w:r w:rsidRPr="00244C4C">
        <w:rPr>
          <w:rFonts w:ascii="GHEA Grapalat" w:hAnsi="GHEA Grapalat" w:cs="Sylfaen"/>
          <w:lang w:val="hy-AM"/>
        </w:rPr>
        <w:t>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2010-2013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փաստացի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օգտագործվել</w:t>
      </w:r>
      <w:r w:rsidRPr="00244C4C">
        <w:rPr>
          <w:rFonts w:ascii="GHEA Grapalat" w:hAnsi="GHEA Grapalat"/>
          <w:lang w:val="hy-AM"/>
        </w:rPr>
        <w:t xml:space="preserve"> 11,2 </w:t>
      </w:r>
      <w:r w:rsidRPr="00244C4C">
        <w:rPr>
          <w:rFonts w:ascii="GHEA Grapalat" w:hAnsi="GHEA Grapalat" w:cs="Sylfaen"/>
          <w:lang w:val="hy-AM"/>
        </w:rPr>
        <w:t>հազ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5 </w:t>
      </w:r>
      <w:r w:rsidRPr="00244C4C">
        <w:rPr>
          <w:rFonts w:ascii="GHEA Grapalat" w:hAnsi="GHEA Grapalat" w:cs="Sylfaen"/>
          <w:lang w:val="hy-AM"/>
        </w:rPr>
        <w:t>հազ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սեփականաշնորհված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Style w:val="FootnoteReference"/>
          <w:rFonts w:ascii="GHEA Grapalat" w:hAnsi="GHEA Grapalat"/>
          <w:lang w:val="hy-AM"/>
        </w:rPr>
        <w:footnoteReference w:id="8"/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չօգտագործվող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թեքություններ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82BFE">
      <w:pPr>
        <w:rPr>
          <w:rFonts w:ascii="GHEA Grapalat" w:hAnsi="GHEA Grapalat"/>
        </w:rPr>
      </w:pPr>
    </w:p>
    <w:p w:rsidR="00F3536E" w:rsidRPr="00244C4C" w:rsidRDefault="00F3536E" w:rsidP="00F82BFE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ru-RU"/>
        </w:rPr>
        <w:t>Այստեղ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ավելորդ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չի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ևս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մեկ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անգամ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վերհիշել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այդ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գյուղացիական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ֆերմերային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տնտեսությունների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կողմից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արձանագրված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</w:t>
      </w:r>
      <w:r w:rsidRPr="00244C4C">
        <w:rPr>
          <w:rFonts w:ascii="GHEA Grapalat" w:hAnsi="GHEA Grapalat"/>
        </w:rPr>
        <w:t xml:space="preserve">. </w:t>
      </w:r>
      <w:r w:rsidRPr="00244C4C">
        <w:rPr>
          <w:rFonts w:ascii="GHEA Grapalat" w:hAnsi="GHEA Grapalat"/>
          <w:lang w:val="hy-AM"/>
        </w:rPr>
        <w:t xml:space="preserve">* (*- </w:t>
      </w:r>
      <w:r w:rsidRPr="00244C4C">
        <w:rPr>
          <w:rFonts w:ascii="GHEA Grapalat" w:hAnsi="GHEA Grapalat" w:cs="Sylfaen"/>
          <w:lang w:val="hy-AM"/>
        </w:rPr>
        <w:t>աղբյուր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ԱՎԾ</w:t>
      </w:r>
      <w:r w:rsidRPr="00244C4C">
        <w:rPr>
          <w:rFonts w:ascii="GHEA Grapalat" w:hAnsi="GHEA Grapalat"/>
          <w:lang w:val="hy-AM"/>
        </w:rPr>
        <w:t xml:space="preserve">, </w:t>
      </w:r>
      <w:hyperlink r:id="rId54" w:history="1">
        <w:r w:rsidRPr="00244C4C">
          <w:rPr>
            <w:rStyle w:val="Hyperlink"/>
            <w:rFonts w:ascii="GHEA Grapalat" w:hAnsi="GHEA Grapalat"/>
            <w:lang w:val="hy-AM"/>
          </w:rPr>
          <w:t>http://www.armstat.am/file/article/marz_12_11.pdf</w:t>
        </w:r>
      </w:hyperlink>
      <w:r w:rsidRPr="00244C4C">
        <w:rPr>
          <w:rFonts w:ascii="GHEA Grapalat" w:hAnsi="GHEA Grapalat"/>
          <w:lang w:val="hy-AM"/>
        </w:rPr>
        <w:t>)</w:t>
      </w:r>
    </w:p>
    <w:p w:rsidR="00F3536E" w:rsidRPr="00244C4C" w:rsidRDefault="00F3536E" w:rsidP="00CD51DE">
      <w:pPr>
        <w:rPr>
          <w:rFonts w:ascii="GHEA Grapalat" w:hAnsi="GHEA Grapalat" w:cs="Arian AMU"/>
          <w:i/>
          <w:lang w:val="hy-AM"/>
        </w:rPr>
      </w:pPr>
      <w:r w:rsidRPr="00244C4C">
        <w:rPr>
          <w:rFonts w:ascii="GHEA Grapalat" w:hAnsi="GHEA Grapalat" w:cs="Sylfaen"/>
          <w:i/>
          <w:lang w:val="hy-AM"/>
        </w:rPr>
        <w:t>Աղյուսակ</w:t>
      </w:r>
      <w:r w:rsidRPr="00244C4C">
        <w:rPr>
          <w:rFonts w:ascii="GHEA Grapalat" w:hAnsi="GHEA Grapalat" w:cs="Arian AMU"/>
          <w:i/>
          <w:lang w:val="hy-AM"/>
        </w:rPr>
        <w:t xml:space="preserve"> ***</w:t>
      </w:r>
    </w:p>
    <w:p w:rsidR="00F3536E" w:rsidRPr="00244C4C" w:rsidRDefault="00F3536E" w:rsidP="00CD51DE">
      <w:pPr>
        <w:autoSpaceDE w:val="0"/>
        <w:autoSpaceDN w:val="0"/>
        <w:adjustRightInd w:val="0"/>
        <w:rPr>
          <w:rFonts w:ascii="GHEA Grapalat" w:hAnsi="GHEA Grapalat" w:cs="Arian AMU"/>
          <w:i/>
          <w:lang w:val="hy-AM"/>
        </w:rPr>
      </w:pPr>
      <w:r w:rsidRPr="00244C4C">
        <w:rPr>
          <w:rFonts w:ascii="GHEA Grapalat" w:hAnsi="GHEA Grapalat" w:cs="Sylfaen"/>
          <w:i/>
          <w:lang w:val="hy-AM"/>
        </w:rPr>
        <w:t>Մարզի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գյուղատնտեսական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արտադրության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համախառն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բերքի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ծավալներն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ըստ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տարիների</w:t>
      </w:r>
      <w:r w:rsidRPr="00244C4C">
        <w:rPr>
          <w:rFonts w:ascii="GHEA Grapalat" w:hAnsi="GHEA Grapalat" w:cs="Arian AMU"/>
          <w:i/>
          <w:lang w:val="hy-AM"/>
        </w:rPr>
        <w:t xml:space="preserve">, </w:t>
      </w:r>
      <w:r w:rsidRPr="00244C4C">
        <w:rPr>
          <w:rFonts w:ascii="GHEA Grapalat" w:hAnsi="GHEA Grapalat" w:cs="Sylfaen"/>
          <w:i/>
          <w:lang w:val="hy-AM"/>
        </w:rPr>
        <w:t>հզ</w:t>
      </w:r>
      <w:r w:rsidRPr="00244C4C">
        <w:rPr>
          <w:rFonts w:ascii="GHEA Grapalat" w:hAnsi="GHEA Grapalat" w:cs="Arian AMU"/>
          <w:i/>
          <w:lang w:val="hy-AM"/>
        </w:rPr>
        <w:t xml:space="preserve">. </w:t>
      </w:r>
      <w:r w:rsidRPr="00244C4C">
        <w:rPr>
          <w:rFonts w:ascii="GHEA Grapalat" w:hAnsi="GHEA Grapalat" w:cs="Sylfaen"/>
          <w:i/>
          <w:lang w:val="hy-AM"/>
        </w:rPr>
        <w:t>տ</w:t>
      </w:r>
      <w:r w:rsidRPr="00244C4C">
        <w:rPr>
          <w:rFonts w:ascii="GHEA Grapalat" w:hAnsi="GHEA Grapalat" w:cs="Arian AMU"/>
          <w:i/>
          <w:lang w:val="hy-AM"/>
        </w:rPr>
        <w:t>.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87"/>
        <w:gridCol w:w="2887"/>
        <w:gridCol w:w="1222"/>
        <w:gridCol w:w="1222"/>
        <w:gridCol w:w="1225"/>
        <w:gridCol w:w="1223"/>
        <w:gridCol w:w="1225"/>
      </w:tblGrid>
      <w:tr w:rsidR="00F3536E" w:rsidRPr="00244C4C" w:rsidTr="00F82BFE">
        <w:tc>
          <w:tcPr>
            <w:tcW w:w="26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1497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Գյուղատնտեսական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մշակաբույսի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անվանումը</w:t>
            </w:r>
            <w:r w:rsidRPr="00244C4C">
              <w:rPr>
                <w:rFonts w:ascii="GHEA Grapalat" w:hAnsi="GHEA Grapalat" w:cs="Arian AMU"/>
                <w:lang w:val="ru-RU"/>
              </w:rPr>
              <w:t>/</w:t>
            </w:r>
            <w:r w:rsidRPr="00244C4C">
              <w:rPr>
                <w:rFonts w:ascii="GHEA Grapalat" w:hAnsi="GHEA Grapalat" w:cs="Sylfaen"/>
                <w:lang w:val="ru-RU"/>
              </w:rPr>
              <w:t>խումբը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2007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2008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2009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2010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2011</w:t>
            </w:r>
          </w:p>
        </w:tc>
      </w:tr>
      <w:tr w:rsidR="00F3536E" w:rsidRPr="00244C4C" w:rsidTr="00F82BFE">
        <w:tc>
          <w:tcPr>
            <w:tcW w:w="261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</w:t>
            </w:r>
          </w:p>
        </w:tc>
        <w:tc>
          <w:tcPr>
            <w:tcW w:w="1497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Կարտոֆիլ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31.3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33.3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32.4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23.6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27.6</w:t>
            </w:r>
          </w:p>
        </w:tc>
      </w:tr>
      <w:tr w:rsidR="00F3536E" w:rsidRPr="00244C4C" w:rsidTr="00F82BFE">
        <w:tc>
          <w:tcPr>
            <w:tcW w:w="261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</w:t>
            </w:r>
          </w:p>
        </w:tc>
        <w:tc>
          <w:tcPr>
            <w:tcW w:w="1497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Բանջարա</w:t>
            </w:r>
            <w:r w:rsidRPr="00244C4C">
              <w:rPr>
                <w:rFonts w:ascii="GHEA Grapalat" w:hAnsi="GHEA Grapalat" w:cs="Arian AMU"/>
              </w:rPr>
              <w:t>/</w:t>
            </w:r>
            <w:r w:rsidRPr="00244C4C">
              <w:rPr>
                <w:rFonts w:ascii="GHEA Grapalat" w:hAnsi="GHEA Grapalat" w:cs="Sylfaen"/>
              </w:rPr>
              <w:t>բոստանային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16.7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17.9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17.5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15.1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15.8</w:t>
            </w:r>
          </w:p>
        </w:tc>
      </w:tr>
      <w:tr w:rsidR="00F3536E" w:rsidRPr="00244C4C" w:rsidTr="00F82BFE">
        <w:tc>
          <w:tcPr>
            <w:tcW w:w="261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3</w:t>
            </w:r>
          </w:p>
        </w:tc>
        <w:tc>
          <w:tcPr>
            <w:tcW w:w="1497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Պտուղ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և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հատապտուղ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19.7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20.0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13.8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3.0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11.6</w:t>
            </w:r>
          </w:p>
        </w:tc>
      </w:tr>
      <w:tr w:rsidR="00F3536E" w:rsidRPr="00244C4C" w:rsidTr="00F82BFE">
        <w:tc>
          <w:tcPr>
            <w:tcW w:w="261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4</w:t>
            </w:r>
          </w:p>
        </w:tc>
        <w:tc>
          <w:tcPr>
            <w:tcW w:w="1497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Խաղող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1.3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1.0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1.0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0.9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0.9</w:t>
            </w:r>
          </w:p>
        </w:tc>
      </w:tr>
      <w:tr w:rsidR="00F3536E" w:rsidRPr="00244C4C" w:rsidTr="00F82BFE">
        <w:tc>
          <w:tcPr>
            <w:tcW w:w="261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5</w:t>
            </w:r>
          </w:p>
        </w:tc>
        <w:tc>
          <w:tcPr>
            <w:tcW w:w="1497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Կաթ</w:t>
            </w:r>
          </w:p>
        </w:tc>
        <w:tc>
          <w:tcPr>
            <w:tcW w:w="648" w:type="pct"/>
            <w:shd w:val="clear" w:color="auto" w:fill="D9D9D9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-/-</w:t>
            </w:r>
          </w:p>
        </w:tc>
        <w:tc>
          <w:tcPr>
            <w:tcW w:w="648" w:type="pct"/>
            <w:shd w:val="clear" w:color="auto" w:fill="D9D9D9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-/-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58.4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55.8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F82BFE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lang w:val="hy-AM"/>
              </w:rPr>
              <w:t>55.9</w:t>
            </w:r>
          </w:p>
        </w:tc>
      </w:tr>
    </w:tbl>
    <w:p w:rsidR="00F3536E" w:rsidRPr="00244C4C" w:rsidRDefault="00F3536E" w:rsidP="00CD51DE">
      <w:pPr>
        <w:autoSpaceDE w:val="0"/>
        <w:autoSpaceDN w:val="0"/>
        <w:adjustRightInd w:val="0"/>
        <w:rPr>
          <w:rFonts w:ascii="GHEA Grapalat" w:hAnsi="GHEA Grapalat"/>
          <w:color w:val="FF0000"/>
          <w:lang w:val="ru-RU"/>
        </w:rPr>
      </w:pPr>
    </w:p>
    <w:p w:rsidR="00F3536E" w:rsidRPr="00244C4C" w:rsidRDefault="00F3536E" w:rsidP="00F82BFE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ru-RU"/>
        </w:rPr>
        <w:t>Հաշվի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առնելով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նախկինում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արդեն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հիշատակված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բազմապատկիչ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գործակիցների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/>
          <w:lang w:val="ru-RU"/>
        </w:rPr>
        <w:t xml:space="preserve"> «</w:t>
      </w:r>
      <w:r w:rsidRPr="00244C4C">
        <w:rPr>
          <w:rFonts w:ascii="GHEA Grapalat" w:hAnsi="GHEA Grapalat" w:cs="Sylfaen"/>
          <w:lang w:val="ru-RU"/>
        </w:rPr>
        <w:t>չօգտագործվող</w:t>
      </w:r>
      <w:r w:rsidRPr="00244C4C">
        <w:rPr>
          <w:rFonts w:ascii="GHEA Grapalat" w:hAnsi="GHEA Grapalat"/>
          <w:lang w:val="ru-RU"/>
        </w:rPr>
        <w:t xml:space="preserve">» </w:t>
      </w:r>
      <w:r w:rsidRPr="00244C4C">
        <w:rPr>
          <w:rFonts w:ascii="GHEA Grapalat" w:hAnsi="GHEA Grapalat" w:cs="Sylfaen"/>
          <w:lang w:val="ru-RU"/>
        </w:rPr>
        <w:t>բերքի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գործոնները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կարելի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եզրակացնել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տվյալ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սառնարանային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տնտեսությունների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հաճախորդների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ցանցի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ընդգրկումը</w:t>
      </w:r>
      <w:r w:rsidRPr="00244C4C">
        <w:rPr>
          <w:rFonts w:ascii="GHEA Grapalat" w:hAnsi="GHEA Grapalat"/>
          <w:lang w:val="ru-RU"/>
        </w:rPr>
        <w:t>:</w:t>
      </w:r>
    </w:p>
    <w:p w:rsidR="00F3536E" w:rsidRPr="00244C4C" w:rsidRDefault="00F3536E" w:rsidP="00F82BFE">
      <w:pPr>
        <w:rPr>
          <w:rFonts w:ascii="GHEA Grapalat" w:hAnsi="GHEA Grapalat"/>
          <w:lang w:val="ru-RU"/>
        </w:rPr>
      </w:pPr>
    </w:p>
    <w:p w:rsidR="00F3536E" w:rsidRPr="00244C4C" w:rsidRDefault="00F3536E" w:rsidP="00F82BFE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hy-AM"/>
        </w:rPr>
        <w:t>Այսպիսով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ru-RU"/>
        </w:rPr>
        <w:t>սառնարանային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հաճախորդներ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կհանդիսանան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ru-RU"/>
        </w:rPr>
        <w:t>Սյունիքի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մարզի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բնակիչներ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ru-RU"/>
        </w:rPr>
        <w:t>զուրկ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են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ժամանակակից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սառնարանային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պահեստային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տնտեսություններ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ունենալուց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տարեց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այդ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պատճառով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կորցնում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են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բերքի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ru-RU"/>
        </w:rPr>
        <w:t>զգալի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հատվածը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բաց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թողնում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պոտենցիալ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եկամուտը</w:t>
      </w:r>
      <w:r w:rsidRPr="00244C4C">
        <w:rPr>
          <w:rFonts w:ascii="GHEA Grapalat" w:hAnsi="GHEA Grapalat"/>
          <w:lang w:val="ru-RU"/>
        </w:rPr>
        <w:t>:</w:t>
      </w:r>
    </w:p>
    <w:p w:rsidR="00F3536E" w:rsidRPr="00244C4C" w:rsidRDefault="00F3536E" w:rsidP="00F82BFE">
      <w:pPr>
        <w:rPr>
          <w:rFonts w:ascii="GHEA Grapalat" w:hAnsi="GHEA Grapalat"/>
          <w:lang w:val="ru-RU"/>
        </w:rPr>
      </w:pPr>
    </w:p>
    <w:p w:rsidR="00F3536E" w:rsidRPr="00244C4C" w:rsidRDefault="00F3536E" w:rsidP="00F82BFE">
      <w:pPr>
        <w:pStyle w:val="Heading3"/>
        <w:rPr>
          <w:rFonts w:ascii="GHEA Grapalat" w:hAnsi="GHEA Grapalat"/>
          <w:lang w:val="ru-RU"/>
        </w:rPr>
      </w:pPr>
      <w:bookmarkStart w:id="105" w:name="_Toc345447102"/>
      <w:bookmarkStart w:id="106" w:name="_Toc361930944"/>
      <w:r w:rsidRPr="00244C4C">
        <w:rPr>
          <w:rFonts w:ascii="GHEA Grapalat" w:hAnsi="GHEA Grapalat" w:cs="Sylfaen"/>
          <w:lang w:val="hy-AM"/>
        </w:rPr>
        <w:t>Ներդրումներ</w:t>
      </w:r>
      <w:bookmarkEnd w:id="105"/>
      <w:bookmarkEnd w:id="106"/>
    </w:p>
    <w:p w:rsidR="00F3536E" w:rsidRPr="00244C4C" w:rsidRDefault="00F3536E" w:rsidP="00F82BFE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Ո՞վ</w:t>
      </w:r>
    </w:p>
    <w:p w:rsidR="00F3536E" w:rsidRPr="00244C4C" w:rsidRDefault="00F3536E" w:rsidP="00F82BF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1.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Կառավարություն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մարզպետարանի</w:t>
      </w:r>
    </w:p>
    <w:p w:rsidR="00F3536E" w:rsidRPr="00244C4C" w:rsidRDefault="00F3536E" w:rsidP="00F82BF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2.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F82BF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3. </w:t>
      </w:r>
      <w:r w:rsidRPr="00244C4C">
        <w:rPr>
          <w:rFonts w:ascii="GHEA Grapalat" w:hAnsi="GHEA Grapalat" w:cs="Sylfaen"/>
          <w:lang w:val="hy-AM"/>
        </w:rPr>
        <w:t>Բանկ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F82BFE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Ինչպե՞ս</w:t>
      </w:r>
    </w:p>
    <w:p w:rsidR="00F3536E" w:rsidRPr="00244C4C" w:rsidRDefault="00F3536E" w:rsidP="00F82BFE">
      <w:pPr>
        <w:rPr>
          <w:rFonts w:ascii="GHEA Grapalat" w:hAnsi="GHEA Grapalat"/>
          <w:b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օպտիմալ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20 %`,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ամբողջովին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405,582,000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82BFE">
      <w:pPr>
        <w:rPr>
          <w:rFonts w:ascii="GHEA Grapalat" w:hAnsi="GHEA Grapalat"/>
          <w:lang w:val="hy-AM"/>
        </w:rPr>
      </w:pPr>
    </w:p>
    <w:p w:rsidR="00F3536E" w:rsidRPr="00244C4C" w:rsidRDefault="00F3536E" w:rsidP="00F82BFE">
      <w:pPr>
        <w:rPr>
          <w:rFonts w:ascii="GHEA Grapalat" w:hAnsi="GHEA Grapalat"/>
          <w:b/>
          <w:bCs/>
          <w:sz w:val="22"/>
          <w:lang w:val="hy-AM" w:eastAsia="ru-RU"/>
        </w:rPr>
      </w:pPr>
      <w:r w:rsidRPr="00244C4C">
        <w:rPr>
          <w:rFonts w:ascii="GHEA Grapalat" w:hAnsi="GHEA Grapalat" w:cs="Sylfaen"/>
          <w:lang w:val="hy-AM"/>
        </w:rPr>
        <w:t>Կրկին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օպտիմալ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50 %` 1,013,955,000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82BFE">
      <w:pPr>
        <w:rPr>
          <w:rFonts w:ascii="GHEA Grapalat" w:hAnsi="GHEA Grapalat"/>
          <w:lang w:val="hy-AM"/>
        </w:rPr>
      </w:pPr>
    </w:p>
    <w:p w:rsidR="00F3536E" w:rsidRPr="00244C4C" w:rsidRDefault="00F3536E" w:rsidP="00F82BFE">
      <w:pPr>
        <w:rPr>
          <w:rFonts w:ascii="GHEA Grapalat" w:hAnsi="GHEA Grapalat"/>
          <w:b/>
          <w:bCs/>
          <w:sz w:val="22"/>
          <w:lang w:val="hy-AM" w:eastAsia="ru-RU"/>
        </w:rPr>
      </w:pPr>
      <w:r w:rsidRPr="00244C4C">
        <w:rPr>
          <w:rFonts w:ascii="GHEA Grapalat" w:hAnsi="GHEA Grapalat" w:cs="Sylfaen"/>
          <w:lang w:val="hy-AM"/>
        </w:rPr>
        <w:t>Ծրագրով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մնացած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չափաբաժինը</w:t>
      </w:r>
      <w:r w:rsidRPr="00244C4C">
        <w:rPr>
          <w:rFonts w:ascii="GHEA Grapalat" w:hAnsi="GHEA Grapalat"/>
          <w:lang w:val="hy-AM"/>
        </w:rPr>
        <w:t>` 30 %-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(608,373,000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ներգրավման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82BFE">
      <w:pPr>
        <w:rPr>
          <w:rFonts w:ascii="GHEA Grapalat" w:hAnsi="GHEA Grapalat"/>
          <w:lang w:val="hy-AM"/>
        </w:rPr>
      </w:pPr>
    </w:p>
    <w:p w:rsidR="00F3536E" w:rsidRPr="00244C4C" w:rsidRDefault="00F3536E" w:rsidP="00F82BFE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Ի՞նչ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գնվելու</w:t>
      </w:r>
    </w:p>
    <w:p w:rsidR="00F3536E" w:rsidRPr="00244C4C" w:rsidRDefault="00F3536E" w:rsidP="00F82BF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ուղղությունների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բաշխվածքն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տեսքը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F82BF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1. </w:t>
      </w:r>
      <w:r w:rsidRPr="00244C4C">
        <w:rPr>
          <w:rFonts w:ascii="GHEA Grapalat" w:hAnsi="GHEA Grapalat" w:cs="Sylfaen"/>
          <w:lang w:val="hy-AM"/>
        </w:rPr>
        <w:t>Հող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շենքեր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շինություններ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բարելավում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փորձագետների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զրույցների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ֆորմատով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նպատակահարմար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շենք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շինությունների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վարձակալության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հոդվածով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կատարվելու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82BFE">
      <w:pPr>
        <w:rPr>
          <w:rFonts w:ascii="GHEA Grapalat" w:hAnsi="GHEA Grapalat"/>
          <w:lang w:val="hy-AM"/>
        </w:rPr>
      </w:pPr>
    </w:p>
    <w:p w:rsidR="00F3536E" w:rsidRPr="00244C4C" w:rsidRDefault="00F3536E" w:rsidP="00F82BFE">
      <w:pPr>
        <w:rPr>
          <w:rFonts w:ascii="GHEA Grapalat" w:hAnsi="GHEA Grapalat"/>
          <w:sz w:val="22"/>
          <w:lang w:val="hy-AM" w:eastAsia="ru-RU"/>
        </w:rPr>
      </w:pPr>
      <w:r w:rsidRPr="00244C4C">
        <w:rPr>
          <w:rFonts w:ascii="GHEA Grapalat" w:hAnsi="GHEA Grapalat"/>
          <w:lang w:val="hy-AM"/>
        </w:rPr>
        <w:t xml:space="preserve">2. </w:t>
      </w:r>
      <w:r w:rsidRPr="00244C4C">
        <w:rPr>
          <w:rFonts w:ascii="GHEA Grapalat" w:hAnsi="GHEA Grapalat" w:cs="Sylfaen"/>
          <w:lang w:val="hy-AM"/>
        </w:rPr>
        <w:t>Ձեռքբերվող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սառնարանային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). 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տիպային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սառնարանային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կառուցման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եղած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հարմարեցման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200 </w:t>
      </w:r>
      <w:r w:rsidRPr="00244C4C">
        <w:rPr>
          <w:rFonts w:ascii="GHEA Grapalat" w:hAnsi="GHEA Grapalat" w:cs="Sylfaen"/>
          <w:lang w:val="hy-AM"/>
        </w:rPr>
        <w:t>ԱՄՆ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դոլարին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համարժեք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շենքի</w:t>
      </w:r>
      <w:r w:rsidRPr="00244C4C">
        <w:rPr>
          <w:rFonts w:ascii="GHEA Grapalat" w:hAnsi="GHEA Grapalat"/>
          <w:lang w:val="hy-AM"/>
        </w:rPr>
        <w:t xml:space="preserve"> 1 </w:t>
      </w:r>
      <w:r w:rsidRPr="00244C4C">
        <w:rPr>
          <w:rFonts w:ascii="GHEA Grapalat" w:hAnsi="GHEA Grapalat" w:cs="Sylfaen"/>
          <w:lang w:val="hy-AM"/>
        </w:rPr>
        <w:t>քմ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դիմաց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շրջանակներում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տիպային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համարվում</w:t>
      </w:r>
      <w:r w:rsidRPr="00244C4C">
        <w:rPr>
          <w:rFonts w:ascii="GHEA Grapalat" w:hAnsi="GHEA Grapalat"/>
          <w:lang w:val="hy-AM"/>
        </w:rPr>
        <w:t xml:space="preserve"> 1,500 </w:t>
      </w:r>
      <w:r w:rsidRPr="00244C4C">
        <w:rPr>
          <w:rFonts w:ascii="GHEA Grapalat" w:hAnsi="GHEA Grapalat" w:cs="Sylfaen"/>
          <w:lang w:val="hy-AM"/>
        </w:rPr>
        <w:t>քմ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առմամբ</w:t>
      </w:r>
      <w:r w:rsidRPr="00244C4C">
        <w:rPr>
          <w:rFonts w:ascii="GHEA Grapalat" w:hAnsi="GHEA Grapalat"/>
          <w:lang w:val="hy-AM"/>
        </w:rPr>
        <w:t xml:space="preserve"> 13 </w:t>
      </w:r>
      <w:r w:rsidRPr="00244C4C">
        <w:rPr>
          <w:rFonts w:ascii="GHEA Grapalat" w:hAnsi="GHEA Grapalat" w:cs="Sylfaen"/>
          <w:lang w:val="hy-AM"/>
        </w:rPr>
        <w:t>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ընդամենը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հոդվածով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կկազմեն</w:t>
      </w:r>
      <w:r w:rsidRPr="00244C4C">
        <w:rPr>
          <w:rFonts w:ascii="GHEA Grapalat" w:hAnsi="GHEA Grapalat"/>
          <w:lang w:val="hy-AM"/>
        </w:rPr>
        <w:t xml:space="preserve"> 1,587,300,000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* (*- </w:t>
      </w:r>
      <w:r w:rsidRPr="00244C4C">
        <w:rPr>
          <w:rFonts w:ascii="GHEA Grapalat" w:hAnsi="GHEA Grapalat" w:cs="Sylfaen"/>
          <w:lang w:val="hy-AM"/>
        </w:rPr>
        <w:t>Փոխարկված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` 1 </w:t>
      </w:r>
      <w:r w:rsidRPr="00244C4C">
        <w:rPr>
          <w:rFonts w:ascii="GHEA Grapalat" w:hAnsi="GHEA Grapalat" w:cs="Sylfaen"/>
          <w:lang w:val="hy-AM"/>
        </w:rPr>
        <w:t>ԱՄՆ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դոլար</w:t>
      </w:r>
      <w:r w:rsidRPr="00244C4C">
        <w:rPr>
          <w:rFonts w:ascii="GHEA Grapalat" w:hAnsi="GHEA Grapalat"/>
          <w:lang w:val="hy-AM"/>
        </w:rPr>
        <w:t xml:space="preserve">= 407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փոխարժեքով</w:t>
      </w:r>
      <w:r w:rsidRPr="00244C4C">
        <w:rPr>
          <w:rFonts w:ascii="GHEA Grapalat" w:hAnsi="GHEA Grapalat"/>
          <w:lang w:val="hy-AM"/>
        </w:rPr>
        <w:t>):</w:t>
      </w:r>
    </w:p>
    <w:p w:rsidR="00F3536E" w:rsidRPr="00244C4C" w:rsidRDefault="00F3536E" w:rsidP="00F82BFE">
      <w:pPr>
        <w:rPr>
          <w:rFonts w:ascii="GHEA Grapalat" w:hAnsi="GHEA Grapalat"/>
          <w:lang w:val="hy-AM"/>
        </w:rPr>
      </w:pPr>
    </w:p>
    <w:p w:rsidR="00F3536E" w:rsidRPr="00244C4C" w:rsidRDefault="00F3536E" w:rsidP="00F82BFE">
      <w:pPr>
        <w:rPr>
          <w:rFonts w:ascii="GHEA Grapalat" w:hAnsi="GHEA Grapalat"/>
        </w:rPr>
      </w:pPr>
      <w:r w:rsidRPr="00244C4C">
        <w:rPr>
          <w:rFonts w:ascii="GHEA Grapalat" w:hAnsi="GHEA Grapalat"/>
          <w:lang w:val="hy-AM"/>
        </w:rPr>
        <w:t xml:space="preserve">3.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</w:t>
      </w:r>
      <w:r w:rsidRPr="00244C4C">
        <w:rPr>
          <w:rFonts w:ascii="GHEA Grapalat" w:hAnsi="GHEA Grapalat" w:cs="Sylfaen"/>
          <w:lang w:val="hy-AM"/>
        </w:rPr>
        <w:t>րանսպորտային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F82BFE">
      <w:pPr>
        <w:rPr>
          <w:rFonts w:ascii="GHEA Grapalat" w:hAnsi="GHEA Grapalat"/>
          <w:sz w:val="10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555"/>
        <w:gridCol w:w="3899"/>
        <w:gridCol w:w="1461"/>
        <w:gridCol w:w="1809"/>
        <w:gridCol w:w="1767"/>
      </w:tblGrid>
      <w:tr w:rsidR="00F3536E" w:rsidRPr="00244C4C" w:rsidTr="00F82BFE">
        <w:tc>
          <w:tcPr>
            <w:tcW w:w="296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NN</w:t>
            </w:r>
          </w:p>
        </w:tc>
        <w:tc>
          <w:tcPr>
            <w:tcW w:w="2057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Տրանսպորտային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միջոցի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անվանումը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նշանակությունը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Ընդհանուր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քանակը</w:t>
            </w:r>
          </w:p>
        </w:tc>
        <w:tc>
          <w:tcPr>
            <w:tcW w:w="956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Միավորի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շուկայական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գինը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</w:rPr>
              <w:t>(</w:t>
            </w:r>
            <w:r w:rsidRPr="00244C4C">
              <w:rPr>
                <w:rFonts w:ascii="GHEA Grapalat" w:hAnsi="GHEA Grapalat" w:cs="Sylfaen"/>
              </w:rPr>
              <w:t>դրամ</w:t>
            </w:r>
            <w:r w:rsidRPr="00244C4C">
              <w:rPr>
                <w:rFonts w:ascii="GHEA Grapalat" w:hAnsi="GHEA Grapalat"/>
              </w:rPr>
              <w:t xml:space="preserve">) * </w:t>
            </w:r>
          </w:p>
        </w:tc>
        <w:tc>
          <w:tcPr>
            <w:tcW w:w="93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Ընդհանուր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գումար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(</w:t>
            </w:r>
            <w:r w:rsidRPr="00244C4C">
              <w:rPr>
                <w:rFonts w:ascii="GHEA Grapalat" w:hAnsi="GHEA Grapalat" w:cs="Sylfaen"/>
                <w:lang w:val="ru-RU"/>
              </w:rPr>
              <w:t>դրամ</w:t>
            </w:r>
            <w:r w:rsidRPr="00244C4C">
              <w:rPr>
                <w:rFonts w:ascii="GHEA Grapalat" w:hAnsi="GHEA Grapalat"/>
                <w:lang w:val="hy-AM"/>
              </w:rPr>
              <w:t>)</w:t>
            </w:r>
          </w:p>
        </w:tc>
      </w:tr>
      <w:tr w:rsidR="00F3536E" w:rsidRPr="00244C4C" w:rsidTr="00F82BFE">
        <w:tc>
          <w:tcPr>
            <w:tcW w:w="296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2057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Ռեֆրիժերատոր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MAN TGA 26.430 E4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956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20 350 000</w:t>
            </w:r>
          </w:p>
        </w:tc>
        <w:tc>
          <w:tcPr>
            <w:tcW w:w="93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101 750 000</w:t>
            </w:r>
          </w:p>
        </w:tc>
      </w:tr>
      <w:tr w:rsidR="00F3536E" w:rsidRPr="00244C4C" w:rsidTr="00F82BFE">
        <w:tc>
          <w:tcPr>
            <w:tcW w:w="296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</w:rPr>
            </w:pPr>
          </w:p>
        </w:tc>
        <w:tc>
          <w:tcPr>
            <w:tcW w:w="2057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lang w:val="hy-AM"/>
              </w:rPr>
              <w:t>`</w:t>
            </w:r>
          </w:p>
        </w:tc>
        <w:tc>
          <w:tcPr>
            <w:tcW w:w="757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56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934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101 750 000</w:t>
            </w:r>
          </w:p>
        </w:tc>
      </w:tr>
    </w:tbl>
    <w:p w:rsidR="00F3536E" w:rsidRPr="00244C4C" w:rsidRDefault="00F3536E" w:rsidP="00CD51DE">
      <w:pPr>
        <w:rPr>
          <w:rFonts w:ascii="GHEA Grapalat" w:hAnsi="GHEA Grapalat"/>
          <w:color w:val="FF0000"/>
          <w:lang w:val="hy-AM"/>
        </w:rPr>
      </w:pPr>
    </w:p>
    <w:p w:rsidR="00F3536E" w:rsidRPr="00244C4C" w:rsidRDefault="00F3536E" w:rsidP="00F82BF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Այսպիսով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13 </w:t>
      </w:r>
      <w:r w:rsidRPr="00244C4C">
        <w:rPr>
          <w:rFonts w:ascii="GHEA Grapalat" w:hAnsi="GHEA Grapalat" w:cs="Sylfaen"/>
          <w:lang w:val="hy-AM"/>
        </w:rPr>
        <w:t>սառնարանային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ձեռքբերվող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ավտոտրանսպորտային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101 750 000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82BF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4. </w:t>
      </w:r>
      <w:r w:rsidRPr="00244C4C">
        <w:rPr>
          <w:rFonts w:ascii="GHEA Grapalat" w:hAnsi="GHEA Grapalat" w:cs="Sylfaen"/>
          <w:lang w:val="hy-AM"/>
        </w:rPr>
        <w:t>Աշխատուժի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հանդեպ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ժամանակաշրջանում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աշխատավարձերի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21,400,000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ֆոնդի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82BF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5. </w:t>
      </w: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բիզնեսի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ավտոտրանսպորտային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նյութերի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</w:t>
      </w:r>
      <w:r w:rsidRPr="00244C4C">
        <w:rPr>
          <w:rFonts w:ascii="GHEA Grapalat" w:hAnsi="GHEA Grapalat"/>
          <w:lang w:val="hy-AM"/>
        </w:rPr>
        <w:t xml:space="preserve"> 317,460,000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ձեռքբերվող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ագրեգատների</w:t>
      </w:r>
      <w:r w:rsidRPr="00244C4C">
        <w:rPr>
          <w:rFonts w:ascii="GHEA Grapalat" w:hAnsi="GHEA Grapalat"/>
          <w:lang w:val="hy-AM"/>
        </w:rPr>
        <w:t xml:space="preserve"> 20%-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/>
          <w:lang w:val="hy-AM"/>
        </w:rPr>
        <w:t>):</w:t>
      </w:r>
    </w:p>
    <w:p w:rsidR="00F3536E" w:rsidRPr="00244C4C" w:rsidRDefault="00F3536E" w:rsidP="00F82BFE">
      <w:pPr>
        <w:pStyle w:val="Heading3"/>
        <w:rPr>
          <w:rFonts w:ascii="GHEA Grapalat" w:hAnsi="GHEA Grapalat"/>
          <w:lang w:val="hy-AM"/>
        </w:rPr>
      </w:pPr>
      <w:bookmarkStart w:id="107" w:name="_Toc345447103"/>
      <w:bookmarkStart w:id="108" w:name="_Toc361930945"/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կառավարում</w:t>
      </w:r>
      <w:bookmarkEnd w:id="107"/>
      <w:bookmarkEnd w:id="108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F82BFE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Կազմակերպաիրավական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ձևը</w:t>
      </w:r>
    </w:p>
    <w:p w:rsidR="00F3536E" w:rsidRPr="00F6081A" w:rsidRDefault="00F3536E" w:rsidP="00D41408">
      <w:pPr>
        <w:spacing w:before="120" w:line="240" w:lineRule="auto"/>
        <w:rPr>
          <w:rFonts w:ascii="GHEA Grapalat" w:hAnsi="GHEA Grapalat" w:cs="Sylfaen"/>
          <w:szCs w:val="24"/>
          <w:lang w:val="hy-AM"/>
        </w:rPr>
      </w:pPr>
      <w:r w:rsidRPr="00244C4C">
        <w:rPr>
          <w:rFonts w:ascii="GHEA Grapalat" w:hAnsi="GHEA Grapalat" w:cs="Sylfaen"/>
          <w:lang w:val="hy-AM"/>
        </w:rPr>
        <w:t>Կազմակերպական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Փակ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Բաժնետիրական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Ընկերություն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ՓԲԸ</w:t>
      </w:r>
      <w:r w:rsidRPr="00244C4C">
        <w:rPr>
          <w:rFonts w:ascii="GHEA Grapalat" w:hAnsi="GHEA Grapalat"/>
          <w:lang w:val="hy-AM"/>
        </w:rPr>
        <w:t>)</w:t>
      </w:r>
      <w:r w:rsidRPr="00D41408">
        <w:rPr>
          <w:rFonts w:ascii="GHEA Grapalat" w:hAnsi="GHEA Grapalat"/>
          <w:lang w:val="hy-AM"/>
        </w:rPr>
        <w:t>:</w:t>
      </w:r>
      <w:r w:rsidRPr="00244C4C">
        <w:rPr>
          <w:rFonts w:ascii="GHEA Grapalat" w:hAnsi="GHEA Grapalat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Ֆինանսավորում</w:t>
      </w:r>
      <w:r w:rsidRPr="00D41408">
        <w:rPr>
          <w:rFonts w:ascii="GHEA Grapalat" w:hAnsi="GHEA Grapalat" w:cs="Sylfaen"/>
          <w:szCs w:val="24"/>
          <w:lang w:val="hy-AM"/>
        </w:rPr>
        <w:t>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առաջարկվում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է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կատարել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ներդրումային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կապիտալի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համաֆինանսավորման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միջոցով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որը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իրականացնելու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համար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առաջարկվում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է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ստեղծել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զարգացման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հիմնադրամ</w:t>
      </w:r>
      <w:r w:rsidRPr="00D14BC2">
        <w:rPr>
          <w:rFonts w:ascii="GHEA Grapalat" w:hAnsi="GHEA Grapalat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Հիմնադրամի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ներդրումային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միջոցները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նախատեսվում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է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ձևավորել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պետական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և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հովանավորների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կողմից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ներդրվող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միջոցներից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ստեղծելով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անհրաժեշտ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չափի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դրամագլուխ</w:t>
      </w:r>
      <w:r w:rsidRPr="00D41408">
        <w:rPr>
          <w:rFonts w:ascii="GHEA Grapalat" w:hAnsi="GHEA Grapalat" w:cs="Sylfaen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Հիմնադրամի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մասնակցությունը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նոր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ստեղծվող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ձեռնարկությունների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կապիտալի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մեջ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կլինի</w:t>
      </w:r>
      <w:r w:rsidRPr="00D14BC2">
        <w:rPr>
          <w:rFonts w:ascii="GHEA Grapalat" w:hAnsi="GHEA Grapalat"/>
          <w:szCs w:val="24"/>
          <w:lang w:val="hy-AM"/>
        </w:rPr>
        <w:t xml:space="preserve"> 20%-</w:t>
      </w:r>
      <w:r w:rsidRPr="00D14BC2">
        <w:rPr>
          <w:rFonts w:ascii="GHEA Grapalat" w:hAnsi="GHEA Grapalat" w:cs="Sylfaen"/>
          <w:szCs w:val="24"/>
          <w:lang w:val="hy-AM"/>
        </w:rPr>
        <w:t>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սահմաններում</w:t>
      </w:r>
      <w:r w:rsidRPr="00D14BC2">
        <w:rPr>
          <w:rFonts w:ascii="GHEA Grapalat" w:hAnsi="GHEA Grapalat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Անհրաժեշտ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կապիտալի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ևս</w:t>
      </w:r>
      <w:r w:rsidRPr="00D14BC2">
        <w:rPr>
          <w:rFonts w:ascii="GHEA Grapalat" w:hAnsi="GHEA Grapalat"/>
          <w:szCs w:val="24"/>
          <w:lang w:val="hy-AM"/>
        </w:rPr>
        <w:t xml:space="preserve"> 30%-</w:t>
      </w:r>
      <w:r w:rsidRPr="00D14BC2">
        <w:rPr>
          <w:rFonts w:ascii="GHEA Grapalat" w:hAnsi="GHEA Grapalat" w:cs="Sylfaen"/>
          <w:szCs w:val="24"/>
          <w:lang w:val="hy-AM"/>
        </w:rPr>
        <w:t>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կտրամադրվի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մասնավոր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բանկերի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կողմից</w:t>
      </w:r>
      <w:r w:rsidRPr="00D14BC2">
        <w:rPr>
          <w:rFonts w:ascii="GHEA Grapalat" w:hAnsi="GHEA Grapalat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Հիմնադրամը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կհամագործակցի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հայաստանյան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բանկերից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մեկի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քանիսի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հետ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որպեսզի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նրանք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առավել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բարենպաստ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պայմաններ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առաջարկեն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մարզի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դիվերսիֆիկացման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ծրագրի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շրջանակներում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ստեղծվող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ձեռնարկություններին</w:t>
      </w:r>
      <w:r w:rsidRPr="00D14BC2">
        <w:rPr>
          <w:rFonts w:ascii="GHEA Grapalat" w:hAnsi="GHEA Grapalat"/>
          <w:szCs w:val="24"/>
          <w:lang w:val="hy-AM"/>
        </w:rPr>
        <w:t xml:space="preserve">:   </w:t>
      </w:r>
      <w:r w:rsidRPr="00D14BC2">
        <w:rPr>
          <w:rFonts w:ascii="GHEA Grapalat" w:hAnsi="GHEA Grapalat" w:cs="Sylfaen"/>
          <w:szCs w:val="24"/>
          <w:lang w:val="hy-AM"/>
        </w:rPr>
        <w:t>Այսպիսի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բարենպաստ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պայմաններ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ստեղծելուց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հետո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ակնկալվում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է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մասնավոր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հատվածի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կողմից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առավել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մեծ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հետաքրքրություն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Սյունիքում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ներդրումներ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կատարելու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նկատմամբ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ինչը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կդառնա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դիվերսիֆիկացման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ծրագրի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իրականացման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հաջողության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հիմքը</w:t>
      </w:r>
      <w:r w:rsidRPr="00D14BC2">
        <w:rPr>
          <w:rFonts w:ascii="GHEA Grapalat" w:hAnsi="GHEA Grapalat"/>
          <w:szCs w:val="24"/>
          <w:lang w:val="hy-AM"/>
        </w:rPr>
        <w:t xml:space="preserve">: </w:t>
      </w:r>
      <w:r w:rsidRPr="00D14BC2">
        <w:rPr>
          <w:rFonts w:ascii="GHEA Grapalat" w:hAnsi="GHEA Grapalat" w:cs="Sylfaen"/>
          <w:szCs w:val="24"/>
          <w:lang w:val="hy-AM"/>
        </w:rPr>
        <w:t>Ներդրողները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կկատարեն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ֆինանսավորման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մնացած</w:t>
      </w:r>
      <w:r w:rsidRPr="00D14BC2">
        <w:rPr>
          <w:rFonts w:ascii="GHEA Grapalat" w:hAnsi="GHEA Grapalat"/>
          <w:szCs w:val="24"/>
          <w:lang w:val="hy-AM"/>
        </w:rPr>
        <w:t xml:space="preserve"> 50%-</w:t>
      </w:r>
      <w:r w:rsidRPr="00D14BC2">
        <w:rPr>
          <w:rFonts w:ascii="GHEA Grapalat" w:hAnsi="GHEA Grapalat" w:cs="Sylfaen"/>
          <w:szCs w:val="24"/>
          <w:lang w:val="hy-AM"/>
        </w:rPr>
        <w:t>ը</w:t>
      </w:r>
      <w:r w:rsidRPr="00D14BC2">
        <w:rPr>
          <w:rFonts w:ascii="GHEA Grapalat" w:hAnsi="GHEA Grapalat"/>
          <w:szCs w:val="24"/>
          <w:lang w:val="hy-AM"/>
        </w:rPr>
        <w:t xml:space="preserve">:  </w:t>
      </w:r>
      <w:r w:rsidRPr="00D14BC2">
        <w:rPr>
          <w:rFonts w:ascii="GHEA Grapalat" w:hAnsi="GHEA Grapalat" w:cs="Sylfaen"/>
          <w:szCs w:val="24"/>
          <w:lang w:val="hy-AM"/>
        </w:rPr>
        <w:t>Ծրագրի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մեկնարկից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հետո</w:t>
      </w:r>
      <w:r w:rsidRPr="00D14BC2">
        <w:rPr>
          <w:rFonts w:ascii="GHEA Grapalat" w:hAnsi="GHEA Grapalat"/>
          <w:szCs w:val="24"/>
          <w:lang w:val="hy-AM"/>
        </w:rPr>
        <w:t xml:space="preserve"> 3-5 </w:t>
      </w:r>
      <w:r w:rsidRPr="00D14BC2">
        <w:rPr>
          <w:rFonts w:ascii="GHEA Grapalat" w:hAnsi="GHEA Grapalat" w:cs="Sylfaen"/>
          <w:szCs w:val="24"/>
          <w:lang w:val="hy-AM"/>
        </w:rPr>
        <w:t>տարիների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ընթացքում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իսկ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առանջին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դեպքերում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մինչև</w:t>
      </w:r>
      <w:r w:rsidRPr="00D14BC2">
        <w:rPr>
          <w:rFonts w:ascii="GHEA Grapalat" w:hAnsi="GHEA Grapalat"/>
          <w:szCs w:val="24"/>
          <w:lang w:val="hy-AM"/>
        </w:rPr>
        <w:t xml:space="preserve"> 10 </w:t>
      </w:r>
      <w:r w:rsidRPr="00D14BC2">
        <w:rPr>
          <w:rFonts w:ascii="GHEA Grapalat" w:hAnsi="GHEA Grapalat" w:cs="Sylfaen"/>
          <w:szCs w:val="24"/>
          <w:lang w:val="hy-AM"/>
        </w:rPr>
        <w:t>տարիների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ընթացքում</w:t>
      </w:r>
      <w:r w:rsidRPr="00D14BC2">
        <w:rPr>
          <w:rFonts w:ascii="GHEA Grapalat" w:hAnsi="GHEA Grapalat"/>
          <w:szCs w:val="24"/>
          <w:lang w:val="hy-AM"/>
        </w:rPr>
        <w:t xml:space="preserve">, </w:t>
      </w:r>
      <w:r w:rsidRPr="00D14BC2">
        <w:rPr>
          <w:rFonts w:ascii="GHEA Grapalat" w:hAnsi="GHEA Grapalat" w:cs="Sylfaen"/>
          <w:szCs w:val="24"/>
          <w:lang w:val="hy-AM"/>
        </w:rPr>
        <w:t>հիմնադրամը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կդադարեցնի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ձեռնարկություններում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մասնակցությունը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իր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բաժնեմասը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ետ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վաճառելով</w:t>
      </w:r>
      <w:r w:rsidRPr="00D14BC2">
        <w:rPr>
          <w:rFonts w:ascii="GHEA Grapalat" w:hAnsi="GHEA Grapalat"/>
          <w:szCs w:val="24"/>
          <w:lang w:val="hy-AM"/>
        </w:rPr>
        <w:t xml:space="preserve"> </w:t>
      </w:r>
      <w:r w:rsidRPr="00D14BC2">
        <w:rPr>
          <w:rFonts w:ascii="GHEA Grapalat" w:hAnsi="GHEA Grapalat" w:cs="Sylfaen"/>
          <w:szCs w:val="24"/>
          <w:lang w:val="hy-AM"/>
        </w:rPr>
        <w:t>ձեռնարկությանը</w:t>
      </w:r>
      <w:r w:rsidRPr="00D14BC2">
        <w:rPr>
          <w:rFonts w:ascii="GHEA Grapalat" w:hAnsi="GHEA Grapalat"/>
          <w:szCs w:val="24"/>
          <w:lang w:val="hy-AM"/>
        </w:rPr>
        <w:t>:</w:t>
      </w:r>
    </w:p>
    <w:p w:rsidR="00F3536E" w:rsidRPr="00244C4C" w:rsidRDefault="00F3536E" w:rsidP="00F82BFE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F82BF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Գլխավոր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տնօրեն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իրականացնում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ղեկավարումը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սահմանում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ուղղությունները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վերահսկում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օղակի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թիմի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մենեջերների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ընդունում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ազատում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սահմանում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պարտականությունների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ուղղորդում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82BFE">
      <w:pPr>
        <w:rPr>
          <w:rFonts w:ascii="GHEA Grapalat" w:hAnsi="GHEA Grapalat"/>
          <w:lang w:val="hy-AM"/>
        </w:rPr>
      </w:pPr>
    </w:p>
    <w:p w:rsidR="00F3536E" w:rsidRPr="00244C4C" w:rsidRDefault="00F3536E" w:rsidP="00F82BF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Փոխտնօրեն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Գլխավոր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ճարտարագետ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պատասխանատուն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սառնարանային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գործընթացի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անխափանությունը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պատասխանատու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ձեռքբերման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կազմակերպում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առօրյա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82BFE">
      <w:pPr>
        <w:rPr>
          <w:rFonts w:ascii="GHEA Grapalat" w:hAnsi="GHEA Grapalat"/>
          <w:lang w:val="hy-AM"/>
        </w:rPr>
      </w:pPr>
    </w:p>
    <w:p w:rsidR="00F3536E" w:rsidRPr="00244C4C" w:rsidRDefault="00F3536E" w:rsidP="00F82BF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կառավարիչ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անմիջական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պատասխանատուն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ստորաբաժանման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առօրյա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օպերատիվ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ղեկավարումը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82BF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Ֆինանսիստ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հաշվապահ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իրականացնում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ֆինանսահաշվապահական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անխափան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փաստաթղթավորման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օրենսդրությանը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82BFE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/>
      </w:tblPr>
      <w:tblGrid>
        <w:gridCol w:w="2778"/>
        <w:gridCol w:w="854"/>
        <w:gridCol w:w="1167"/>
        <w:gridCol w:w="3054"/>
        <w:gridCol w:w="1692"/>
      </w:tblGrid>
      <w:tr w:rsidR="00F3536E" w:rsidRPr="00244C4C" w:rsidTr="00F82BFE">
        <w:trPr>
          <w:trHeight w:val="256"/>
        </w:trPr>
        <w:tc>
          <w:tcPr>
            <w:tcW w:w="139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Հաստիքի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անվանում</w:t>
            </w:r>
          </w:p>
        </w:tc>
        <w:tc>
          <w:tcPr>
            <w:tcW w:w="502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</w:p>
        </w:tc>
        <w:tc>
          <w:tcPr>
            <w:tcW w:w="652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Մշտական</w:t>
            </w:r>
          </w:p>
        </w:tc>
        <w:tc>
          <w:tcPr>
            <w:tcW w:w="1531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Ժամանակավոր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սեզոնային</w:t>
            </w:r>
          </w:p>
        </w:tc>
        <w:tc>
          <w:tcPr>
            <w:tcW w:w="917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Որակավորված</w:t>
            </w:r>
          </w:p>
        </w:tc>
      </w:tr>
      <w:tr w:rsidR="00F3536E" w:rsidRPr="00244C4C" w:rsidTr="00F82BFE">
        <w:trPr>
          <w:trHeight w:val="334"/>
        </w:trPr>
        <w:tc>
          <w:tcPr>
            <w:tcW w:w="1399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Ղեկավար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անձնակազմ</w:t>
            </w:r>
          </w:p>
        </w:tc>
        <w:tc>
          <w:tcPr>
            <w:tcW w:w="502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652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531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0</w:t>
            </w:r>
          </w:p>
        </w:tc>
        <w:tc>
          <w:tcPr>
            <w:tcW w:w="917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</w:tr>
      <w:tr w:rsidR="00F3536E" w:rsidRPr="00244C4C" w:rsidTr="00F82BFE">
        <w:trPr>
          <w:trHeight w:val="334"/>
        </w:trPr>
        <w:tc>
          <w:tcPr>
            <w:tcW w:w="1399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Փոխտնօրեն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Գլխավոր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ճարտարագետ</w:t>
            </w:r>
          </w:p>
        </w:tc>
        <w:tc>
          <w:tcPr>
            <w:tcW w:w="502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652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1531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0</w:t>
            </w:r>
          </w:p>
        </w:tc>
        <w:tc>
          <w:tcPr>
            <w:tcW w:w="917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</w:tr>
      <w:tr w:rsidR="00F3536E" w:rsidRPr="00244C4C" w:rsidTr="00F82BFE">
        <w:trPr>
          <w:trHeight w:val="334"/>
        </w:trPr>
        <w:tc>
          <w:tcPr>
            <w:tcW w:w="1399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Ֆինանսիստ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հաշվապահ</w:t>
            </w:r>
          </w:p>
        </w:tc>
        <w:tc>
          <w:tcPr>
            <w:tcW w:w="502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652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1531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0</w:t>
            </w:r>
          </w:p>
        </w:tc>
        <w:tc>
          <w:tcPr>
            <w:tcW w:w="917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</w:tr>
      <w:tr w:rsidR="00F3536E" w:rsidRPr="00244C4C" w:rsidTr="00F82BFE">
        <w:trPr>
          <w:trHeight w:val="284"/>
        </w:trPr>
        <w:tc>
          <w:tcPr>
            <w:tcW w:w="1399" w:type="pct"/>
            <w:vAlign w:val="center"/>
          </w:tcPr>
          <w:p w:rsidR="00F3536E" w:rsidRPr="00244C4C" w:rsidRDefault="00F3536E" w:rsidP="00F82BFE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Տարածքային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կառույցների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մենեջերներ</w:t>
            </w:r>
          </w:p>
        </w:tc>
        <w:tc>
          <w:tcPr>
            <w:tcW w:w="502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13</w:t>
            </w:r>
          </w:p>
        </w:tc>
        <w:tc>
          <w:tcPr>
            <w:tcW w:w="652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13</w:t>
            </w:r>
          </w:p>
        </w:tc>
        <w:tc>
          <w:tcPr>
            <w:tcW w:w="1531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0</w:t>
            </w:r>
          </w:p>
        </w:tc>
        <w:tc>
          <w:tcPr>
            <w:tcW w:w="917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13</w:t>
            </w:r>
          </w:p>
        </w:tc>
      </w:tr>
    </w:tbl>
    <w:p w:rsidR="00F3536E" w:rsidRPr="00244C4C" w:rsidRDefault="00F3536E" w:rsidP="00F82BFE">
      <w:pPr>
        <w:pStyle w:val="Heading3"/>
        <w:rPr>
          <w:rFonts w:ascii="GHEA Grapalat" w:hAnsi="GHEA Grapalat"/>
        </w:rPr>
      </w:pPr>
      <w:bookmarkStart w:id="109" w:name="_Toc345447104"/>
      <w:bookmarkStart w:id="110" w:name="_Toc361930946"/>
      <w:r w:rsidRPr="00244C4C">
        <w:rPr>
          <w:rFonts w:ascii="GHEA Grapalat" w:hAnsi="GHEA Grapalat"/>
          <w:lang w:val="hy-AM"/>
        </w:rPr>
        <w:t>inputs</w:t>
      </w:r>
      <w:r w:rsidRPr="00244C4C">
        <w:rPr>
          <w:rFonts w:ascii="GHEA Grapalat" w:hAnsi="GHEA Grapalat"/>
        </w:rPr>
        <w:t xml:space="preserve"> (</w:t>
      </w:r>
      <w:r w:rsidRPr="00244C4C">
        <w:rPr>
          <w:rFonts w:ascii="GHEA Grapalat" w:hAnsi="GHEA Grapalat" w:cs="Sylfaen"/>
        </w:rPr>
        <w:t>աշխատուժի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հումքի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ներդրումներ</w:t>
      </w:r>
      <w:r w:rsidRPr="00244C4C">
        <w:rPr>
          <w:rFonts w:ascii="GHEA Grapalat" w:hAnsi="GHEA Grapalat"/>
        </w:rPr>
        <w:t>)</w:t>
      </w:r>
      <w:bookmarkEnd w:id="109"/>
      <w:bookmarkEnd w:id="110"/>
    </w:p>
    <w:p w:rsidR="00F3536E" w:rsidRPr="00244C4C" w:rsidRDefault="00F3536E" w:rsidP="00F82BFE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Աշխատուժ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F82BFE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սառնարանային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կպահանջվեն</w:t>
      </w:r>
      <w:r w:rsidRPr="00244C4C">
        <w:rPr>
          <w:rFonts w:ascii="GHEA Grapalat" w:hAnsi="GHEA Grapalat"/>
          <w:lang w:val="hy-AM"/>
        </w:rPr>
        <w:t xml:space="preserve"> 26 </w:t>
      </w:r>
      <w:r w:rsidRPr="00244C4C">
        <w:rPr>
          <w:rFonts w:ascii="GHEA Grapalat" w:hAnsi="GHEA Grapalat" w:cs="Sylfaen"/>
          <w:lang w:val="hy-AM"/>
        </w:rPr>
        <w:t>հոգի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վերապատրաստված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սպասարկող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տեխնիկական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անձնակազմ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65 </w:t>
      </w:r>
      <w:r w:rsidRPr="00244C4C">
        <w:rPr>
          <w:rFonts w:ascii="GHEA Grapalat" w:hAnsi="GHEA Grapalat" w:cs="Sylfaen"/>
          <w:lang w:val="hy-AM"/>
        </w:rPr>
        <w:t>հոգի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որակավորում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բանվորներ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82BFE">
      <w:pPr>
        <w:rPr>
          <w:rFonts w:ascii="GHEA Grapalat" w:hAnsi="GHEA Grapalat"/>
        </w:rPr>
      </w:pPr>
    </w:p>
    <w:p w:rsidR="00F3536E" w:rsidRPr="00244C4C" w:rsidRDefault="00F3536E" w:rsidP="00F82BFE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Այսպիսով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անձնակազմի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բաշխվածքն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տեսքը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F82BFE">
      <w:pPr>
        <w:rPr>
          <w:rFonts w:ascii="GHEA Grapalat" w:hAnsi="GHEA Grapalat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306"/>
        <w:gridCol w:w="1060"/>
        <w:gridCol w:w="1373"/>
        <w:gridCol w:w="2067"/>
        <w:gridCol w:w="1903"/>
      </w:tblGrid>
      <w:tr w:rsidR="00F3536E" w:rsidRPr="00244C4C" w:rsidTr="00F026ED">
        <w:trPr>
          <w:trHeight w:val="256"/>
        </w:trPr>
        <w:tc>
          <w:tcPr>
            <w:tcW w:w="150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F026ED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Հաստիքի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անվանում</w:t>
            </w:r>
          </w:p>
        </w:tc>
        <w:tc>
          <w:tcPr>
            <w:tcW w:w="488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</w:p>
        </w:tc>
        <w:tc>
          <w:tcPr>
            <w:tcW w:w="634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Մշտական</w:t>
            </w:r>
          </w:p>
        </w:tc>
        <w:tc>
          <w:tcPr>
            <w:tcW w:w="1481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Ժամանակավոր</w:t>
            </w:r>
            <w:r w:rsidRPr="00244C4C">
              <w:rPr>
                <w:rFonts w:ascii="GHEA Grapalat" w:hAnsi="GHEA Grapalat"/>
              </w:rPr>
              <w:t>/</w:t>
            </w:r>
          </w:p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սեզոնային</w:t>
            </w:r>
          </w:p>
        </w:tc>
        <w:tc>
          <w:tcPr>
            <w:tcW w:w="889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Որակավորված</w:t>
            </w:r>
          </w:p>
        </w:tc>
      </w:tr>
      <w:tr w:rsidR="00F3536E" w:rsidRPr="00244C4C" w:rsidTr="00F026ED">
        <w:trPr>
          <w:trHeight w:val="256"/>
        </w:trPr>
        <w:tc>
          <w:tcPr>
            <w:tcW w:w="1508" w:type="pct"/>
            <w:vAlign w:val="center"/>
          </w:tcPr>
          <w:p w:rsidR="00F3536E" w:rsidRPr="00244C4C" w:rsidRDefault="00F3536E" w:rsidP="00F026ED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Սպասարկող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տեխնիկական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488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ru-RU"/>
              </w:rPr>
              <w:t>2</w:t>
            </w:r>
            <w:r w:rsidRPr="00244C4C">
              <w:rPr>
                <w:rFonts w:ascii="GHEA Grapalat" w:hAnsi="GHEA Grapalat"/>
              </w:rPr>
              <w:t>6</w:t>
            </w:r>
          </w:p>
        </w:tc>
        <w:tc>
          <w:tcPr>
            <w:tcW w:w="634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ru-RU"/>
              </w:rPr>
              <w:t>2</w:t>
            </w:r>
            <w:r w:rsidRPr="00244C4C">
              <w:rPr>
                <w:rFonts w:ascii="GHEA Grapalat" w:hAnsi="GHEA Grapalat"/>
              </w:rPr>
              <w:t>6</w:t>
            </w:r>
          </w:p>
        </w:tc>
        <w:tc>
          <w:tcPr>
            <w:tcW w:w="1481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889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lang w:val="ru-RU"/>
              </w:rPr>
              <w:t>2</w:t>
            </w:r>
            <w:r w:rsidRPr="00244C4C">
              <w:rPr>
                <w:rFonts w:ascii="GHEA Grapalat" w:hAnsi="GHEA Grapalat"/>
              </w:rPr>
              <w:t>6</w:t>
            </w:r>
          </w:p>
        </w:tc>
      </w:tr>
      <w:tr w:rsidR="00F3536E" w:rsidRPr="00244C4C" w:rsidTr="00F026ED">
        <w:trPr>
          <w:trHeight w:val="284"/>
        </w:trPr>
        <w:tc>
          <w:tcPr>
            <w:tcW w:w="1508" w:type="pct"/>
            <w:vAlign w:val="center"/>
          </w:tcPr>
          <w:p w:rsidR="00F3536E" w:rsidRPr="00244C4C" w:rsidRDefault="00F3536E" w:rsidP="00F026ED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Բ</w:t>
            </w:r>
            <w:r w:rsidRPr="00244C4C">
              <w:rPr>
                <w:rFonts w:ascii="GHEA Grapalat" w:hAnsi="GHEA Grapalat" w:cs="Sylfaen"/>
              </w:rPr>
              <w:t>անվորական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488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65</w:t>
            </w:r>
          </w:p>
        </w:tc>
        <w:tc>
          <w:tcPr>
            <w:tcW w:w="634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65</w:t>
            </w:r>
          </w:p>
        </w:tc>
        <w:tc>
          <w:tcPr>
            <w:tcW w:w="1481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889" w:type="pct"/>
            <w:vAlign w:val="center"/>
          </w:tcPr>
          <w:p w:rsidR="00F3536E" w:rsidRPr="00244C4C" w:rsidRDefault="00F3536E" w:rsidP="00F026ED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65</w:t>
            </w:r>
          </w:p>
        </w:tc>
      </w:tr>
    </w:tbl>
    <w:p w:rsidR="00F3536E" w:rsidRPr="00244C4C" w:rsidRDefault="00F3536E" w:rsidP="00CD51DE">
      <w:pPr>
        <w:rPr>
          <w:rFonts w:ascii="GHEA Grapalat" w:hAnsi="GHEA Grapalat"/>
          <w:color w:val="FF0000"/>
        </w:rPr>
      </w:pPr>
    </w:p>
    <w:p w:rsidR="00F3536E" w:rsidRPr="00244C4C" w:rsidRDefault="00F3536E" w:rsidP="00F026ED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Հումք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</w:t>
      </w:r>
    </w:p>
    <w:p w:rsidR="00F3536E" w:rsidRPr="00244C4C" w:rsidRDefault="00F3536E" w:rsidP="00F026ED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ru-RU"/>
        </w:rPr>
        <w:t>Գյուղատնտեսական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արտադրանքի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  <w:lang w:val="hy-AM"/>
        </w:rPr>
        <w:t>ամբողջությամբ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ծագման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լինելու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պարագայում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  <w:lang w:val="ru-RU"/>
        </w:rPr>
        <w:t>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առարկա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հանդիսացող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սառնարանային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տնտեսությունների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hy-AM"/>
        </w:rPr>
        <w:t>անխափան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</w:t>
      </w:r>
      <w:r w:rsidRPr="00244C4C">
        <w:rPr>
          <w:rFonts w:ascii="GHEA Grapalat" w:hAnsi="GHEA Grapalat" w:cs="Sylfaen"/>
          <w:lang w:val="ru-RU"/>
        </w:rPr>
        <w:t>ու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 w:cs="Sylfaen"/>
          <w:lang w:val="ru-RU"/>
        </w:rPr>
        <w:t>ը</w:t>
      </w:r>
      <w:r w:rsidRPr="00244C4C">
        <w:rPr>
          <w:rFonts w:ascii="GHEA Grapalat" w:hAnsi="GHEA Grapalat"/>
        </w:rPr>
        <w:t>,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ru-RU"/>
        </w:rPr>
        <w:t>հզորությունների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լրիվ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բեռնումը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երաշխավորված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լինելու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026ED">
      <w:pPr>
        <w:rPr>
          <w:rFonts w:ascii="GHEA Grapalat" w:hAnsi="GHEA Grapalat"/>
        </w:rPr>
      </w:pPr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Կառուցապատումից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ապագա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կենսագործունեության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հաջողության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լուրջ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մատչելիությունը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գնային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հասանելիության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առումով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շեշտը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ԱՊՀ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Ռուսաստանի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Բելառուսի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Բելառուսական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Եվրոստալստրոյ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ՍՊԸ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/>
          <w:lang w:val="hy-AM"/>
        </w:rPr>
        <w:t xml:space="preserve">):  </w:t>
      </w:r>
    </w:p>
    <w:p w:rsidR="00F3536E" w:rsidRPr="00244C4C" w:rsidRDefault="00F3536E" w:rsidP="00F026ED">
      <w:pPr>
        <w:pStyle w:val="Heading3"/>
        <w:rPr>
          <w:rFonts w:ascii="GHEA Grapalat" w:hAnsi="GHEA Grapalat"/>
          <w:lang w:val="hy-AM"/>
        </w:rPr>
      </w:pPr>
      <w:bookmarkStart w:id="111" w:name="_Toc345447105"/>
      <w:bookmarkStart w:id="112" w:name="_Toc361930947"/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bookmarkEnd w:id="111"/>
      <w:bookmarkEnd w:id="112"/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լիովին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համահունչ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2010-2013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տևական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Ներածություն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25),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վերոհիշյալ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7.2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բուսաբուծական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անասնապահական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լուծումը՝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կատարելագործման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կրճատումը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533):</w:t>
      </w:r>
    </w:p>
    <w:p w:rsidR="00F3536E" w:rsidRPr="00244C4C" w:rsidRDefault="00F3536E" w:rsidP="00F026ED">
      <w:pPr>
        <w:rPr>
          <w:rFonts w:ascii="GHEA Grapalat" w:hAnsi="GHEA Grapalat"/>
          <w:lang w:val="hy-AM"/>
        </w:rPr>
      </w:pPr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սերտորեն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առնչվում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7.1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իրավիճակի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վերլուծություն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վարկերի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ապրանքայնության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դրույթներին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ապրանքայնության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կրճատումը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խիստ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միջոցառումների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անհրաժեշտությունը</w:t>
      </w:r>
      <w:r w:rsidRPr="00244C4C">
        <w:rPr>
          <w:rFonts w:ascii="GHEA Grapalat" w:hAnsi="GHEA Grapalat"/>
          <w:lang w:val="hy-AM"/>
        </w:rPr>
        <w:t xml:space="preserve"> -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513),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7.2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գլխի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պաշտպանվածության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ապահովում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ավելացում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ենթագլուխներում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դրույթներին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F026ED">
      <w:pPr>
        <w:rPr>
          <w:rFonts w:ascii="GHEA Grapalat" w:hAnsi="GHEA Grapalat"/>
          <w:lang w:val="hy-AM"/>
        </w:rPr>
      </w:pPr>
    </w:p>
    <w:p w:rsidR="00F3536E" w:rsidRPr="00244C4C" w:rsidRDefault="00F3536E" w:rsidP="00F026ED">
      <w:pPr>
        <w:rPr>
          <w:rFonts w:ascii="GHEA Grapalat" w:hAnsi="GHEA Grapalat"/>
          <w:color w:val="FF0000"/>
          <w:lang w:val="hy-AM"/>
        </w:rPr>
      </w:pPr>
      <w:r w:rsidRPr="00244C4C">
        <w:rPr>
          <w:rFonts w:ascii="GHEA Grapalat" w:hAnsi="GHEA Grapalat" w:cs="Sylfaen"/>
          <w:lang w:val="hy-AM"/>
        </w:rPr>
        <w:t>Սույն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սերտորեն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առնչվում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7.2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չափանիշներին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սառնարանային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պաշտպանվածության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լուծման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546), </w:t>
      </w:r>
      <w:r w:rsidRPr="00244C4C">
        <w:rPr>
          <w:rFonts w:ascii="GHEA Grapalat" w:hAnsi="GHEA Grapalat" w:cs="Sylfaen"/>
          <w:lang w:val="hy-AM"/>
        </w:rPr>
        <w:t>հիշատակված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սառնարանային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համատեղ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կոոպերատիվի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սկզբունքով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նպատակահարմարության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պահանջվող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ֆինանսավորումը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ժամանակահատվածում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դրամաշնորհային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այնուհետև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վարկերի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550),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բանջարաբոստանային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պտղաբուծության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պահպանության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նախապայմանների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առումով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սառնարանային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կարևորության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557) </w:t>
      </w:r>
      <w:r w:rsidRPr="00244C4C">
        <w:rPr>
          <w:rFonts w:ascii="GHEA Grapalat" w:hAnsi="GHEA Grapalat" w:cs="Sylfaen"/>
          <w:lang w:val="hy-AM"/>
        </w:rPr>
        <w:t>դրույթներին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026ED">
      <w:pPr>
        <w:pStyle w:val="Heading3"/>
        <w:rPr>
          <w:rFonts w:ascii="GHEA Grapalat" w:hAnsi="GHEA Grapalat"/>
          <w:lang w:val="hy-AM"/>
        </w:rPr>
      </w:pPr>
      <w:bookmarkStart w:id="113" w:name="_Toc345447106"/>
      <w:bookmarkStart w:id="114" w:name="_Toc361930948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113"/>
      <w:bookmarkEnd w:id="114"/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մարզպետարանի</w:t>
      </w:r>
      <w:r w:rsidRPr="00D41408">
        <w:rPr>
          <w:rFonts w:ascii="GHEA Grapalat" w:hAnsi="GHEA Grapalat" w:cs="Sylfaen"/>
          <w:lang w:val="hy-AM"/>
        </w:rPr>
        <w:t xml:space="preserve"> կողմից ստեղծված հիմնադրամի,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ենթադրում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ՓԲԸ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սեփականատիրոջ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կարգավիճակով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հետագայում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դուրս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ռազմավարությամբ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20 %,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405,582,000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):</w:t>
      </w:r>
    </w:p>
    <w:p w:rsidR="00F3536E" w:rsidRPr="00244C4C" w:rsidRDefault="00F3536E" w:rsidP="00F026ED">
      <w:pPr>
        <w:rPr>
          <w:rFonts w:ascii="GHEA Grapalat" w:hAnsi="GHEA Grapalat"/>
          <w:lang w:val="hy-AM"/>
        </w:rPr>
      </w:pPr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էականը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ազդակը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հաղորդում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քայլով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պատրաստակամությունը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նմանատիպ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նախաձեռնություններում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026ED">
      <w:pPr>
        <w:pStyle w:val="Heading3"/>
        <w:rPr>
          <w:rFonts w:ascii="GHEA Grapalat" w:hAnsi="GHEA Grapalat"/>
          <w:lang w:val="hy-AM"/>
        </w:rPr>
      </w:pPr>
      <w:bookmarkStart w:id="115" w:name="_Toc345447107"/>
      <w:bookmarkStart w:id="116" w:name="_Toc361930949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115"/>
      <w:bookmarkEnd w:id="116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ապագա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բարեհաջող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կենսագործունեության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գործընկերների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CARD  -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>,</w:t>
      </w:r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World vision - </w:t>
      </w:r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միություն</w:t>
      </w:r>
      <w:r w:rsidRPr="00244C4C">
        <w:rPr>
          <w:rFonts w:ascii="GHEA Grapalat" w:hAnsi="GHEA Grapalat"/>
          <w:lang w:val="hy-AM"/>
        </w:rPr>
        <w:t xml:space="preserve"> -</w:t>
      </w:r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Առևտրաարդյունաբերական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պալատ</w:t>
      </w:r>
    </w:p>
    <w:p w:rsidR="00F3536E" w:rsidRPr="00244C4C" w:rsidRDefault="00F3536E" w:rsidP="00F026ED">
      <w:pPr>
        <w:pStyle w:val="Heading3"/>
        <w:rPr>
          <w:rFonts w:ascii="GHEA Grapalat" w:hAnsi="GHEA Grapalat"/>
          <w:lang w:val="hy-AM"/>
        </w:rPr>
      </w:pPr>
      <w:bookmarkStart w:id="117" w:name="_Toc345447108"/>
      <w:bookmarkStart w:id="118" w:name="_Toc361930950"/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bookmarkEnd w:id="117"/>
      <w:bookmarkEnd w:id="118"/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Վարկավորման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տոկոսադրույքի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ժամկետների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գրավադրման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առաջացում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քաղաքականություն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երաշտի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թերբեռնում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բուսաբուծության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կենդանիների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մթերատվության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էքստենսիվ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եղանակով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մթերքի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թերբեռնում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սակավության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բացակայության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վարկային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փոխառու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սղության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անմատչելիության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անբավարար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ներհամայնքային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ճանապարհների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դժվարություն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դուրս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գալը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վնասումը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տեղեկատվության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մատուցված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անտեղյակությունը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ռիսկայնության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բացակայության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տարաժամկետ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վարձավճարների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</w:t>
      </w:r>
      <w:r w:rsidRPr="00244C4C">
        <w:rPr>
          <w:rFonts w:ascii="GHEA Grapalat" w:hAnsi="GHEA Grapalat"/>
          <w:lang w:val="hy-AM"/>
        </w:rPr>
        <w:t>;</w:t>
      </w:r>
    </w:p>
    <w:p w:rsidR="00F3536E" w:rsidRPr="00244C4C" w:rsidRDefault="00F3536E" w:rsidP="00F026E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ռեսուրսների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ռացիոնալ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մասնատվածության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վերոհիշյալ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բացակայության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սակավություն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թերբեռնում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թերբեռնված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CD51DE">
      <w:pPr>
        <w:rPr>
          <w:rFonts w:ascii="GHEA Grapalat" w:hAnsi="GHEA Grapalat"/>
          <w:lang w:val="hy-AM"/>
        </w:rPr>
      </w:pPr>
    </w:p>
    <w:p w:rsidR="00F3536E" w:rsidRPr="00244C4C" w:rsidRDefault="00F3536E" w:rsidP="00CD51DE">
      <w:pPr>
        <w:rPr>
          <w:rFonts w:ascii="GHEA Grapalat" w:hAnsi="GHEA Grapalat"/>
          <w:lang w:val="hy-AM"/>
        </w:rPr>
      </w:pPr>
    </w:p>
    <w:p w:rsidR="00F3536E" w:rsidRPr="00244C4C" w:rsidRDefault="00F3536E" w:rsidP="00CD51DE">
      <w:pPr>
        <w:rPr>
          <w:rFonts w:ascii="GHEA Grapalat" w:hAnsi="GHEA Grapalat"/>
          <w:lang w:val="hy-AM"/>
        </w:rPr>
        <w:sectPr w:rsidR="00F3536E" w:rsidRPr="00244C4C" w:rsidSect="00D40E93"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993A0A">
      <w:pPr>
        <w:pStyle w:val="Heading3"/>
        <w:rPr>
          <w:rFonts w:ascii="GHEA Grapalat" w:hAnsi="GHEA Grapalat"/>
          <w:lang w:val="hy-AM"/>
        </w:rPr>
      </w:pPr>
      <w:bookmarkStart w:id="119" w:name="_Toc361930951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bookmarkEnd w:id="119"/>
    </w:p>
    <w:p w:rsidR="00F3536E" w:rsidRPr="00244C4C" w:rsidRDefault="00F3536E" w:rsidP="00CD51DE">
      <w:pPr>
        <w:rPr>
          <w:rFonts w:ascii="GHEA Grapalat" w:hAnsi="GHEA Grapalat"/>
          <w:lang w:val="hy-AM"/>
        </w:rPr>
      </w:pPr>
    </w:p>
    <w:p w:rsidR="00F3536E" w:rsidRPr="00244C4C" w:rsidRDefault="00F3536E" w:rsidP="00CD51DE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56"/>
        <w:gridCol w:w="10852"/>
      </w:tblGrid>
      <w:tr w:rsidR="00F3536E" w:rsidRPr="00244C4C" w:rsidTr="003C0602">
        <w:trPr>
          <w:trHeight w:val="331"/>
        </w:trPr>
        <w:tc>
          <w:tcPr>
            <w:tcW w:w="131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331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993A0A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107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ծրագիրը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աստիճանաբար՝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ավարտից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հետո՝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երկրորդ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տարուց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սկսած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23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107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118-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0D599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լրիվ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պայմաններում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,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յուրաքանչյուր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ներգրավում</w:t>
            </w:r>
          </w:p>
        </w:tc>
      </w:tr>
      <w:tr w:rsidR="00F3536E" w:rsidRPr="00244C4C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highlight w:val="yellow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3,230,002,803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</w:p>
          <w:p w:rsidR="00F3536E" w:rsidRPr="00244C4C" w:rsidRDefault="00F3536E" w:rsidP="00993A0A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sz w:val="22"/>
              </w:rPr>
              <w:t>3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/>
                <w:sz w:val="22"/>
              </w:rPr>
              <w:t>391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/>
                <w:sz w:val="22"/>
              </w:rPr>
              <w:t>502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,</w:t>
            </w:r>
            <w:r w:rsidRPr="00244C4C">
              <w:rPr>
                <w:rFonts w:ascii="GHEA Grapalat" w:hAnsi="GHEA Grapalat"/>
                <w:sz w:val="22"/>
              </w:rPr>
              <w:t>943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314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993A0A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22,618,855,145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>4,335,651,823</w:t>
            </w:r>
            <w:r w:rsidRPr="00244C4C">
              <w:rPr>
                <w:rFonts w:ascii="GHEA Grapalat" w:hAnsi="GHEA Grapalat"/>
                <w:color w:val="3333FF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26,011,683,417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</w:p>
        </w:tc>
      </w:tr>
      <w:tr w:rsidR="00F3536E" w:rsidRPr="00D41408" w:rsidTr="003C0602">
        <w:trPr>
          <w:trHeight w:val="152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993A0A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22,618,855,145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13,536,861,420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` 15,567,390,633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993A0A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2,027,910,000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78%`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1,587,300,000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արժողությամբ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ներառյալ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շինարարությունը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993A0A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22,618,855,145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>2,261,885,515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993A0A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3,741,061,536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226,188,551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807,500,701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2,707,372,284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)</w:t>
            </w:r>
          </w:p>
        </w:tc>
      </w:tr>
    </w:tbl>
    <w:p w:rsidR="00F3536E" w:rsidRPr="00244C4C" w:rsidRDefault="00F3536E" w:rsidP="00CD51DE">
      <w:pPr>
        <w:rPr>
          <w:rFonts w:ascii="GHEA Grapalat" w:hAnsi="GHEA Grapalat"/>
          <w:lang w:val="hy-AM"/>
        </w:rPr>
        <w:sectPr w:rsidR="00F3536E" w:rsidRPr="00244C4C" w:rsidSect="00993A0A">
          <w:headerReference w:type="default" r:id="rId55"/>
          <w:pgSz w:w="16840" w:h="11907" w:orient="landscape" w:code="9"/>
          <w:pgMar w:top="1132" w:right="1134" w:bottom="851" w:left="1134" w:header="567" w:footer="567" w:gutter="0"/>
          <w:cols w:space="720"/>
          <w:rtlGutter/>
          <w:docGrid w:linePitch="360"/>
        </w:sectPr>
      </w:pPr>
    </w:p>
    <w:p w:rsidR="00F3536E" w:rsidRPr="00244C4C" w:rsidRDefault="00F3536E" w:rsidP="00577431">
      <w:pPr>
        <w:pStyle w:val="Heading2"/>
        <w:rPr>
          <w:rFonts w:ascii="GHEA Grapalat" w:hAnsi="GHEA Grapalat"/>
          <w:lang w:val="hy-AM"/>
        </w:rPr>
      </w:pPr>
      <w:bookmarkStart w:id="120" w:name="_Toc345447109"/>
      <w:bookmarkStart w:id="121" w:name="_Toc361930952"/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լվացքատների</w:t>
      </w:r>
      <w:r w:rsidRPr="00244C4C">
        <w:rPr>
          <w:rFonts w:ascii="GHEA Grapalat" w:hAnsi="GHEA Grapalat" w:cs="Calibri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քիմմաքրման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կետերի</w:t>
      </w:r>
      <w:r w:rsidRPr="00244C4C">
        <w:rPr>
          <w:rFonts w:ascii="GHEA Grapalat" w:hAnsi="GHEA Grapalat" w:cs="Calibri"/>
          <w:lang w:val="hy-AM"/>
        </w:rPr>
        <w:t xml:space="preserve"> </w:t>
      </w:r>
      <w:bookmarkEnd w:id="120"/>
      <w:bookmarkEnd w:id="121"/>
      <w:r w:rsidRPr="00244C4C">
        <w:rPr>
          <w:rFonts w:ascii="GHEA Grapalat" w:hAnsi="GHEA Grapalat" w:cs="Sylfaen"/>
          <w:lang w:val="hy-AM"/>
        </w:rPr>
        <w:t>ՀԻՄՆԱԴՐՈՒՄ</w:t>
      </w:r>
    </w:p>
    <w:p w:rsidR="00F3536E" w:rsidRPr="00244C4C" w:rsidRDefault="00F3536E" w:rsidP="00577431">
      <w:pPr>
        <w:rPr>
          <w:rFonts w:ascii="GHEA Grapalat" w:hAnsi="GHEA Grapalat"/>
          <w:lang w:val="hy-AM"/>
        </w:rPr>
      </w:pPr>
    </w:p>
    <w:p w:rsidR="00F3536E" w:rsidRPr="00244C4C" w:rsidRDefault="00F3536E" w:rsidP="00577431">
      <w:pPr>
        <w:pStyle w:val="Heading3"/>
        <w:rPr>
          <w:rFonts w:ascii="GHEA Grapalat" w:hAnsi="GHEA Grapalat"/>
          <w:lang w:val="hy-AM"/>
        </w:rPr>
      </w:pPr>
      <w:bookmarkStart w:id="122" w:name="_Toc345447110"/>
      <w:bookmarkStart w:id="123" w:name="_Toc361930953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122"/>
      <w:bookmarkEnd w:id="123"/>
    </w:p>
    <w:p w:rsidR="00F3536E" w:rsidRPr="00244C4C" w:rsidRDefault="00F3536E" w:rsidP="00577431">
      <w:pPr>
        <w:rPr>
          <w:rFonts w:ascii="GHEA Grapalat" w:hAnsi="GHEA Grapalat" w:cs="Calibri"/>
          <w:lang w:val="hy-AM"/>
        </w:rPr>
      </w:pP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լվացքատների</w:t>
      </w:r>
      <w:r w:rsidRPr="00244C4C">
        <w:rPr>
          <w:rFonts w:ascii="GHEA Grapalat" w:hAnsi="GHEA Grapalat" w:cs="Calibri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քիմմաքրման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հիմնադրում</w:t>
      </w:r>
    </w:p>
    <w:p w:rsidR="00F3536E" w:rsidRPr="00244C4C" w:rsidRDefault="00F3536E" w:rsidP="00577431">
      <w:pPr>
        <w:pStyle w:val="Heading3"/>
        <w:rPr>
          <w:rFonts w:ascii="GHEA Grapalat" w:hAnsi="GHEA Grapalat"/>
          <w:lang w:val="hy-AM"/>
        </w:rPr>
      </w:pPr>
      <w:bookmarkStart w:id="124" w:name="_Toc345447111"/>
      <w:bookmarkStart w:id="125" w:name="_Toc361930954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124"/>
      <w:bookmarkEnd w:id="125"/>
    </w:p>
    <w:p w:rsidR="00F3536E" w:rsidRPr="00244C4C" w:rsidRDefault="00F3536E" w:rsidP="00577431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լվացքատների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քիմմաքրման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լվացքի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քիմմաքրման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արդուկման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սարքավորումներ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Հումքը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Չինաստանից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03F65">
      <w:pPr>
        <w:rPr>
          <w:rFonts w:ascii="GHEA Grapalat" w:hAnsi="GHEA Grapalat"/>
        </w:rPr>
      </w:pPr>
      <w:r w:rsidRPr="009A69CD">
        <w:rPr>
          <w:rFonts w:ascii="GHEA Grapalat" w:hAnsi="GHEA Grapalat"/>
          <w:noProof/>
        </w:rPr>
        <w:pict>
          <v:shape id="Picture 1" o:spid="_x0000_i1043" type="#_x0000_t75" alt="Vertical Washing Machine" style="width:144.75pt;height:168.75pt;visibility:visible">
            <v:imagedata r:id="rId56" o:title=""/>
          </v:shape>
        </w:pict>
      </w:r>
      <w:r w:rsidRPr="009A69CD">
        <w:rPr>
          <w:rFonts w:ascii="GHEA Grapalat" w:hAnsi="GHEA Grapalat"/>
          <w:noProof/>
        </w:rPr>
        <w:pict>
          <v:shape id="_x0000_i1044" type="#_x0000_t75" alt="Dry Cleaning Machine- PERC" style="width:150pt;height:159pt;visibility:visible">
            <v:imagedata r:id="rId57" o:title=""/>
          </v:shape>
        </w:pict>
      </w:r>
      <w:r w:rsidRPr="009A69CD">
        <w:rPr>
          <w:rFonts w:ascii="GHEA Grapalat" w:hAnsi="GHEA Grapalat"/>
          <w:noProof/>
        </w:rPr>
        <w:pict>
          <v:shape id="_x0000_i1045" type="#_x0000_t75" alt="http://www.svgm.net/full-images/732336.jpg" style="width:138.75pt;height:161.25pt;visibility:visible">
            <v:imagedata r:id="rId58" o:title=""/>
          </v:shape>
        </w:pict>
      </w:r>
    </w:p>
    <w:p w:rsidR="00F3536E" w:rsidRPr="00244C4C" w:rsidRDefault="00F3536E" w:rsidP="00577431">
      <w:pPr>
        <w:pStyle w:val="Heading3"/>
        <w:rPr>
          <w:rFonts w:ascii="GHEA Grapalat" w:hAnsi="GHEA Grapalat"/>
        </w:rPr>
      </w:pPr>
      <w:bookmarkStart w:id="126" w:name="_Toc345447112"/>
      <w:bookmarkStart w:id="127" w:name="_Toc361930955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126"/>
      <w:bookmarkEnd w:id="127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52561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միայն</w:t>
      </w:r>
      <w:r w:rsidRPr="00244C4C">
        <w:rPr>
          <w:rFonts w:ascii="GHEA Grapalat" w:hAnsi="GHEA Grapalat"/>
        </w:rPr>
        <w:t xml:space="preserve"> 2 </w:t>
      </w:r>
      <w:r w:rsidRPr="00244C4C">
        <w:rPr>
          <w:rFonts w:ascii="GHEA Grapalat" w:hAnsi="GHEA Grapalat" w:cs="Sylfaen"/>
        </w:rPr>
        <w:t>քիմմաքրման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Կապան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քաղաքում</w:t>
      </w:r>
      <w:r w:rsidRPr="00244C4C">
        <w:rPr>
          <w:rFonts w:ascii="GHEA Grapalat" w:hAnsi="GHEA Grapalat"/>
        </w:rPr>
        <w:t xml:space="preserve">/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փորձագետների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տրված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տեղեկատվության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համաձայն</w:t>
      </w:r>
      <w:r w:rsidRPr="00244C4C">
        <w:rPr>
          <w:rFonts w:ascii="GHEA Grapalat" w:hAnsi="GHEA Grapalat"/>
        </w:rPr>
        <w:t xml:space="preserve">/: </w:t>
      </w:r>
      <w:r w:rsidRPr="00244C4C">
        <w:rPr>
          <w:rFonts w:ascii="GHEA Grapalat" w:hAnsi="GHEA Grapalat" w:cs="Sylfaen"/>
        </w:rPr>
        <w:t>Մարզում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գործում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34 </w:t>
      </w:r>
      <w:r w:rsidRPr="00244C4C">
        <w:rPr>
          <w:rFonts w:ascii="GHEA Grapalat" w:hAnsi="GHEA Grapalat" w:cs="Sylfaen"/>
        </w:rPr>
        <w:t>հյուրանոցներ</w:t>
      </w:r>
      <w:r w:rsidRPr="00244C4C">
        <w:rPr>
          <w:rFonts w:ascii="GHEA Grapalat" w:hAnsi="GHEA Grapalat"/>
        </w:rPr>
        <w:t xml:space="preserve">, 419 </w:t>
      </w:r>
      <w:r w:rsidRPr="00244C4C">
        <w:rPr>
          <w:rFonts w:ascii="GHEA Grapalat" w:hAnsi="GHEA Grapalat" w:cs="Sylfaen"/>
        </w:rPr>
        <w:t>համարներով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848 </w:t>
      </w:r>
      <w:r w:rsidRPr="00244C4C">
        <w:rPr>
          <w:rFonts w:ascii="GHEA Grapalat" w:hAnsi="GHEA Grapalat" w:cs="Sylfaen"/>
        </w:rPr>
        <w:t>ննջատեղերով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Որոշ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հյուրանոցներ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ռեստորաններ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լվացքատներ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Այն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հյուրանոցների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ռեստորանների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քանակը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որոնք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չունեն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լվացքատուն՝</w:t>
      </w:r>
      <w:r w:rsidRPr="00244C4C">
        <w:rPr>
          <w:rFonts w:ascii="GHEA Grapalat" w:hAnsi="GHEA Grapalat"/>
        </w:rPr>
        <w:t xml:space="preserve"> 53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որից</w:t>
      </w:r>
      <w:r w:rsidRPr="00244C4C">
        <w:rPr>
          <w:rFonts w:ascii="GHEA Grapalat" w:hAnsi="GHEA Grapalat"/>
        </w:rPr>
        <w:t xml:space="preserve">  21-</w:t>
      </w:r>
      <w:r w:rsidRPr="00244C4C">
        <w:rPr>
          <w:rFonts w:ascii="GHEA Grapalat" w:hAnsi="GHEA Grapalat" w:cs="Sylfaen"/>
        </w:rPr>
        <w:t>ը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հյուրանոց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իսկ</w:t>
      </w:r>
      <w:r w:rsidRPr="00244C4C">
        <w:rPr>
          <w:rFonts w:ascii="GHEA Grapalat" w:hAnsi="GHEA Grapalat"/>
        </w:rPr>
        <w:t xml:space="preserve">  32-</w:t>
      </w:r>
      <w:r w:rsidRPr="00244C4C">
        <w:rPr>
          <w:rFonts w:ascii="GHEA Grapalat" w:hAnsi="GHEA Grapalat" w:cs="Sylfaen"/>
        </w:rPr>
        <w:t>ը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ռեստորան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52561E">
      <w:pPr>
        <w:rPr>
          <w:rFonts w:ascii="GHEA Grapalat" w:hAnsi="GHEA Grapalat"/>
        </w:rPr>
      </w:pPr>
    </w:p>
    <w:p w:rsidR="00F3536E" w:rsidRPr="00244C4C" w:rsidRDefault="00F3536E" w:rsidP="0052561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Վերը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նշվածից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երևում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առկա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քիմմաքրման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կետերի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լվացքատների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պահանջարկը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որոնք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կմատուցեն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մասնագիտացված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որակյալ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մատչելի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ծառայություն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52561E">
      <w:pPr>
        <w:rPr>
          <w:rFonts w:ascii="GHEA Grapalat" w:hAnsi="GHEA Grapalat"/>
        </w:rPr>
      </w:pPr>
    </w:p>
    <w:p w:rsidR="00F3536E" w:rsidRPr="00244C4C" w:rsidRDefault="00F3536E" w:rsidP="0052561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մոդել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կիրառել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տարբեր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քաղաքներում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համայնքներում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մատուցելով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ոչ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միայն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ստանդարտ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ծառայություններ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դիվերսիֆիկացնել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առկա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ծառայությունները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առաջարկել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ծառայություններ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52561E">
      <w:pPr>
        <w:pStyle w:val="Heading3"/>
        <w:rPr>
          <w:rFonts w:ascii="GHEA Grapalat" w:hAnsi="GHEA Grapalat"/>
        </w:rPr>
      </w:pPr>
      <w:bookmarkStart w:id="128" w:name="_Toc345447113"/>
      <w:bookmarkStart w:id="129" w:name="_Toc361930956"/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bookmarkEnd w:id="128"/>
      <w:bookmarkEnd w:id="129"/>
      <w:r w:rsidRPr="00244C4C">
        <w:rPr>
          <w:rFonts w:ascii="GHEA Grapalat" w:hAnsi="GHEA Grapalat"/>
        </w:rPr>
        <w:t xml:space="preserve"> </w:t>
      </w:r>
    </w:p>
    <w:p w:rsidR="00F3536E" w:rsidRPr="00244C4C" w:rsidRDefault="00F3536E" w:rsidP="00577431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Քիմմաքրման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կետերի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լվացքատների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ծառայությունները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կենտրոնացված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Երևան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քաղաքում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Այդ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ծառայություները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մատուցող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կազմակերպություններից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որոշ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ընդլայնվել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դարձել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ցանցեր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Երևան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քաղաքում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այդ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ծառայություններ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մատուցող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կազմակերպություններից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>`</w:t>
      </w:r>
    </w:p>
    <w:p w:rsidR="00F3536E" w:rsidRPr="00244C4C" w:rsidRDefault="00F3536E" w:rsidP="00B03F65">
      <w:pPr>
        <w:spacing w:line="240" w:lineRule="auto"/>
        <w:rPr>
          <w:rFonts w:ascii="GHEA Grapalat" w:hAnsi="GHEA Grapalat"/>
        </w:rPr>
      </w:pP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ՍԵԼԵՆԱ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ՍԵՐՎԻՍ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ՀՁ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լվացքատուն</w:t>
      </w:r>
    </w:p>
    <w:p w:rsidR="00F3536E" w:rsidRPr="00244C4C" w:rsidRDefault="00F3536E" w:rsidP="00577431">
      <w:pPr>
        <w:pStyle w:val="ListBullet"/>
        <w:rPr>
          <w:rFonts w:ascii="GHEA Grapalat" w:hAnsi="GHEA Grapalat"/>
          <w:u w:val="single"/>
        </w:rPr>
      </w:pPr>
      <w:r w:rsidRPr="00244C4C">
        <w:rPr>
          <w:rFonts w:ascii="GHEA Grapalat" w:hAnsi="GHEA Grapalat" w:cs="Sylfaen"/>
        </w:rPr>
        <w:t>ԼԱՎԱՆԴԱ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քիմմաքրում</w:t>
      </w:r>
      <w:r w:rsidRPr="00244C4C">
        <w:rPr>
          <w:rFonts w:ascii="GHEA Grapalat" w:hAnsi="GHEA Grapalat"/>
          <w:u w:val="single"/>
        </w:rPr>
        <w:t xml:space="preserve"> </w:t>
      </w: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ՀՐԱՇՔ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մաքրում</w:t>
      </w: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ԷԼԻՏԱ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քիմմաքրում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լվացքատուն</w:t>
      </w: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ՆՅՈՒ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ՇԱՀԱԲ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քիմմաքրում</w:t>
      </w: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hyperlink r:id="rId59" w:tgtFrame="_blank" w:history="1">
        <w:r w:rsidRPr="00244C4C">
          <w:rPr>
            <w:rFonts w:ascii="GHEA Grapalat" w:hAnsi="GHEA Grapalat" w:cs="Sylfaen"/>
          </w:rPr>
          <w:t>ԷԼԻՏԱ</w:t>
        </w:r>
        <w:r w:rsidRPr="00244C4C">
          <w:rPr>
            <w:rFonts w:ascii="GHEA Grapalat" w:hAnsi="GHEA Grapalat"/>
          </w:rPr>
          <w:t xml:space="preserve"> </w:t>
        </w:r>
        <w:r w:rsidRPr="00244C4C">
          <w:rPr>
            <w:rFonts w:ascii="GHEA Grapalat" w:hAnsi="GHEA Grapalat" w:cs="Sylfaen"/>
          </w:rPr>
          <w:t>քիմմաքրում</w:t>
        </w:r>
        <w:r w:rsidRPr="00244C4C">
          <w:rPr>
            <w:rFonts w:ascii="GHEA Grapalat" w:hAnsi="GHEA Grapalat"/>
          </w:rPr>
          <w:t xml:space="preserve">, </w:t>
        </w:r>
        <w:r w:rsidRPr="00244C4C">
          <w:rPr>
            <w:rFonts w:ascii="GHEA Grapalat" w:hAnsi="GHEA Grapalat" w:cs="Sylfaen"/>
          </w:rPr>
          <w:t>լվացքատուն</w:t>
        </w:r>
        <w:r w:rsidRPr="00244C4C">
          <w:rPr>
            <w:rFonts w:ascii="GHEA Grapalat" w:hAnsi="GHEA Grapalat"/>
          </w:rPr>
          <w:t xml:space="preserve"> </w:t>
        </w:r>
      </w:hyperlink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hyperlink r:id="rId60" w:tgtFrame="_blank" w:history="1">
        <w:r w:rsidRPr="00244C4C">
          <w:rPr>
            <w:rFonts w:ascii="GHEA Grapalat" w:hAnsi="GHEA Grapalat" w:cs="Sylfaen"/>
          </w:rPr>
          <w:t>ՄԱՍԻՍ</w:t>
        </w:r>
        <w:r w:rsidRPr="00244C4C">
          <w:rPr>
            <w:rFonts w:ascii="GHEA Grapalat" w:hAnsi="GHEA Grapalat"/>
          </w:rPr>
          <w:t>-</w:t>
        </w:r>
        <w:r w:rsidRPr="00244C4C">
          <w:rPr>
            <w:rFonts w:ascii="GHEA Grapalat" w:hAnsi="GHEA Grapalat" w:cs="Sylfaen"/>
          </w:rPr>
          <w:t>ՏԱՐԱԶ</w:t>
        </w:r>
        <w:r w:rsidRPr="00244C4C">
          <w:rPr>
            <w:rFonts w:ascii="GHEA Grapalat" w:hAnsi="GHEA Grapalat"/>
          </w:rPr>
          <w:t xml:space="preserve"> </w:t>
        </w:r>
        <w:r w:rsidRPr="00244C4C">
          <w:rPr>
            <w:rFonts w:ascii="GHEA Grapalat" w:hAnsi="GHEA Grapalat" w:cs="Sylfaen"/>
          </w:rPr>
          <w:t>քիմմաքրում</w:t>
        </w:r>
        <w:r w:rsidRPr="00244C4C">
          <w:rPr>
            <w:rFonts w:ascii="GHEA Grapalat" w:hAnsi="GHEA Grapalat"/>
          </w:rPr>
          <w:t xml:space="preserve"> </w:t>
        </w:r>
      </w:hyperlink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hyperlink r:id="rId61" w:tgtFrame="_blank" w:history="1">
        <w:r w:rsidRPr="00244C4C">
          <w:rPr>
            <w:rFonts w:ascii="GHEA Grapalat" w:hAnsi="GHEA Grapalat" w:cs="Sylfaen"/>
          </w:rPr>
          <w:t>ՅՈՒՆՈՆԱ</w:t>
        </w:r>
        <w:r w:rsidRPr="00244C4C">
          <w:rPr>
            <w:rFonts w:ascii="GHEA Grapalat" w:hAnsi="GHEA Grapalat"/>
          </w:rPr>
          <w:t xml:space="preserve"> </w:t>
        </w:r>
        <w:r w:rsidRPr="00244C4C">
          <w:rPr>
            <w:rFonts w:ascii="GHEA Grapalat" w:hAnsi="GHEA Grapalat" w:cs="Sylfaen"/>
          </w:rPr>
          <w:t>քիմմաքրման</w:t>
        </w:r>
        <w:r w:rsidRPr="00244C4C">
          <w:rPr>
            <w:rFonts w:ascii="GHEA Grapalat" w:hAnsi="GHEA Grapalat"/>
          </w:rPr>
          <w:t xml:space="preserve"> </w:t>
        </w:r>
        <w:r w:rsidRPr="00244C4C">
          <w:rPr>
            <w:rFonts w:ascii="GHEA Grapalat" w:hAnsi="GHEA Grapalat" w:cs="Sylfaen"/>
          </w:rPr>
          <w:t>ծառայություն</w:t>
        </w:r>
        <w:r w:rsidRPr="00244C4C">
          <w:rPr>
            <w:rFonts w:ascii="GHEA Grapalat" w:hAnsi="GHEA Grapalat"/>
          </w:rPr>
          <w:t xml:space="preserve"> </w:t>
        </w:r>
      </w:hyperlink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hyperlink r:id="rId62" w:tgtFrame="_blank" w:history="1">
        <w:r w:rsidRPr="00244C4C">
          <w:rPr>
            <w:rFonts w:ascii="GHEA Grapalat" w:hAnsi="GHEA Grapalat" w:cs="Sylfaen"/>
          </w:rPr>
          <w:t>ԳԱՐԱՆՏԻԱ</w:t>
        </w:r>
        <w:r w:rsidRPr="00244C4C">
          <w:rPr>
            <w:rFonts w:ascii="GHEA Grapalat" w:hAnsi="GHEA Grapalat"/>
          </w:rPr>
          <w:t>-</w:t>
        </w:r>
        <w:r w:rsidRPr="00244C4C">
          <w:rPr>
            <w:rFonts w:ascii="GHEA Grapalat" w:hAnsi="GHEA Grapalat" w:cs="Sylfaen"/>
          </w:rPr>
          <w:t>ՇԵՆ</w:t>
        </w:r>
        <w:r w:rsidRPr="00244C4C">
          <w:rPr>
            <w:rFonts w:ascii="GHEA Grapalat" w:hAnsi="GHEA Grapalat"/>
          </w:rPr>
          <w:t xml:space="preserve"> </w:t>
        </w:r>
        <w:r w:rsidRPr="00244C4C">
          <w:rPr>
            <w:rFonts w:ascii="GHEA Grapalat" w:hAnsi="GHEA Grapalat" w:cs="Sylfaen"/>
          </w:rPr>
          <w:t>քիմմաքրում</w:t>
        </w:r>
        <w:r w:rsidRPr="00244C4C">
          <w:rPr>
            <w:rFonts w:ascii="GHEA Grapalat" w:hAnsi="GHEA Grapalat"/>
          </w:rPr>
          <w:t xml:space="preserve"> </w:t>
        </w:r>
      </w:hyperlink>
    </w:p>
    <w:p w:rsidR="00F3536E" w:rsidRPr="00244C4C" w:rsidRDefault="00F3536E" w:rsidP="00577431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կազմակերպությունները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իրենց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ծառայությունները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դիվերսիֆիկացրել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բացի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քիմմաքրումից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լվացքի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ծառայությունից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առաջարկում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/>
        </w:rPr>
        <w:t>`</w:t>
      </w: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բրդյա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վերմակների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բմբուլե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մաքրում</w:t>
      </w: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ներքնակների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գորգերի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լվացում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փափուկ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կահույքի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մաքրում</w:t>
      </w: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:</w:t>
      </w:r>
    </w:p>
    <w:p w:rsidR="00F3536E" w:rsidRPr="00244C4C" w:rsidRDefault="00F3536E" w:rsidP="00577431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Կապան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քաղաքում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առաջարկվող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ծառայությունների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տեսակները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>`</w:t>
      </w: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սպիտակեղենի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լվացում</w:t>
      </w:r>
      <w:r w:rsidRPr="00244C4C">
        <w:rPr>
          <w:rFonts w:ascii="GHEA Grapalat" w:hAnsi="GHEA Grapalat"/>
        </w:rPr>
        <w:t xml:space="preserve"> 1 </w:t>
      </w:r>
      <w:r w:rsidRPr="00244C4C">
        <w:rPr>
          <w:rFonts w:ascii="GHEA Grapalat" w:hAnsi="GHEA Grapalat" w:cs="Sylfaen"/>
        </w:rPr>
        <w:t>կգ</w:t>
      </w:r>
      <w:r w:rsidRPr="00244C4C">
        <w:rPr>
          <w:rFonts w:ascii="GHEA Grapalat" w:hAnsi="GHEA Grapalat"/>
        </w:rPr>
        <w:t xml:space="preserve"> - 600 </w:t>
      </w:r>
      <w:r w:rsidRPr="00244C4C">
        <w:rPr>
          <w:rFonts w:ascii="GHEA Grapalat" w:hAnsi="GHEA Grapalat" w:cs="Sylfaen"/>
        </w:rPr>
        <w:t>դրամ</w:t>
      </w: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կոստյումի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քիմմաքրում</w:t>
      </w:r>
      <w:r w:rsidRPr="00244C4C">
        <w:rPr>
          <w:rFonts w:ascii="GHEA Grapalat" w:hAnsi="GHEA Grapalat"/>
        </w:rPr>
        <w:t xml:space="preserve">–2000 </w:t>
      </w:r>
      <w:r w:rsidRPr="00244C4C">
        <w:rPr>
          <w:rFonts w:ascii="GHEA Grapalat" w:hAnsi="GHEA Grapalat" w:cs="Sylfaen"/>
        </w:rPr>
        <w:t>դրամ</w:t>
      </w: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բաճկոնի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քիմմաքրում</w:t>
      </w:r>
      <w:r w:rsidRPr="00244C4C">
        <w:rPr>
          <w:rFonts w:ascii="GHEA Grapalat" w:hAnsi="GHEA Grapalat"/>
        </w:rPr>
        <w:t xml:space="preserve"> - 1300 </w:t>
      </w:r>
      <w:r w:rsidRPr="00244C4C">
        <w:rPr>
          <w:rFonts w:ascii="GHEA Grapalat" w:hAnsi="GHEA Grapalat" w:cs="Sylfaen"/>
        </w:rPr>
        <w:t>դրամ</w:t>
      </w: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անդրավարտիքի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քիմմաքրում</w:t>
      </w:r>
      <w:r w:rsidRPr="00244C4C">
        <w:rPr>
          <w:rFonts w:ascii="GHEA Grapalat" w:hAnsi="GHEA Grapalat"/>
        </w:rPr>
        <w:t xml:space="preserve"> -700 </w:t>
      </w:r>
      <w:r w:rsidRPr="00244C4C">
        <w:rPr>
          <w:rFonts w:ascii="GHEA Grapalat" w:hAnsi="GHEA Grapalat" w:cs="Sylfaen"/>
        </w:rPr>
        <w:t>դրամ</w:t>
      </w: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վերարկուի</w:t>
      </w:r>
      <w:r w:rsidRPr="00244C4C">
        <w:rPr>
          <w:rFonts w:ascii="GHEA Grapalat" w:hAnsi="GHEA Grapalat"/>
        </w:rPr>
        <w:t xml:space="preserve"> /</w:t>
      </w:r>
      <w:r w:rsidRPr="00244C4C">
        <w:rPr>
          <w:rFonts w:ascii="GHEA Grapalat" w:hAnsi="GHEA Grapalat" w:cs="Sylfaen"/>
        </w:rPr>
        <w:t>մորթե</w:t>
      </w:r>
      <w:r w:rsidRPr="00244C4C">
        <w:rPr>
          <w:rFonts w:ascii="GHEA Grapalat" w:hAnsi="GHEA Grapalat"/>
        </w:rPr>
        <w:t xml:space="preserve">/ </w:t>
      </w:r>
      <w:r w:rsidRPr="00244C4C">
        <w:rPr>
          <w:rFonts w:ascii="GHEA Grapalat" w:hAnsi="GHEA Grapalat" w:cs="Sylfaen"/>
        </w:rPr>
        <w:t>քիմմաքրում</w:t>
      </w:r>
      <w:r w:rsidRPr="00244C4C">
        <w:rPr>
          <w:rFonts w:ascii="GHEA Grapalat" w:hAnsi="GHEA Grapalat"/>
        </w:rPr>
        <w:t xml:space="preserve"> - 2500-3000 </w:t>
      </w:r>
      <w:r w:rsidRPr="00244C4C">
        <w:rPr>
          <w:rFonts w:ascii="GHEA Grapalat" w:hAnsi="GHEA Grapalat" w:cs="Sylfaen"/>
        </w:rPr>
        <w:t>դրամ</w:t>
      </w:r>
      <w:r w:rsidRPr="00244C4C">
        <w:rPr>
          <w:rFonts w:ascii="GHEA Grapalat" w:hAnsi="GHEA Grapalat"/>
        </w:rPr>
        <w:t>,</w:t>
      </w: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կարճ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վերարկուի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քիմմաքրում</w:t>
      </w:r>
      <w:r w:rsidRPr="00244C4C">
        <w:rPr>
          <w:rFonts w:ascii="GHEA Grapalat" w:hAnsi="GHEA Grapalat"/>
        </w:rPr>
        <w:t xml:space="preserve"> – 2000 </w:t>
      </w:r>
      <w:r w:rsidRPr="00244C4C">
        <w:rPr>
          <w:rFonts w:ascii="GHEA Grapalat" w:hAnsi="GHEA Grapalat" w:cs="Sylfaen"/>
        </w:rPr>
        <w:t>դրամ</w:t>
      </w:r>
      <w:r w:rsidRPr="00244C4C">
        <w:rPr>
          <w:rFonts w:ascii="GHEA Grapalat" w:hAnsi="GHEA Grapalat"/>
        </w:rPr>
        <w:t xml:space="preserve">, </w:t>
      </w: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երկար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վերարկուի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քիմմաքրում</w:t>
      </w:r>
      <w:r w:rsidRPr="00244C4C">
        <w:rPr>
          <w:rFonts w:ascii="GHEA Grapalat" w:hAnsi="GHEA Grapalat"/>
        </w:rPr>
        <w:t xml:space="preserve"> – 2500 </w:t>
      </w:r>
      <w:r w:rsidRPr="00244C4C">
        <w:rPr>
          <w:rFonts w:ascii="GHEA Grapalat" w:hAnsi="GHEA Grapalat" w:cs="Sylfaen"/>
        </w:rPr>
        <w:t>դրամ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577431">
      <w:pPr>
        <w:pStyle w:val="Heading3"/>
        <w:rPr>
          <w:rFonts w:ascii="GHEA Grapalat" w:hAnsi="GHEA Grapalat"/>
        </w:rPr>
      </w:pPr>
      <w:r w:rsidRPr="00244C4C">
        <w:rPr>
          <w:rFonts w:ascii="GHEA Grapalat" w:hAnsi="GHEA Grapalat"/>
          <w:lang w:val="hy-AM"/>
        </w:rPr>
        <w:t xml:space="preserve"> </w:t>
      </w:r>
      <w:bookmarkStart w:id="130" w:name="_Toc345447114"/>
      <w:bookmarkStart w:id="131" w:name="_Toc361930957"/>
      <w:r w:rsidRPr="00244C4C">
        <w:rPr>
          <w:rFonts w:ascii="GHEA Grapalat" w:hAnsi="GHEA Grapalat" w:cs="Sylfaen"/>
          <w:lang w:val="hy-AM"/>
        </w:rPr>
        <w:t>Ներդրումներ</w:t>
      </w:r>
      <w:bookmarkEnd w:id="130"/>
      <w:bookmarkEnd w:id="131"/>
    </w:p>
    <w:p w:rsidR="00F3536E" w:rsidRPr="00244C4C" w:rsidRDefault="00F3536E" w:rsidP="00577431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կիրականացվի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գումարների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աղյուսակում</w:t>
      </w:r>
      <w:r w:rsidRPr="00244C4C">
        <w:rPr>
          <w:rFonts w:ascii="GHEA Grapalat" w:hAnsi="GHEA Grapalat"/>
        </w:rPr>
        <w:t>`</w:t>
      </w:r>
    </w:p>
    <w:p w:rsidR="00F3536E" w:rsidRPr="00244C4C" w:rsidRDefault="00F3536E" w:rsidP="00577431">
      <w:pPr>
        <w:rPr>
          <w:rFonts w:ascii="GHEA Grapalat" w:hAnsi="GHEA Grapalat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1937"/>
        <w:gridCol w:w="1839"/>
        <w:gridCol w:w="1870"/>
        <w:gridCol w:w="1835"/>
        <w:gridCol w:w="1930"/>
      </w:tblGrid>
      <w:tr w:rsidR="00F3536E" w:rsidRPr="00244C4C" w:rsidTr="00577431">
        <w:trPr>
          <w:trHeight w:val="315"/>
        </w:trPr>
        <w:tc>
          <w:tcPr>
            <w:tcW w:w="5000" w:type="pct"/>
            <w:gridSpan w:val="5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Ներդրումների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բաշխվածք</w:t>
            </w:r>
          </w:p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577431">
        <w:trPr>
          <w:trHeight w:val="300"/>
        </w:trPr>
        <w:tc>
          <w:tcPr>
            <w:tcW w:w="1015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Մարզ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համայնք</w:t>
            </w:r>
          </w:p>
        </w:tc>
        <w:tc>
          <w:tcPr>
            <w:tcW w:w="1033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Ներդրող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Վարկ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577431">
        <w:trPr>
          <w:trHeight w:val="300"/>
        </w:trPr>
        <w:tc>
          <w:tcPr>
            <w:tcW w:w="1015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5%</w:t>
            </w:r>
          </w:p>
        </w:tc>
        <w:tc>
          <w:tcPr>
            <w:tcW w:w="1033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45%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50%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100%</w:t>
            </w:r>
          </w:p>
        </w:tc>
      </w:tr>
      <w:tr w:rsidR="00F3536E" w:rsidRPr="00244C4C" w:rsidTr="00577431">
        <w:trPr>
          <w:trHeight w:val="300"/>
        </w:trPr>
        <w:tc>
          <w:tcPr>
            <w:tcW w:w="1015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Ֆինանսական</w:t>
            </w:r>
          </w:p>
        </w:tc>
        <w:tc>
          <w:tcPr>
            <w:tcW w:w="1033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Բնաիրային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577431">
        <w:trPr>
          <w:trHeight w:val="300"/>
        </w:trPr>
        <w:tc>
          <w:tcPr>
            <w:tcW w:w="1015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10%</w:t>
            </w:r>
          </w:p>
        </w:tc>
        <w:tc>
          <w:tcPr>
            <w:tcW w:w="1033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90%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577431">
        <w:trPr>
          <w:trHeight w:val="300"/>
        </w:trPr>
        <w:tc>
          <w:tcPr>
            <w:tcW w:w="1015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118,250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033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1,064,250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10,642,500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11,825,000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23,650,000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</w:tbl>
    <w:p w:rsidR="00F3536E" w:rsidRPr="00244C4C" w:rsidRDefault="00F3536E" w:rsidP="00B03F65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577431">
      <w:pPr>
        <w:pStyle w:val="Heading3"/>
        <w:rPr>
          <w:rFonts w:ascii="GHEA Grapalat" w:hAnsi="GHEA Grapalat"/>
        </w:rPr>
      </w:pPr>
      <w:bookmarkStart w:id="132" w:name="_Toc345447115"/>
      <w:bookmarkStart w:id="133" w:name="_Toc361930958"/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կառավարում</w:t>
      </w:r>
      <w:bookmarkEnd w:id="132"/>
      <w:bookmarkEnd w:id="133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577431">
      <w:pPr>
        <w:rPr>
          <w:rFonts w:ascii="GHEA Grapalat" w:hAnsi="GHEA Grapalat"/>
          <w:b/>
          <w:color w:val="000000"/>
          <w:u w:val="single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</w:t>
      </w:r>
      <w:r w:rsidRPr="00244C4C">
        <w:rPr>
          <w:rFonts w:ascii="GHEA Grapalat" w:hAnsi="GHEA Grapalat" w:cs="Sylfaen"/>
          <w:lang w:val="hy-AM"/>
        </w:rPr>
        <w:t>ասնավոր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սեփականություն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կկառավարի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տնօրենը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Կառավարման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տիրապետել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քիմմաքրման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լվացքատան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սարքավորման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տեխնոլոգիաներին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վստահելի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կապեր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ռեստորանների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հյուրանոցների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Հարկավոր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որակյալ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մատչելի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ծառայություն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ապահովել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առաքումը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կատարել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ժամանակին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շահել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սպառողի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վստահություն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577431">
      <w:pPr>
        <w:pStyle w:val="Heading3"/>
        <w:rPr>
          <w:rFonts w:ascii="GHEA Grapalat" w:hAnsi="GHEA Grapalat"/>
        </w:rPr>
      </w:pPr>
      <w:bookmarkStart w:id="134" w:name="_Toc345447116"/>
      <w:bookmarkStart w:id="135" w:name="_Toc361930959"/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bookmarkEnd w:id="134"/>
      <w:bookmarkEnd w:id="135"/>
      <w:r w:rsidRPr="00244C4C">
        <w:rPr>
          <w:rFonts w:ascii="GHEA Grapalat" w:hAnsi="GHEA Grapalat"/>
        </w:rPr>
        <w:t xml:space="preserve"> </w:t>
      </w:r>
    </w:p>
    <w:p w:rsidR="00F3536E" w:rsidRPr="00244C4C" w:rsidRDefault="00F3536E" w:rsidP="00577431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Ծրագիրն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վարձել</w:t>
      </w:r>
      <w:r w:rsidRPr="00244C4C">
        <w:rPr>
          <w:rFonts w:ascii="GHEA Grapalat" w:hAnsi="GHEA Grapalat"/>
        </w:rPr>
        <w:t xml:space="preserve"> 5 </w:t>
      </w:r>
      <w:r w:rsidRPr="00244C4C">
        <w:rPr>
          <w:rFonts w:ascii="GHEA Grapalat" w:hAnsi="GHEA Grapalat" w:cs="Sylfaen"/>
        </w:rPr>
        <w:t>անձից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աշխատողներ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որոնց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աշխատավարձը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ներկայացված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աղյուսակում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577431">
      <w:pPr>
        <w:rPr>
          <w:rFonts w:ascii="GHEA Grapalat" w:hAnsi="GHEA Grapalat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586"/>
        <w:gridCol w:w="1653"/>
        <w:gridCol w:w="2048"/>
        <w:gridCol w:w="2204"/>
      </w:tblGrid>
      <w:tr w:rsidR="00F3536E" w:rsidRPr="00244C4C" w:rsidTr="00577431">
        <w:trPr>
          <w:trHeight w:val="555"/>
        </w:trPr>
        <w:tc>
          <w:tcPr>
            <w:tcW w:w="188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Աշխատավարձի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հաշվարկ</w:t>
            </w:r>
          </w:p>
        </w:tc>
        <w:tc>
          <w:tcPr>
            <w:tcW w:w="871" w:type="pct"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Թվաքանակ</w:t>
            </w:r>
          </w:p>
        </w:tc>
        <w:tc>
          <w:tcPr>
            <w:tcW w:w="1079" w:type="pct"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Կեղտոտ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1161" w:type="pct"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577431">
        <w:trPr>
          <w:trHeight w:val="600"/>
        </w:trPr>
        <w:tc>
          <w:tcPr>
            <w:tcW w:w="1889" w:type="pct"/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Ղեկավար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71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</w:t>
            </w:r>
          </w:p>
        </w:tc>
        <w:tc>
          <w:tcPr>
            <w:tcW w:w="1079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 xml:space="preserve">500,000 </w:t>
            </w:r>
            <w:r w:rsidRPr="00244C4C">
              <w:rPr>
                <w:rFonts w:ascii="GHEA Grapalat" w:hAnsi="GHEA Grapalat" w:cs="Sylfaen"/>
                <w:color w:val="17375D"/>
              </w:rPr>
              <w:t>դր</w:t>
            </w:r>
            <w:r w:rsidRPr="00244C4C">
              <w:rPr>
                <w:rFonts w:ascii="GHEA Grapalat" w:hAnsi="GHEA Grapalat" w:cs="Calibri"/>
                <w:color w:val="17375D"/>
              </w:rPr>
              <w:t>.</w:t>
            </w:r>
          </w:p>
        </w:tc>
        <w:tc>
          <w:tcPr>
            <w:tcW w:w="1161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500,000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577431">
        <w:trPr>
          <w:trHeight w:val="300"/>
        </w:trPr>
        <w:tc>
          <w:tcPr>
            <w:tcW w:w="1889" w:type="pct"/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Ծառայողներ</w:t>
            </w:r>
          </w:p>
        </w:tc>
        <w:tc>
          <w:tcPr>
            <w:tcW w:w="871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</w:t>
            </w:r>
          </w:p>
        </w:tc>
        <w:tc>
          <w:tcPr>
            <w:tcW w:w="1079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 xml:space="preserve">250,000 </w:t>
            </w:r>
            <w:r w:rsidRPr="00244C4C">
              <w:rPr>
                <w:rFonts w:ascii="GHEA Grapalat" w:hAnsi="GHEA Grapalat" w:cs="Sylfaen"/>
                <w:color w:val="17375D"/>
              </w:rPr>
              <w:t>դր</w:t>
            </w:r>
            <w:r w:rsidRPr="00244C4C">
              <w:rPr>
                <w:rFonts w:ascii="GHEA Grapalat" w:hAnsi="GHEA Grapalat" w:cs="Calibri"/>
                <w:color w:val="17375D"/>
              </w:rPr>
              <w:t>.</w:t>
            </w:r>
          </w:p>
        </w:tc>
        <w:tc>
          <w:tcPr>
            <w:tcW w:w="1161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577431">
        <w:trPr>
          <w:trHeight w:val="300"/>
        </w:trPr>
        <w:tc>
          <w:tcPr>
            <w:tcW w:w="1889" w:type="pct"/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Բանվորներ</w:t>
            </w:r>
          </w:p>
        </w:tc>
        <w:tc>
          <w:tcPr>
            <w:tcW w:w="871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2</w:t>
            </w:r>
          </w:p>
        </w:tc>
        <w:tc>
          <w:tcPr>
            <w:tcW w:w="1079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 xml:space="preserve">200,000 </w:t>
            </w:r>
            <w:r w:rsidRPr="00244C4C">
              <w:rPr>
                <w:rFonts w:ascii="GHEA Grapalat" w:hAnsi="GHEA Grapalat" w:cs="Sylfaen"/>
                <w:color w:val="17375D"/>
              </w:rPr>
              <w:t>դր</w:t>
            </w:r>
            <w:r w:rsidRPr="00244C4C">
              <w:rPr>
                <w:rFonts w:ascii="GHEA Grapalat" w:hAnsi="GHEA Grapalat" w:cs="Calibri"/>
                <w:color w:val="17375D"/>
              </w:rPr>
              <w:t>.</w:t>
            </w:r>
          </w:p>
        </w:tc>
        <w:tc>
          <w:tcPr>
            <w:tcW w:w="1161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400,000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577431">
        <w:trPr>
          <w:trHeight w:val="900"/>
        </w:trPr>
        <w:tc>
          <w:tcPr>
            <w:tcW w:w="1889" w:type="pct"/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Սպասարկող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տեխնիկական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71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</w:t>
            </w:r>
          </w:p>
        </w:tc>
        <w:tc>
          <w:tcPr>
            <w:tcW w:w="1079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 xml:space="preserve">150,000 </w:t>
            </w:r>
            <w:r w:rsidRPr="00244C4C">
              <w:rPr>
                <w:rFonts w:ascii="GHEA Grapalat" w:hAnsi="GHEA Grapalat" w:cs="Sylfaen"/>
                <w:color w:val="17375D"/>
              </w:rPr>
              <w:t>դր</w:t>
            </w:r>
            <w:r w:rsidRPr="00244C4C">
              <w:rPr>
                <w:rFonts w:ascii="GHEA Grapalat" w:hAnsi="GHEA Grapalat" w:cs="Calibri"/>
                <w:color w:val="17375D"/>
              </w:rPr>
              <w:t>.</w:t>
            </w:r>
          </w:p>
        </w:tc>
        <w:tc>
          <w:tcPr>
            <w:tcW w:w="1161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577431">
        <w:trPr>
          <w:trHeight w:val="300"/>
        </w:trPr>
        <w:tc>
          <w:tcPr>
            <w:tcW w:w="1889" w:type="pct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871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079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161" w:type="pct"/>
            <w:noWrap/>
            <w:vAlign w:val="center"/>
          </w:tcPr>
          <w:p w:rsidR="00F3536E" w:rsidRPr="00244C4C" w:rsidRDefault="00F3536E" w:rsidP="00577431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1,300,000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</w:tbl>
    <w:p w:rsidR="00F3536E" w:rsidRPr="00244C4C" w:rsidRDefault="00F3536E" w:rsidP="00577431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սարքավորումներ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հումք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առաքումն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ապահովելու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577431">
      <w:pPr>
        <w:rPr>
          <w:rFonts w:ascii="GHEA Grapalat" w:hAnsi="GHEA Grapalat"/>
        </w:rPr>
      </w:pPr>
    </w:p>
    <w:p w:rsidR="00F3536E" w:rsidRPr="00244C4C" w:rsidRDefault="00F3536E" w:rsidP="00577431">
      <w:pPr>
        <w:pStyle w:val="Heading3"/>
        <w:rPr>
          <w:rFonts w:ascii="GHEA Grapalat" w:hAnsi="GHEA Grapalat"/>
        </w:rPr>
      </w:pPr>
      <w:bookmarkStart w:id="136" w:name="_Toc345447117"/>
      <w:bookmarkStart w:id="137" w:name="_Toc361930960"/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bookmarkEnd w:id="136"/>
      <w:bookmarkEnd w:id="137"/>
    </w:p>
    <w:p w:rsidR="00F3536E" w:rsidRPr="00244C4C" w:rsidRDefault="00F3536E" w:rsidP="00577431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համահունչ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2010-2013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թվականների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սոցիալ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առաջարկում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ՓՄՁ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քանակի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շատացում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նոր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աշխատատեղերի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ստեղծում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577431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</w:t>
      </w:r>
    </w:p>
    <w:p w:rsidR="00F3536E" w:rsidRPr="00244C4C" w:rsidRDefault="00F3536E" w:rsidP="00577431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Ներդրումների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կառուցվածքը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6067"/>
        <w:gridCol w:w="3424"/>
      </w:tblGrid>
      <w:tr w:rsidR="00F3536E" w:rsidRPr="00244C4C" w:rsidTr="00577431">
        <w:trPr>
          <w:trHeight w:val="555"/>
        </w:trPr>
        <w:tc>
          <w:tcPr>
            <w:tcW w:w="3196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Սկզբնական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ներդրումներ</w:t>
            </w:r>
          </w:p>
        </w:tc>
        <w:tc>
          <w:tcPr>
            <w:tcW w:w="1804" w:type="pct"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Գումար</w:t>
            </w:r>
          </w:p>
        </w:tc>
      </w:tr>
      <w:tr w:rsidR="00F3536E" w:rsidRPr="00244C4C" w:rsidTr="00577431">
        <w:trPr>
          <w:trHeight w:val="300"/>
        </w:trPr>
        <w:tc>
          <w:tcPr>
            <w:tcW w:w="3196" w:type="pct"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Սարքավորումներ</w:t>
            </w:r>
          </w:p>
        </w:tc>
        <w:tc>
          <w:tcPr>
            <w:tcW w:w="1804" w:type="pct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20,350,000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577431">
        <w:trPr>
          <w:trHeight w:val="467"/>
        </w:trPr>
        <w:tc>
          <w:tcPr>
            <w:tcW w:w="3196" w:type="pct"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Տրանսպորտային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միջոցներ</w:t>
            </w:r>
          </w:p>
        </w:tc>
        <w:tc>
          <w:tcPr>
            <w:tcW w:w="1804" w:type="pct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3,000,000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577431">
        <w:trPr>
          <w:trHeight w:val="600"/>
        </w:trPr>
        <w:tc>
          <w:tcPr>
            <w:tcW w:w="3196" w:type="pct"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Պաշարների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ձեռք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բերում</w:t>
            </w:r>
          </w:p>
        </w:tc>
        <w:tc>
          <w:tcPr>
            <w:tcW w:w="1804" w:type="pct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300,000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577431">
        <w:trPr>
          <w:trHeight w:val="315"/>
        </w:trPr>
        <w:tc>
          <w:tcPr>
            <w:tcW w:w="3196" w:type="pct"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  <w:tc>
          <w:tcPr>
            <w:tcW w:w="1804" w:type="pct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23,650,000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577431">
        <w:trPr>
          <w:trHeight w:val="80"/>
        </w:trPr>
        <w:tc>
          <w:tcPr>
            <w:tcW w:w="3196" w:type="pct"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</w:rPr>
            </w:pPr>
          </w:p>
        </w:tc>
        <w:tc>
          <w:tcPr>
            <w:tcW w:w="1804" w:type="pct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</w:rPr>
            </w:pPr>
          </w:p>
        </w:tc>
      </w:tr>
    </w:tbl>
    <w:p w:rsidR="00F3536E" w:rsidRPr="00244C4C" w:rsidRDefault="00F3536E" w:rsidP="00B03F65">
      <w:pPr>
        <w:rPr>
          <w:rFonts w:ascii="GHEA Grapalat" w:hAnsi="GHEA Grapalat"/>
          <w:color w:val="000000"/>
          <w:szCs w:val="24"/>
        </w:rPr>
      </w:pPr>
    </w:p>
    <w:p w:rsidR="00F3536E" w:rsidRPr="00244C4C" w:rsidRDefault="00F3536E" w:rsidP="00577431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Եկամուտ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</w:t>
      </w:r>
    </w:p>
    <w:p w:rsidR="00F3536E" w:rsidRPr="00244C4C" w:rsidRDefault="00F3536E" w:rsidP="00577431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եկամուտները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լվացումից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քիմմաքրումից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լվացման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ծառայություններ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մատուցել</w:t>
      </w:r>
      <w:r w:rsidRPr="00244C4C">
        <w:rPr>
          <w:rFonts w:ascii="GHEA Grapalat" w:hAnsi="GHEA Grapalat"/>
        </w:rPr>
        <w:t xml:space="preserve"> 600 </w:t>
      </w:r>
      <w:r w:rsidRPr="00244C4C">
        <w:rPr>
          <w:rFonts w:ascii="GHEA Grapalat" w:hAnsi="GHEA Grapalat" w:cs="Sylfaen"/>
        </w:rPr>
        <w:t>դրամով</w:t>
      </w:r>
      <w:r w:rsidRPr="00244C4C">
        <w:rPr>
          <w:rFonts w:ascii="GHEA Grapalat" w:hAnsi="GHEA Grapalat"/>
        </w:rPr>
        <w:t xml:space="preserve"> 1</w:t>
      </w:r>
      <w:r w:rsidRPr="00244C4C">
        <w:rPr>
          <w:rFonts w:ascii="GHEA Grapalat" w:hAnsi="GHEA Grapalat" w:cs="Sylfaen"/>
        </w:rPr>
        <w:t>կգ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դեպքում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քիմմաքրման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ծառայությունները</w:t>
      </w:r>
      <w:r w:rsidRPr="00244C4C">
        <w:rPr>
          <w:rFonts w:ascii="GHEA Grapalat" w:hAnsi="GHEA Grapalat"/>
        </w:rPr>
        <w:t xml:space="preserve">  2500 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1500 </w:t>
      </w:r>
      <w:r w:rsidRPr="00244C4C">
        <w:rPr>
          <w:rFonts w:ascii="GHEA Grapalat" w:hAnsi="GHEA Grapalat" w:cs="Sylfaen"/>
        </w:rPr>
        <w:t>դրամով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03F65">
      <w:pPr>
        <w:rPr>
          <w:rFonts w:ascii="GHEA Grapalat" w:hAnsi="GHEA Grapalat"/>
          <w:color w:val="000000"/>
          <w:szCs w:val="24"/>
        </w:rPr>
      </w:pPr>
    </w:p>
    <w:p w:rsidR="00F3536E" w:rsidRPr="00244C4C" w:rsidRDefault="00F3536E" w:rsidP="00B03F65">
      <w:pPr>
        <w:spacing w:line="240" w:lineRule="auto"/>
        <w:rPr>
          <w:rFonts w:ascii="GHEA Grapalat" w:hAnsi="GHEA Grapalat" w:cs="Calibri"/>
          <w:color w:val="000000"/>
          <w:sz w:val="22"/>
        </w:rPr>
        <w:sectPr w:rsidR="00F3536E" w:rsidRPr="00244C4C" w:rsidSect="001816AA">
          <w:headerReference w:type="default" r:id="rId63"/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/>
      </w:tblPr>
      <w:tblGrid>
        <w:gridCol w:w="3551"/>
        <w:gridCol w:w="1735"/>
        <w:gridCol w:w="1867"/>
        <w:gridCol w:w="2035"/>
        <w:gridCol w:w="1935"/>
        <w:gridCol w:w="1520"/>
        <w:gridCol w:w="1498"/>
        <w:gridCol w:w="1496"/>
        <w:gridCol w:w="1531"/>
        <w:gridCol w:w="1545"/>
        <w:gridCol w:w="1968"/>
      </w:tblGrid>
      <w:tr w:rsidR="00F3536E" w:rsidRPr="00244C4C" w:rsidTr="00577431">
        <w:trPr>
          <w:trHeight w:val="300"/>
        </w:trPr>
        <w:tc>
          <w:tcPr>
            <w:tcW w:w="684" w:type="pct"/>
            <w:shd w:val="clear" w:color="000000" w:fill="D8D8D8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 </w:t>
            </w:r>
          </w:p>
        </w:tc>
        <w:tc>
          <w:tcPr>
            <w:tcW w:w="436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1</w:t>
            </w:r>
          </w:p>
        </w:tc>
        <w:tc>
          <w:tcPr>
            <w:tcW w:w="468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2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3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4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5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6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7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8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9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10</w:t>
            </w:r>
          </w:p>
        </w:tc>
      </w:tr>
      <w:tr w:rsidR="00F3536E" w:rsidRPr="00244C4C" w:rsidTr="00577431">
        <w:trPr>
          <w:trHeight w:val="300"/>
        </w:trPr>
        <w:tc>
          <w:tcPr>
            <w:tcW w:w="684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 w:cs="Arian AMU"/>
              </w:rPr>
              <w:t xml:space="preserve"> 1</w:t>
            </w:r>
          </w:p>
        </w:tc>
        <w:tc>
          <w:tcPr>
            <w:tcW w:w="436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  12500 </w:t>
            </w:r>
          </w:p>
        </w:tc>
        <w:tc>
          <w:tcPr>
            <w:tcW w:w="468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    12875 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       13261 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      13659 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14069 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14491 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14926 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15373 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15835 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      16310 </w:t>
            </w:r>
          </w:p>
        </w:tc>
      </w:tr>
      <w:tr w:rsidR="00F3536E" w:rsidRPr="00244C4C" w:rsidTr="00577431">
        <w:trPr>
          <w:trHeight w:val="300"/>
        </w:trPr>
        <w:tc>
          <w:tcPr>
            <w:tcW w:w="684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 w:cs="Arian AMU"/>
              </w:rPr>
              <w:t xml:space="preserve"> 2</w:t>
            </w:r>
          </w:p>
        </w:tc>
        <w:tc>
          <w:tcPr>
            <w:tcW w:w="436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  10000 </w:t>
            </w:r>
          </w:p>
        </w:tc>
        <w:tc>
          <w:tcPr>
            <w:tcW w:w="468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    10500 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       11025 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      11576 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12155 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12763 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13401 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14071 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14775 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      15513 </w:t>
            </w:r>
          </w:p>
        </w:tc>
      </w:tr>
      <w:tr w:rsidR="00F3536E" w:rsidRPr="00244C4C" w:rsidTr="00577431">
        <w:trPr>
          <w:trHeight w:val="300"/>
        </w:trPr>
        <w:tc>
          <w:tcPr>
            <w:tcW w:w="684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 w:cs="Arian AMU"/>
              </w:rPr>
              <w:t xml:space="preserve"> 3</w:t>
            </w:r>
          </w:p>
        </w:tc>
        <w:tc>
          <w:tcPr>
            <w:tcW w:w="436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    5160 </w:t>
            </w:r>
          </w:p>
        </w:tc>
        <w:tc>
          <w:tcPr>
            <w:tcW w:w="468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       5521 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         5908 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        6321 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6764 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7237 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7744 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8286 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8866 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                            9486 </w:t>
            </w:r>
          </w:p>
        </w:tc>
      </w:tr>
      <w:tr w:rsidR="00F3536E" w:rsidRPr="00244C4C" w:rsidTr="00577431">
        <w:trPr>
          <w:trHeight w:val="300"/>
        </w:trPr>
        <w:tc>
          <w:tcPr>
            <w:tcW w:w="684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Հասույթ</w:t>
            </w:r>
          </w:p>
        </w:tc>
        <w:tc>
          <w:tcPr>
            <w:tcW w:w="436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49346000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68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51250220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53235235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55304827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57462969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59713838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62061830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64511564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67067901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 xml:space="preserve">69735955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</w:tr>
      <w:tr w:rsidR="00F3536E" w:rsidRPr="00244C4C" w:rsidTr="00577431">
        <w:trPr>
          <w:trHeight w:val="300"/>
        </w:trPr>
        <w:tc>
          <w:tcPr>
            <w:tcW w:w="684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Նյութական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436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-26792200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68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-27862654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-28980290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-30147398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-31366389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-32639802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-33970311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-35360733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-36814035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-38333344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</w:tr>
      <w:tr w:rsidR="00F3536E" w:rsidRPr="00244C4C" w:rsidTr="00577431">
        <w:trPr>
          <w:trHeight w:val="300"/>
        </w:trPr>
        <w:tc>
          <w:tcPr>
            <w:tcW w:w="684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436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-15600000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68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-16380000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-17199000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-18058950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-18961898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-19909992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-20905492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-21950767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-23048305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-24200720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</w:tr>
      <w:tr w:rsidR="00F3536E" w:rsidRPr="00244C4C" w:rsidTr="00577431">
        <w:trPr>
          <w:trHeight w:val="300"/>
        </w:trPr>
        <w:tc>
          <w:tcPr>
            <w:tcW w:w="684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Մաշվածություն</w:t>
            </w:r>
          </w:p>
        </w:tc>
        <w:tc>
          <w:tcPr>
            <w:tcW w:w="436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-4670000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68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-4670000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-4670000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-4670000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-4670000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 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 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 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 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 </w:t>
            </w:r>
          </w:p>
        </w:tc>
      </w:tr>
      <w:tr w:rsidR="00F3536E" w:rsidRPr="00244C4C" w:rsidTr="00577431">
        <w:trPr>
          <w:trHeight w:val="300"/>
        </w:trPr>
        <w:tc>
          <w:tcPr>
            <w:tcW w:w="684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Վարկի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տոկոս</w:t>
            </w:r>
          </w:p>
        </w:tc>
        <w:tc>
          <w:tcPr>
            <w:tcW w:w="436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-1892000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68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-1621714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-1351429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-1081143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-810857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-540571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-270286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0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0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0</w:t>
            </w:r>
          </w:p>
        </w:tc>
      </w:tr>
      <w:tr w:rsidR="00F3536E" w:rsidRPr="00244C4C" w:rsidTr="00577431">
        <w:trPr>
          <w:trHeight w:val="300"/>
        </w:trPr>
        <w:tc>
          <w:tcPr>
            <w:tcW w:w="684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Տարեկան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հաստատուն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436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-500000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68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-500000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-500000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-500000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-500000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-500000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-500000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-500000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-500000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 xml:space="preserve">-500000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</w:tr>
      <w:tr w:rsidR="00F3536E" w:rsidRPr="00244C4C" w:rsidTr="00577431">
        <w:trPr>
          <w:trHeight w:val="300"/>
        </w:trPr>
        <w:tc>
          <w:tcPr>
            <w:tcW w:w="684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Շահույթ՝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մինչև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հարկումը</w:t>
            </w:r>
          </w:p>
        </w:tc>
        <w:tc>
          <w:tcPr>
            <w:tcW w:w="436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color w:val="FF0000"/>
                <w:sz w:val="18"/>
              </w:rPr>
              <w:t xml:space="preserve">-108200 </w:t>
            </w:r>
            <w:r w:rsidRPr="00244C4C">
              <w:rPr>
                <w:rFonts w:ascii="GHEA Grapalat" w:hAnsi="GHEA Grapalat" w:cs="Sylfaen"/>
                <w:b/>
                <w:bCs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color w:val="FF0000"/>
                <w:sz w:val="18"/>
              </w:rPr>
              <w:t>.</w:t>
            </w:r>
          </w:p>
        </w:tc>
        <w:tc>
          <w:tcPr>
            <w:tcW w:w="468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 xml:space="preserve">215852 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 xml:space="preserve">534517 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 xml:space="preserve">847336 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1153825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6123473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6415742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6700065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6705562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 xml:space="preserve">6701891 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</w:tr>
      <w:tr w:rsidR="00F3536E" w:rsidRPr="00244C4C" w:rsidTr="00577431">
        <w:trPr>
          <w:trHeight w:val="300"/>
        </w:trPr>
        <w:tc>
          <w:tcPr>
            <w:tcW w:w="684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 </w:t>
            </w:r>
          </w:p>
        </w:tc>
        <w:tc>
          <w:tcPr>
            <w:tcW w:w="436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 </w:t>
            </w:r>
          </w:p>
        </w:tc>
        <w:tc>
          <w:tcPr>
            <w:tcW w:w="468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 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 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 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 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 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 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 </w:t>
            </w:r>
          </w:p>
        </w:tc>
        <w:tc>
          <w:tcPr>
            <w:tcW w:w="392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 </w:t>
            </w:r>
          </w:p>
        </w:tc>
        <w:tc>
          <w:tcPr>
            <w:tcW w:w="480" w:type="pct"/>
            <w:shd w:val="clear" w:color="000000" w:fill="D8D8D8"/>
            <w:noWrap/>
            <w:vAlign w:val="center"/>
          </w:tcPr>
          <w:p w:rsidR="00F3536E" w:rsidRPr="00244C4C" w:rsidRDefault="00F3536E" w:rsidP="00577431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 </w:t>
            </w:r>
          </w:p>
        </w:tc>
      </w:tr>
    </w:tbl>
    <w:p w:rsidR="00F3536E" w:rsidRPr="00244C4C" w:rsidRDefault="00F3536E" w:rsidP="00B03F65">
      <w:pPr>
        <w:rPr>
          <w:rFonts w:ascii="GHEA Grapalat" w:hAnsi="GHEA Grapalat"/>
          <w:color w:val="000000"/>
          <w:szCs w:val="24"/>
        </w:rPr>
        <w:sectPr w:rsidR="00F3536E" w:rsidRPr="00244C4C" w:rsidSect="007A58DE">
          <w:headerReference w:type="default" r:id="rId64"/>
          <w:pgSz w:w="16840" w:h="11907" w:orient="landscape" w:code="9"/>
          <w:pgMar w:top="1699" w:right="1138" w:bottom="850" w:left="1138" w:header="567" w:footer="567" w:gutter="0"/>
          <w:cols w:space="720"/>
          <w:docGrid w:linePitch="360"/>
        </w:sectPr>
      </w:pPr>
    </w:p>
    <w:p w:rsidR="00F3536E" w:rsidRPr="00244C4C" w:rsidRDefault="00F3536E" w:rsidP="00577431">
      <w:pPr>
        <w:pStyle w:val="Heading3"/>
        <w:rPr>
          <w:rFonts w:ascii="GHEA Grapalat" w:hAnsi="GHEA Grapalat"/>
        </w:rPr>
      </w:pPr>
      <w:bookmarkStart w:id="138" w:name="_Toc345447118"/>
      <w:bookmarkStart w:id="139" w:name="_Toc361930961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138"/>
      <w:bookmarkEnd w:id="139"/>
    </w:p>
    <w:p w:rsidR="00F3536E" w:rsidRPr="00244C4C" w:rsidRDefault="00F3536E" w:rsidP="00577431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ru-RU"/>
        </w:rPr>
        <w:t>Ծրագրում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պ</w:t>
      </w:r>
      <w:r w:rsidRPr="00244C4C">
        <w:rPr>
          <w:rFonts w:ascii="GHEA Grapalat" w:hAnsi="GHEA Grapalat" w:cs="Sylfaen"/>
        </w:rPr>
        <w:t>ետական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մասնակցությունը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5 </w:t>
      </w:r>
      <w:r w:rsidRPr="00244C4C">
        <w:rPr>
          <w:rFonts w:ascii="GHEA Grapalat" w:hAnsi="GHEA Grapalat" w:cs="Sylfaen"/>
        </w:rPr>
        <w:t>տոկոսի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չափով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բնաիրային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ֆինանսական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ձևով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ուղղված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աջակցության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Պետության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տվյալ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կբարձրացնի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նշանակությունը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ներդրողներ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գտնելու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գործընթացում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03F65">
      <w:pPr>
        <w:spacing w:line="240" w:lineRule="auto"/>
        <w:rPr>
          <w:rFonts w:ascii="GHEA Grapalat" w:hAnsi="GHEA Grapalat"/>
          <w:szCs w:val="24"/>
          <w:lang w:val="hy-AM"/>
        </w:rPr>
      </w:pPr>
    </w:p>
    <w:p w:rsidR="00F3536E" w:rsidRPr="00244C4C" w:rsidRDefault="00F3536E" w:rsidP="00577431">
      <w:pPr>
        <w:pStyle w:val="Heading3"/>
        <w:rPr>
          <w:rFonts w:ascii="GHEA Grapalat" w:hAnsi="GHEA Grapalat"/>
          <w:lang w:val="hy-AM"/>
        </w:rPr>
      </w:pPr>
      <w:bookmarkStart w:id="140" w:name="_Toc345447119"/>
      <w:bookmarkStart w:id="141" w:name="_Toc361930962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140"/>
      <w:bookmarkEnd w:id="141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577431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հաջողված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սերտորեն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զբաղվող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որոնցից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>`</w:t>
      </w:r>
    </w:p>
    <w:p w:rsidR="00F3536E" w:rsidRPr="00244C4C" w:rsidRDefault="00F3536E" w:rsidP="00577431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ՓՄՁ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տրամադրում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տեղեկատվություն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խորհրդատվություն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03F65">
      <w:pPr>
        <w:pStyle w:val="Heading3"/>
        <w:rPr>
          <w:rFonts w:ascii="GHEA Grapalat" w:hAnsi="GHEA Grapalat"/>
        </w:rPr>
      </w:pPr>
      <w:bookmarkStart w:id="142" w:name="_Toc345447120"/>
      <w:bookmarkStart w:id="143" w:name="_Toc361930963"/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bookmarkEnd w:id="142"/>
      <w:bookmarkEnd w:id="143"/>
    </w:p>
    <w:p w:rsidR="00F3536E" w:rsidRPr="00244C4C" w:rsidRDefault="00F3536E" w:rsidP="00577431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ռիսկերը՝</w:t>
      </w: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սպասարկման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որակ</w:t>
      </w:r>
    </w:p>
    <w:p w:rsidR="00F3536E" w:rsidRPr="00244C4C" w:rsidRDefault="00F3536E" w:rsidP="00577431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գովազդի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պակաս</w:t>
      </w:r>
    </w:p>
    <w:p w:rsidR="00F3536E" w:rsidRPr="00244C4C" w:rsidRDefault="00F3536E" w:rsidP="00577431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ծառայությունների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գին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03F65">
      <w:pPr>
        <w:rPr>
          <w:rFonts w:ascii="GHEA Grapalat" w:hAnsi="GHEA Grapalat" w:cs="Sylfaen"/>
          <w:szCs w:val="24"/>
          <w:lang w:val="hy-AM"/>
        </w:rPr>
      </w:pPr>
    </w:p>
    <w:p w:rsidR="00F3536E" w:rsidRPr="00244C4C" w:rsidRDefault="00F3536E" w:rsidP="00B03F65">
      <w:pPr>
        <w:rPr>
          <w:rFonts w:ascii="GHEA Grapalat" w:hAnsi="GHEA Grapalat"/>
          <w:lang w:val="hy-AM"/>
        </w:rPr>
        <w:sectPr w:rsidR="00F3536E" w:rsidRPr="00244C4C" w:rsidSect="00D40E93"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4F55A2">
      <w:pPr>
        <w:pStyle w:val="Heading3"/>
        <w:rPr>
          <w:rFonts w:ascii="GHEA Grapalat" w:hAnsi="GHEA Grapalat"/>
          <w:lang w:val="hy-AM"/>
        </w:rPr>
      </w:pPr>
      <w:bookmarkStart w:id="144" w:name="_Toc361930964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bookmarkEnd w:id="144"/>
    </w:p>
    <w:p w:rsidR="00F3536E" w:rsidRPr="00244C4C" w:rsidRDefault="00F3536E" w:rsidP="00B03F65">
      <w:pPr>
        <w:rPr>
          <w:rFonts w:ascii="GHEA Grapalat" w:hAnsi="GHEA Grapalat"/>
          <w:lang w:val="hy-AM"/>
        </w:rPr>
      </w:pPr>
    </w:p>
    <w:p w:rsidR="00F3536E" w:rsidRPr="00244C4C" w:rsidRDefault="00F3536E" w:rsidP="00B03F65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56"/>
        <w:gridCol w:w="10852"/>
      </w:tblGrid>
      <w:tr w:rsidR="00F3536E" w:rsidRPr="00244C4C" w:rsidTr="003C0602">
        <w:trPr>
          <w:trHeight w:val="331"/>
        </w:trPr>
        <w:tc>
          <w:tcPr>
            <w:tcW w:w="131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331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8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ծրագիրը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աստիճանաբար՝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այլ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ավարտից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հետո՝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առաջին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տարուց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սկսած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8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12-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4F55A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24200720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26620792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535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314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589690339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</w:p>
          <w:p w:rsidR="00F3536E" w:rsidRPr="00244C4C" w:rsidRDefault="00F3536E" w:rsidP="004F55A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59540977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648659373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:</w:t>
            </w:r>
          </w:p>
        </w:tc>
      </w:tr>
      <w:tr w:rsidR="00F3536E" w:rsidRPr="00244C4C" w:rsidTr="003C0602">
        <w:trPr>
          <w:trHeight w:val="152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4F55A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589690339 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35290063  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`    </w:t>
            </w:r>
          </w:p>
          <w:p w:rsidR="00F3536E" w:rsidRPr="00244C4C" w:rsidRDefault="00F3536E" w:rsidP="00AB399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color w:val="000000"/>
                <w:sz w:val="22"/>
              </w:rPr>
              <w:t xml:space="preserve">38819069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509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4F55A2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23650000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14%`(</w:t>
            </w:r>
          </w:p>
          <w:p w:rsidR="00F3536E" w:rsidRPr="00244C4C" w:rsidRDefault="00F3536E" w:rsidP="00AB399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3300000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արժողությամբ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</w:p>
        </w:tc>
      </w:tr>
      <w:tr w:rsidR="00F3536E" w:rsidRPr="00D41408" w:rsidTr="003C0602">
        <w:trPr>
          <w:trHeight w:val="82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4F55A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589690339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70,762,841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4F55A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8087918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70,762,841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x 10%),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x 25%)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x 20%)</w:t>
            </w:r>
          </w:p>
        </w:tc>
      </w:tr>
    </w:tbl>
    <w:p w:rsidR="00F3536E" w:rsidRPr="00244C4C" w:rsidRDefault="00F3536E" w:rsidP="00B03F65">
      <w:pPr>
        <w:rPr>
          <w:rFonts w:ascii="GHEA Grapalat" w:hAnsi="GHEA Grapalat"/>
          <w:lang w:val="hy-AM"/>
        </w:rPr>
      </w:pPr>
    </w:p>
    <w:p w:rsidR="00F3536E" w:rsidRPr="00244C4C" w:rsidRDefault="00F3536E" w:rsidP="004F55A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մոդել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մատուցելով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ստանդարտ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</w:t>
      </w:r>
      <w:r w:rsidRPr="00244C4C">
        <w:rPr>
          <w:rFonts w:ascii="GHEA Grapalat" w:hAnsi="GHEA Grapalat"/>
          <w:lang w:val="hy-AM"/>
        </w:rPr>
        <w:t xml:space="preserve">  (5 </w:t>
      </w:r>
      <w:r w:rsidRPr="00244C4C">
        <w:rPr>
          <w:rFonts w:ascii="GHEA Grapalat" w:hAnsi="GHEA Grapalat" w:cs="Sylfaen"/>
          <w:lang w:val="hy-AM"/>
        </w:rPr>
        <w:t>տեղերում</w:t>
      </w:r>
      <w:r w:rsidRPr="00244C4C">
        <w:rPr>
          <w:rFonts w:ascii="GHEA Grapalat" w:hAnsi="GHEA Grapalat"/>
          <w:lang w:val="hy-AM"/>
        </w:rPr>
        <w:t>):</w:t>
      </w:r>
    </w:p>
    <w:p w:rsidR="00F3536E" w:rsidRPr="00244C4C" w:rsidRDefault="00F3536E" w:rsidP="004F55A2">
      <w:pPr>
        <w:rPr>
          <w:rFonts w:ascii="GHEA Grapalat" w:hAnsi="GHEA Grapalat"/>
          <w:lang w:val="hy-AM"/>
        </w:rPr>
      </w:pPr>
    </w:p>
    <w:p w:rsidR="00F3536E" w:rsidRPr="00244C4C" w:rsidRDefault="00F3536E" w:rsidP="004F55A2">
      <w:pPr>
        <w:rPr>
          <w:rFonts w:ascii="GHEA Grapalat" w:hAnsi="GHEA Grapalat"/>
          <w:lang w:val="hy-AM"/>
        </w:rPr>
      </w:pPr>
    </w:p>
    <w:p w:rsidR="00F3536E" w:rsidRPr="00244C4C" w:rsidRDefault="00F3536E" w:rsidP="004F55A2">
      <w:pPr>
        <w:rPr>
          <w:rFonts w:ascii="GHEA Grapalat" w:hAnsi="GHEA Grapalat"/>
          <w:lang w:val="hy-AM"/>
        </w:rPr>
        <w:sectPr w:rsidR="00F3536E" w:rsidRPr="00244C4C" w:rsidSect="008C0ADB">
          <w:headerReference w:type="default" r:id="rId65"/>
          <w:pgSz w:w="16840" w:h="11907" w:orient="landscape" w:code="9"/>
          <w:pgMar w:top="1132" w:right="1134" w:bottom="851" w:left="1134" w:header="567" w:footer="567" w:gutter="0"/>
          <w:cols w:space="720"/>
          <w:rtlGutter/>
          <w:docGrid w:linePitch="360"/>
        </w:sectPr>
      </w:pPr>
    </w:p>
    <w:p w:rsidR="00F3536E" w:rsidRPr="00244C4C" w:rsidRDefault="00F3536E" w:rsidP="00577431">
      <w:pPr>
        <w:pStyle w:val="Heading2"/>
        <w:rPr>
          <w:rFonts w:ascii="GHEA Grapalat" w:hAnsi="GHEA Grapalat"/>
          <w:lang w:val="hy-AM"/>
        </w:rPr>
      </w:pPr>
      <w:bookmarkStart w:id="145" w:name="_Toc345447121"/>
      <w:bookmarkStart w:id="146" w:name="_Toc361930965"/>
      <w:r w:rsidRPr="00244C4C">
        <w:rPr>
          <w:rFonts w:ascii="GHEA Grapalat" w:hAnsi="GHEA Grapalat" w:cs="Sylfaen"/>
          <w:lang w:val="hy-AM"/>
        </w:rPr>
        <w:t>Բանջարաբոստանային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ծաղկի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ջերմոցային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 w:cs="Calibri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հիմնադրում</w:t>
      </w:r>
      <w:bookmarkEnd w:id="145"/>
      <w:bookmarkEnd w:id="146"/>
    </w:p>
    <w:p w:rsidR="00F3536E" w:rsidRPr="00244C4C" w:rsidRDefault="00F3536E" w:rsidP="00B03F65">
      <w:pPr>
        <w:rPr>
          <w:rFonts w:ascii="GHEA Grapalat" w:hAnsi="GHEA Grapalat"/>
          <w:lang w:val="hy-AM"/>
        </w:rPr>
      </w:pPr>
    </w:p>
    <w:p w:rsidR="00F3536E" w:rsidRPr="00244C4C" w:rsidRDefault="00F3536E" w:rsidP="00577431">
      <w:pPr>
        <w:pStyle w:val="Heading3"/>
        <w:rPr>
          <w:rFonts w:ascii="GHEA Grapalat" w:hAnsi="GHEA Grapalat"/>
          <w:lang w:val="hy-AM"/>
        </w:rPr>
      </w:pPr>
      <w:bookmarkStart w:id="147" w:name="_Toc345447122"/>
      <w:bookmarkStart w:id="148" w:name="_Toc361930966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147"/>
      <w:bookmarkEnd w:id="148"/>
    </w:p>
    <w:p w:rsidR="00F3536E" w:rsidRPr="00244C4C" w:rsidRDefault="00F3536E" w:rsidP="00577431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Բանջարաբոստանային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ծաղկի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ջերմոցային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 w:cs="Calibri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հիմնադրում՝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77431">
      <w:pPr>
        <w:pStyle w:val="Heading3"/>
        <w:rPr>
          <w:rFonts w:ascii="GHEA Grapalat" w:hAnsi="GHEA Grapalat"/>
          <w:lang w:val="hy-AM"/>
        </w:rPr>
      </w:pPr>
      <w:bookmarkStart w:id="149" w:name="_Toc345447123"/>
      <w:bookmarkStart w:id="150" w:name="_Toc361930967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149"/>
      <w:bookmarkEnd w:id="150"/>
    </w:p>
    <w:p w:rsidR="00F3536E" w:rsidRPr="00244C4C" w:rsidRDefault="00F3536E" w:rsidP="004B0BDD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կատարել</w:t>
      </w:r>
      <w:r w:rsidRPr="00244C4C">
        <w:rPr>
          <w:rFonts w:ascii="GHEA Grapalat" w:hAnsi="GHEA Grapalat"/>
          <w:lang w:val="hy-AM"/>
        </w:rPr>
        <w:t xml:space="preserve"> 1000 </w:t>
      </w:r>
      <w:r w:rsidRPr="00244C4C">
        <w:rPr>
          <w:rFonts w:ascii="GHEA Grapalat" w:hAnsi="GHEA Grapalat" w:cs="Sylfaen"/>
          <w:lang w:val="hy-AM"/>
        </w:rPr>
        <w:t>քմ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կառուցելու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սածիլներ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գնելու</w:t>
      </w:r>
      <w:r w:rsidRPr="00244C4C">
        <w:rPr>
          <w:rFonts w:ascii="GHEA Grapalat" w:hAnsi="GHEA Grapalat"/>
          <w:lang w:val="hy-AM"/>
        </w:rPr>
        <w:t xml:space="preserve">,  </w:t>
      </w:r>
      <w:r w:rsidRPr="00244C4C">
        <w:rPr>
          <w:rFonts w:ascii="GHEA Grapalat" w:hAnsi="GHEA Grapalat" w:cs="Sylfaen"/>
          <w:lang w:val="hy-AM"/>
        </w:rPr>
        <w:t>էլեկտրականության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ջրամատակարարման</w:t>
      </w:r>
      <w:r w:rsidRPr="00244C4C">
        <w:rPr>
          <w:rFonts w:ascii="GHEA Grapalat" w:hAnsi="GHEA Grapalat"/>
          <w:lang w:val="hy-AM"/>
        </w:rPr>
        <w:t> </w:t>
      </w:r>
      <w:r w:rsidRPr="00244C4C">
        <w:rPr>
          <w:rFonts w:ascii="GHEA Grapalat" w:hAnsi="GHEA Grapalat" w:cs="Sylfaen"/>
          <w:lang w:val="hy-AM"/>
        </w:rPr>
        <w:t>պայմաններ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նպատակը</w:t>
      </w:r>
      <w:r w:rsidRPr="00244C4C">
        <w:rPr>
          <w:rFonts w:ascii="GHEA Grapalat" w:hAnsi="GHEA Grapalat"/>
          <w:lang w:val="hy-AM"/>
        </w:rPr>
        <w:t xml:space="preserve"> 1000 </w:t>
      </w:r>
      <w:r w:rsidRPr="00244C4C">
        <w:rPr>
          <w:rFonts w:ascii="GHEA Grapalat" w:hAnsi="GHEA Grapalat" w:cs="Sylfaen"/>
          <w:lang w:val="hy-AM"/>
        </w:rPr>
        <w:t>քմ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ծաղիկներ՝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վարդ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մեխակ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բանջարաբոստանային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լոլիկ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վարունգ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աճեցնելն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1000 </w:t>
      </w:r>
      <w:r w:rsidRPr="00244C4C">
        <w:rPr>
          <w:rFonts w:ascii="GHEA Grapalat" w:hAnsi="GHEA Grapalat" w:cs="Sylfaen"/>
          <w:lang w:val="hy-AM"/>
        </w:rPr>
        <w:t>քմ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ստացվել</w:t>
      </w:r>
      <w:r w:rsidRPr="00244C4C">
        <w:rPr>
          <w:rFonts w:ascii="GHEA Grapalat" w:hAnsi="GHEA Grapalat"/>
          <w:lang w:val="hy-AM"/>
        </w:rPr>
        <w:t xml:space="preserve"> 11000 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բանջարեղեն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125,000 </w:t>
      </w:r>
      <w:r w:rsidRPr="00244C4C">
        <w:rPr>
          <w:rFonts w:ascii="GHEA Grapalat" w:hAnsi="GHEA Grapalat" w:cs="Sylfaen"/>
          <w:lang w:val="hy-AM"/>
        </w:rPr>
        <w:t>հատ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ծաղիկ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սկսնակ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բայց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77431">
      <w:pPr>
        <w:rPr>
          <w:rFonts w:ascii="GHEA Grapalat" w:hAnsi="GHEA Grapalat"/>
          <w:lang w:val="hy-AM"/>
        </w:rPr>
      </w:pPr>
    </w:p>
    <w:p w:rsidR="00F3536E" w:rsidRPr="00244C4C" w:rsidRDefault="00F3536E" w:rsidP="00577431">
      <w:pPr>
        <w:pStyle w:val="Heading3"/>
        <w:rPr>
          <w:rFonts w:ascii="GHEA Grapalat" w:hAnsi="GHEA Grapalat"/>
          <w:lang w:val="hy-AM"/>
        </w:rPr>
      </w:pPr>
      <w:bookmarkStart w:id="151" w:name="_Toc345447124"/>
      <w:bookmarkStart w:id="152" w:name="_Toc361930968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151"/>
      <w:bookmarkEnd w:id="152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577431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Հայաստանում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մեկնարկել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հոլանդական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խոշոր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հատկացվելու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չմշակված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հողեր</w:t>
      </w:r>
      <w:r w:rsidRPr="00244C4C">
        <w:rPr>
          <w:rFonts w:ascii="GHEA Grapalat" w:hAnsi="GHEA Grapalat"/>
          <w:lang w:val="hy-AM"/>
        </w:rPr>
        <w:t xml:space="preserve">` 2000 </w:t>
      </w:r>
      <w:r w:rsidRPr="00244C4C">
        <w:rPr>
          <w:rFonts w:ascii="GHEA Grapalat" w:hAnsi="GHEA Grapalat" w:cs="Sylfaen"/>
          <w:lang w:val="hy-AM"/>
        </w:rPr>
        <w:t>հեկտար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ստեղծում</w:t>
      </w:r>
      <w:r w:rsidRPr="00244C4C">
        <w:rPr>
          <w:rFonts w:ascii="GHEA Grapalat" w:hAnsi="GHEA Grapalat"/>
          <w:lang w:val="hy-AM"/>
        </w:rPr>
        <w:t xml:space="preserve"> “</w:t>
      </w: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առաջմղման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</w:t>
      </w:r>
      <w:r w:rsidRPr="00244C4C">
        <w:rPr>
          <w:rFonts w:ascii="GHEA Grapalat" w:hAnsi="GHEA Grapalat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ՓԲԸ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500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ջեռուցվող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1500 </w:t>
      </w:r>
      <w:r w:rsidRPr="00244C4C">
        <w:rPr>
          <w:rFonts w:ascii="GHEA Grapalat" w:hAnsi="GHEA Grapalat" w:cs="Sylfaen"/>
          <w:lang w:val="hy-AM"/>
        </w:rPr>
        <w:t>հեկտար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չջեռուցվող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թաղանթապատ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կկառուցվեն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5-7 </w:t>
      </w:r>
      <w:r w:rsidRPr="00244C4C">
        <w:rPr>
          <w:rFonts w:ascii="GHEA Grapalat" w:hAnsi="GHEA Grapalat" w:cs="Sylfaen"/>
          <w:lang w:val="hy-AM"/>
        </w:rPr>
        <w:t>տարիների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600-700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տոննա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լրացուցիչ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բանջարեղեն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90-95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կարտահանվի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Ռուսաստան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77431">
      <w:pPr>
        <w:rPr>
          <w:rFonts w:ascii="GHEA Grapalat" w:hAnsi="GHEA Grapalat"/>
          <w:lang w:val="hy-AM"/>
        </w:rPr>
      </w:pPr>
    </w:p>
    <w:p w:rsidR="00F3536E" w:rsidRPr="00244C4C" w:rsidRDefault="00F3536E" w:rsidP="00577431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Ուսումնասիրելով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Վորլդ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Վիժն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բարեգործական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 2012 </w:t>
      </w:r>
      <w:r w:rsidRPr="00244C4C">
        <w:rPr>
          <w:rFonts w:ascii="GHEA Grapalat" w:hAnsi="GHEA Grapalat" w:cs="Sylfaen"/>
          <w:lang w:val="hy-AM"/>
        </w:rPr>
        <w:t>թվականի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15 </w:t>
      </w:r>
      <w:r w:rsidRPr="00244C4C">
        <w:rPr>
          <w:rFonts w:ascii="GHEA Grapalat" w:hAnsi="GHEA Grapalat" w:cs="Sylfaen"/>
          <w:lang w:val="hy-AM"/>
        </w:rPr>
        <w:t>ջերմոցային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</w:t>
      </w:r>
      <w:r w:rsidRPr="00244C4C">
        <w:rPr>
          <w:rFonts w:ascii="GHEA Grapalat" w:hAnsi="GHEA Grapalat"/>
          <w:lang w:val="hy-AM"/>
        </w:rPr>
        <w:t xml:space="preserve">, 30 </w:t>
      </w:r>
      <w:r w:rsidRPr="00244C4C">
        <w:rPr>
          <w:rFonts w:ascii="GHEA Grapalat" w:hAnsi="GHEA Grapalat" w:cs="Sylfaen"/>
          <w:lang w:val="hy-AM"/>
        </w:rPr>
        <w:t>քմ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Իրականացվող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տեղադրվել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ընտրությամբ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լոլիկ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վարունգ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դդմիկ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լոբի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թփեր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ուսուցում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կուլտուրաների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Շահառուներին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տրամադրվել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սերմեր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պարարտանյութեր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բուժանյութեր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աշխատանքային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գործիքներ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խոնավաչափեր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ջերմաչափեր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77431">
      <w:pPr>
        <w:rPr>
          <w:rFonts w:ascii="GHEA Grapalat" w:hAnsi="GHEA Grapalat"/>
          <w:lang w:val="hy-AM"/>
        </w:rPr>
      </w:pPr>
    </w:p>
    <w:p w:rsidR="00F3536E" w:rsidRPr="00244C4C" w:rsidRDefault="00F3536E" w:rsidP="00577431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Վերոնշվածից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ելնելով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ընդլայնել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աշխարհագրական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>`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color w:val="000000"/>
          <w:lang w:val="hy-AM"/>
        </w:rPr>
        <w:t>Կապան</w:t>
      </w:r>
      <w:r w:rsidRPr="00244C4C">
        <w:rPr>
          <w:rFonts w:ascii="GHEA Grapalat" w:hAnsi="GHEA Grapalat"/>
          <w:color w:val="000000"/>
          <w:lang w:val="hy-AM"/>
        </w:rPr>
        <w:t xml:space="preserve">, </w:t>
      </w:r>
      <w:r w:rsidRPr="00244C4C">
        <w:rPr>
          <w:rFonts w:ascii="GHEA Grapalat" w:hAnsi="GHEA Grapalat" w:cs="Sylfaen"/>
          <w:color w:val="000000"/>
          <w:lang w:val="hy-AM"/>
        </w:rPr>
        <w:t>Սյունիք</w:t>
      </w:r>
      <w:r w:rsidRPr="00244C4C">
        <w:rPr>
          <w:rFonts w:ascii="GHEA Grapalat" w:hAnsi="GHEA Grapalat"/>
          <w:color w:val="000000"/>
          <w:lang w:val="hy-AM"/>
        </w:rPr>
        <w:t xml:space="preserve">, </w:t>
      </w:r>
      <w:r w:rsidRPr="00244C4C">
        <w:rPr>
          <w:rFonts w:ascii="GHEA Grapalat" w:hAnsi="GHEA Grapalat" w:cs="Sylfaen"/>
          <w:color w:val="000000"/>
          <w:lang w:val="hy-AM"/>
        </w:rPr>
        <w:t>Որոտան</w:t>
      </w:r>
      <w:r w:rsidRPr="00244C4C">
        <w:rPr>
          <w:rFonts w:ascii="GHEA Grapalat" w:hAnsi="GHEA Grapalat"/>
          <w:color w:val="000000"/>
          <w:lang w:val="hy-AM"/>
        </w:rPr>
        <w:t>/</w:t>
      </w:r>
      <w:r w:rsidRPr="00244C4C">
        <w:rPr>
          <w:rFonts w:ascii="GHEA Grapalat" w:hAnsi="GHEA Grapalat" w:cs="Sylfaen"/>
          <w:color w:val="000000"/>
          <w:lang w:val="hy-AM"/>
        </w:rPr>
        <w:t>Գորիս</w:t>
      </w:r>
      <w:r w:rsidRPr="00244C4C">
        <w:rPr>
          <w:rFonts w:ascii="GHEA Grapalat" w:hAnsi="GHEA Grapalat"/>
          <w:color w:val="000000"/>
          <w:lang w:val="hy-AM"/>
        </w:rPr>
        <w:t xml:space="preserve">/, </w:t>
      </w:r>
      <w:r w:rsidRPr="00244C4C">
        <w:rPr>
          <w:rFonts w:ascii="GHEA Grapalat" w:hAnsi="GHEA Grapalat" w:cs="Sylfaen"/>
          <w:color w:val="000000"/>
          <w:lang w:val="hy-AM"/>
        </w:rPr>
        <w:t>Քարահունջ</w:t>
      </w:r>
      <w:r w:rsidRPr="00244C4C">
        <w:rPr>
          <w:rFonts w:ascii="GHEA Grapalat" w:hAnsi="GHEA Grapalat"/>
          <w:color w:val="000000"/>
          <w:lang w:val="hy-AM"/>
        </w:rPr>
        <w:t xml:space="preserve">, </w:t>
      </w:r>
      <w:r w:rsidRPr="00244C4C">
        <w:rPr>
          <w:rFonts w:ascii="GHEA Grapalat" w:hAnsi="GHEA Grapalat" w:cs="Sylfaen"/>
          <w:color w:val="000000"/>
          <w:lang w:val="hy-AM"/>
        </w:rPr>
        <w:t>Շաքի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Ագարակում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Կապանի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քաղաքամերձ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հիմնելով</w:t>
      </w:r>
      <w:r w:rsidRPr="00244C4C">
        <w:rPr>
          <w:rFonts w:ascii="GHEA Grapalat" w:hAnsi="GHEA Grapalat"/>
          <w:lang w:val="hy-AM"/>
        </w:rPr>
        <w:t xml:space="preserve"> 1000</w:t>
      </w:r>
      <w:r w:rsidRPr="00244C4C">
        <w:rPr>
          <w:rFonts w:ascii="GHEA Grapalat" w:hAnsi="GHEA Grapalat" w:cs="Sylfaen"/>
          <w:lang w:val="hy-AM"/>
        </w:rPr>
        <w:t>քմ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արևային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տաք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բնակլիմայական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դիրք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նպաստել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համեմատաբար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ինքնարժեքով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բարձրորակ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ստանալուն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577431">
      <w:pPr>
        <w:rPr>
          <w:rFonts w:ascii="GHEA Grapalat" w:hAnsi="GHEA Grapalat"/>
          <w:lang w:val="hy-AM"/>
        </w:rPr>
      </w:pPr>
    </w:p>
    <w:p w:rsidR="00F3536E" w:rsidRPr="00244C4C" w:rsidRDefault="00F3536E" w:rsidP="00577431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հետագայում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կնպաստի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տրանսպորտային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զարգացմանը</w:t>
      </w:r>
      <w:r w:rsidRPr="00244C4C">
        <w:rPr>
          <w:rFonts w:ascii="GHEA Grapalat" w:hAnsi="GHEA Grapalat"/>
          <w:lang w:val="hy-AM"/>
        </w:rPr>
        <w:t xml:space="preserve">,  </w:t>
      </w:r>
      <w:r w:rsidRPr="00244C4C">
        <w:rPr>
          <w:rFonts w:ascii="GHEA Grapalat" w:hAnsi="GHEA Grapalat" w:cs="Sylfaen"/>
          <w:lang w:val="hy-AM"/>
        </w:rPr>
        <w:t>սառնարանային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ստեղծմանը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414F6A">
      <w:pPr>
        <w:pStyle w:val="Heading3"/>
        <w:rPr>
          <w:rFonts w:ascii="GHEA Grapalat" w:hAnsi="GHEA Grapalat"/>
          <w:lang w:val="hy-AM"/>
        </w:rPr>
      </w:pPr>
      <w:bookmarkStart w:id="153" w:name="_Toc345447125"/>
      <w:bookmarkStart w:id="154" w:name="_Toc361930969"/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bookmarkEnd w:id="153"/>
      <w:bookmarkEnd w:id="154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414F6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Հայաստանում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</w:t>
      </w:r>
      <w:r w:rsidRPr="00244C4C">
        <w:rPr>
          <w:rFonts w:ascii="GHEA Grapalat" w:hAnsi="GHEA Grapalat"/>
          <w:lang w:val="hy-AM"/>
        </w:rPr>
        <w:t xml:space="preserve"> 3000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մեծամասնությունը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Արարատյան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դաշտավայրում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պոտենցիալ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նախալեռնային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շրջաններում՝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Ներկայումս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Հայաստանում</w:t>
      </w:r>
      <w:r w:rsidRPr="00244C4C">
        <w:rPr>
          <w:rFonts w:ascii="GHEA Grapalat" w:hAnsi="GHEA Grapalat" w:cs="Tahoma Armenian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գործում</w:t>
      </w:r>
      <w:r w:rsidRPr="00244C4C">
        <w:rPr>
          <w:rFonts w:ascii="GHEA Grapalat" w:hAnsi="GHEA Grapalat" w:cs="Tahoma Armenian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Tahoma Armenian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 w:cs="Tahoma Armenian"/>
          <w:lang w:val="hy-AM"/>
        </w:rPr>
        <w:t xml:space="preserve"> 120-130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 w:cs="Tahoma Armenian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ջերմատներ</w:t>
      </w:r>
      <w:r w:rsidRPr="00244C4C">
        <w:rPr>
          <w:rFonts w:ascii="GHEA Grapalat" w:hAnsi="GHEA Grapalat"/>
          <w:lang w:val="hy-AM"/>
        </w:rPr>
        <w:t xml:space="preserve">:  </w:t>
      </w:r>
    </w:p>
    <w:p w:rsidR="00F3536E" w:rsidRPr="00244C4C" w:rsidRDefault="00F3536E" w:rsidP="00414F6A">
      <w:pPr>
        <w:rPr>
          <w:rFonts w:ascii="GHEA Grapalat" w:hAnsi="GHEA Grapalat"/>
          <w:lang w:val="hy-AM"/>
        </w:rPr>
      </w:pPr>
    </w:p>
    <w:p w:rsidR="00F3536E" w:rsidRPr="00244C4C" w:rsidRDefault="00F3536E" w:rsidP="00414F6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Ջերմոցների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մեծամասնությունը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60%-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,   </w:t>
      </w:r>
      <w:r w:rsidRPr="00244C4C">
        <w:rPr>
          <w:rFonts w:ascii="GHEA Grapalat" w:hAnsi="GHEA Grapalat" w:cs="Sylfaen"/>
          <w:lang w:val="hy-AM"/>
        </w:rPr>
        <w:t>մասնագիտացված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բանջարեղենի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  40%-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ծաղիկներ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աճեցնելու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414F6A">
      <w:pPr>
        <w:rPr>
          <w:rFonts w:ascii="GHEA Grapalat" w:hAnsi="GHEA Grapalat"/>
          <w:lang w:val="hy-AM"/>
        </w:rPr>
      </w:pPr>
    </w:p>
    <w:p w:rsidR="00F3536E" w:rsidRPr="00244C4C" w:rsidRDefault="00F3536E" w:rsidP="00414F6A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Բանջարեղենի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ջերմոցներ</w:t>
      </w:r>
    </w:p>
    <w:p w:rsidR="00F3536E" w:rsidRPr="00244C4C" w:rsidRDefault="00F3536E" w:rsidP="00414F6A">
      <w:pPr>
        <w:rPr>
          <w:rFonts w:ascii="GHEA Grapalat" w:hAnsi="GHEA Grapalat" w:cs="Sylfaen"/>
          <w:lang w:val="hy-AM"/>
        </w:rPr>
      </w:pPr>
      <w:r w:rsidRPr="00244C4C">
        <w:rPr>
          <w:rFonts w:ascii="GHEA Grapalat" w:hAnsi="GHEA Grapalat" w:cs="Sylfaen"/>
          <w:lang w:val="hy-AM"/>
        </w:rPr>
        <w:t>Ներկայումս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ձմեռային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սեզոնին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ներքին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բանջարեղենի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նկատմամբ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պահանջարկի</w:t>
      </w:r>
      <w:r w:rsidRPr="00244C4C">
        <w:rPr>
          <w:rFonts w:ascii="GHEA Grapalat" w:hAnsi="GHEA Grapalat"/>
          <w:lang w:val="hy-AM"/>
        </w:rPr>
        <w:t xml:space="preserve"> 45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 xml:space="preserve">Բանջարեղենի միջին արտադրողականությունը   1 քմ տարածքում 15-32 կգ է: Միջազգային պրակտիկայում բանջարեղենի միջին արտադրողականությունը 1 քմ տարածքում 35-60 կգ է: Եվրոպայում մեկ բույսի վեգետացիոն շրջանը մոտ ինն ամիս է, որով էլ պայմանավորված է մեկ բույսի բարձր բերքատվությունը: Եվրոպայում բույսի արտադրողականությունը կազմակերպվում է տարին մեկ անգամ: Հայաստանում բանջարեղենի արտադրողականությունը կազմակերպվում է տարվա մեջ երկու անգամ: </w:t>
      </w:r>
    </w:p>
    <w:p w:rsidR="00F3536E" w:rsidRPr="00244C4C" w:rsidRDefault="00F3536E" w:rsidP="00414F6A">
      <w:pPr>
        <w:rPr>
          <w:rFonts w:ascii="GHEA Grapalat" w:hAnsi="GHEA Grapalat" w:cs="Sylfaen"/>
          <w:lang w:val="hy-AM"/>
        </w:rPr>
      </w:pPr>
    </w:p>
    <w:p w:rsidR="00F3536E" w:rsidRPr="00244C4C" w:rsidRDefault="00F3536E" w:rsidP="00414F6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4 </w:t>
      </w:r>
      <w:r w:rsidRPr="00244C4C">
        <w:rPr>
          <w:rFonts w:ascii="GHEA Grapalat" w:hAnsi="GHEA Grapalat" w:cs="Sylfaen"/>
          <w:lang w:val="hy-AM"/>
        </w:rPr>
        <w:t>տեսակի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բանջարեղեն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բաժնեմասերի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գծագիր</w:t>
      </w:r>
      <w:r w:rsidRPr="00244C4C">
        <w:rPr>
          <w:rFonts w:ascii="GHEA Grapalat" w:hAnsi="GHEA Grapalat"/>
          <w:lang w:val="hy-AM"/>
        </w:rPr>
        <w:t xml:space="preserve"> 1-</w:t>
      </w:r>
      <w:r w:rsidRPr="00244C4C">
        <w:rPr>
          <w:rFonts w:ascii="GHEA Grapalat" w:hAnsi="GHEA Grapalat" w:cs="Sylfaen"/>
          <w:lang w:val="hy-AM"/>
        </w:rPr>
        <w:t>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03F65">
      <w:pPr>
        <w:tabs>
          <w:tab w:val="left" w:pos="4860"/>
          <w:tab w:val="left" w:pos="5040"/>
        </w:tabs>
        <w:spacing w:line="240" w:lineRule="auto"/>
        <w:rPr>
          <w:rFonts w:ascii="GHEA Grapalat" w:hAnsi="GHEA Grapalat" w:cs="Sylfaen"/>
          <w:szCs w:val="24"/>
          <w:lang w:val="hy-AM"/>
        </w:rPr>
      </w:pPr>
      <w:r>
        <w:rPr>
          <w:noProof/>
        </w:rPr>
        <w:pict>
          <v:shape id="Picture 2" o:spid="_x0000_s1029" type="#_x0000_t75" alt="Հայաստանում մեկնարկել է հոլանդական տեխնոլոգիաներով խոշոր ջերմոցային տնտեսությունների ստեղծման ծրագիրը" style="position:absolute;left:0;text-align:left;margin-left:249.45pt;margin-top:.35pt;width:196.5pt;height:180pt;z-index:-251677184;visibility:visible;mso-wrap-distance-left:0;mso-wrap-distance-right:0;mso-position-vertical-relative:line" wrapcoords="-82 0 -82 21510 21600 21510 21600 0 -82 0" o:allowoverlap="f">
            <v:imagedata r:id="rId66" o:title=""/>
            <w10:wrap type="tight"/>
          </v:shape>
        </w:pict>
      </w:r>
      <w:r w:rsidRPr="009A69CD">
        <w:rPr>
          <w:rFonts w:ascii="GHEA Grapalat" w:hAnsi="GHEA Grapalat"/>
          <w:noProof/>
          <w:szCs w:val="24"/>
        </w:rPr>
        <w:pict>
          <v:shape id="Chart 21" o:spid="_x0000_i1046" type="#_x0000_t75" style="width:234.75pt;height:180.7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">
            <v:imagedata r:id="rId67" o:title=""/>
            <o:lock v:ext="edit" aspectratio="f"/>
          </v:shape>
        </w:pict>
      </w:r>
      <w:r w:rsidRPr="00244C4C">
        <w:rPr>
          <w:rFonts w:ascii="GHEA Grapalat" w:hAnsi="GHEA Grapalat" w:cs="Sylfaen"/>
          <w:szCs w:val="24"/>
          <w:lang w:val="hy-AM"/>
        </w:rPr>
        <w:t xml:space="preserve"> </w:t>
      </w:r>
    </w:p>
    <w:p w:rsidR="00F3536E" w:rsidRPr="00244C4C" w:rsidRDefault="00F3536E" w:rsidP="00B03F65">
      <w:pPr>
        <w:spacing w:line="240" w:lineRule="auto"/>
        <w:rPr>
          <w:rFonts w:ascii="GHEA Grapalat" w:hAnsi="GHEA Grapalat" w:cs="Sylfaen"/>
          <w:szCs w:val="24"/>
          <w:lang w:val="hy-AM"/>
        </w:rPr>
      </w:pPr>
    </w:p>
    <w:p w:rsidR="00F3536E" w:rsidRPr="00244C4C" w:rsidRDefault="00F3536E" w:rsidP="00B03F65">
      <w:pPr>
        <w:spacing w:line="240" w:lineRule="auto"/>
        <w:rPr>
          <w:rFonts w:ascii="GHEA Grapalat" w:hAnsi="GHEA Grapalat" w:cs="Sylfaen"/>
          <w:szCs w:val="24"/>
          <w:lang w:val="hy-AM"/>
        </w:rPr>
      </w:pPr>
    </w:p>
    <w:p w:rsidR="00F3536E" w:rsidRPr="00244C4C" w:rsidRDefault="00F3536E" w:rsidP="00B03F65">
      <w:pPr>
        <w:spacing w:line="240" w:lineRule="auto"/>
        <w:rPr>
          <w:rFonts w:ascii="GHEA Grapalat" w:hAnsi="GHEA Grapalat" w:cs="Sylfaen"/>
          <w:szCs w:val="24"/>
          <w:lang w:val="hy-AM"/>
        </w:rPr>
      </w:pPr>
    </w:p>
    <w:p w:rsidR="00F3536E" w:rsidRPr="00244C4C" w:rsidRDefault="00F3536E" w:rsidP="00414F6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Ջերմոցային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բանջարեղենների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են՝</w:t>
      </w:r>
    </w:p>
    <w:p w:rsidR="00F3536E" w:rsidRPr="00244C4C" w:rsidRDefault="00F3536E" w:rsidP="00414F6A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Լոլիկ</w:t>
      </w:r>
      <w:r w:rsidRPr="00244C4C">
        <w:rPr>
          <w:rFonts w:ascii="GHEA Grapalat" w:hAnsi="GHEA Grapalat"/>
        </w:rPr>
        <w:t xml:space="preserve">-750-1200 </w:t>
      </w:r>
      <w:r w:rsidRPr="00244C4C">
        <w:rPr>
          <w:rFonts w:ascii="GHEA Grapalat" w:hAnsi="GHEA Grapalat" w:cs="Sylfaen"/>
        </w:rPr>
        <w:t>դրամ</w:t>
      </w:r>
    </w:p>
    <w:p w:rsidR="00F3536E" w:rsidRPr="00244C4C" w:rsidRDefault="00F3536E" w:rsidP="00414F6A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Վարունգ</w:t>
      </w:r>
      <w:r w:rsidRPr="00244C4C">
        <w:rPr>
          <w:rFonts w:ascii="GHEA Grapalat" w:hAnsi="GHEA Grapalat"/>
        </w:rPr>
        <w:t xml:space="preserve">-850-1500 </w:t>
      </w:r>
      <w:r w:rsidRPr="00244C4C">
        <w:rPr>
          <w:rFonts w:ascii="GHEA Grapalat" w:hAnsi="GHEA Grapalat" w:cs="Sylfaen"/>
        </w:rPr>
        <w:t>դրամ</w:t>
      </w:r>
    </w:p>
    <w:p w:rsidR="00F3536E" w:rsidRPr="00244C4C" w:rsidRDefault="00F3536E" w:rsidP="00B03F65">
      <w:pPr>
        <w:spacing w:line="240" w:lineRule="auto"/>
        <w:rPr>
          <w:rFonts w:ascii="GHEA Grapalat" w:hAnsi="GHEA Grapalat" w:cs="Sylfaen"/>
          <w:szCs w:val="24"/>
          <w:lang w:val="hy-AM"/>
        </w:rPr>
      </w:pPr>
    </w:p>
    <w:p w:rsidR="00F3536E" w:rsidRPr="00244C4C" w:rsidRDefault="00F3536E" w:rsidP="00414F6A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Ծաղկային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ջերմոցներ</w:t>
      </w:r>
    </w:p>
    <w:p w:rsidR="00F3536E" w:rsidRPr="00244C4C" w:rsidRDefault="00F3536E" w:rsidP="00414F6A">
      <w:pPr>
        <w:rPr>
          <w:rFonts w:ascii="GHEA Grapalat" w:hAnsi="GHEA Grapalat"/>
          <w:lang w:val="hy-AM"/>
        </w:rPr>
      </w:pPr>
      <w:r>
        <w:rPr>
          <w:noProof/>
        </w:rPr>
        <w:pict>
          <v:shape id="Picture 1" o:spid="_x0000_s1030" type="#_x0000_t75" alt="http://www.greenhouse.am/bottomimages/healthy-plants/greenhouse-4.jpg" style="position:absolute;left:0;text-align:left;margin-left:1.2pt;margin-top:5.95pt;width:202.5pt;height:163.5pt;z-index:251638272;visibility:visible" wrapcoords="-80 0 -80 21501 21600 21501 21600 0 -80 0">
            <v:imagedata r:id="rId68" o:title=""/>
            <w10:wrap type="through"/>
          </v:shape>
        </w:pict>
      </w:r>
      <w:r w:rsidRPr="00244C4C">
        <w:rPr>
          <w:rFonts w:ascii="GHEA Grapalat" w:hAnsi="GHEA Grapalat" w:cs="Sylfaen"/>
          <w:lang w:val="hy-AM"/>
        </w:rPr>
        <w:t>Հայաստանյան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վաճառվող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ծաղիկները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'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ներկրված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Վերջիններիս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ինքնաթիռով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Հոլանդիայից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Կոլումբիայից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ԱՄՆ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Իրանից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մերձավորարևելյան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երկրներից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Գնագոյացնող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տրանսպորտային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ծաղիկները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երկրներից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414F6A">
      <w:pPr>
        <w:rPr>
          <w:rFonts w:ascii="GHEA Grapalat" w:hAnsi="GHEA Grapalat"/>
          <w:lang w:val="hy-AM"/>
        </w:rPr>
      </w:pPr>
    </w:p>
    <w:p w:rsidR="00F3536E" w:rsidRPr="00244C4C" w:rsidRDefault="00F3536E" w:rsidP="00414F6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Ներքին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ծաղիկներ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Արարատյան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դաշտավայրի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ջերմոցներում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Աճեցվում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վարդեր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մեխակներ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կակաչներ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քրիզանթեմներ</w:t>
      </w:r>
      <w:r w:rsidRPr="00244C4C">
        <w:rPr>
          <w:rFonts w:ascii="GHEA Grapalat" w:hAnsi="GHEA Grapalat" w:cs="Arian AMU"/>
          <w:lang w:val="hy-AM"/>
        </w:rPr>
        <w:t>։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Կակաչների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քրիզանթեմների</w:t>
      </w:r>
      <w:r w:rsidRPr="00244C4C">
        <w:rPr>
          <w:rFonts w:ascii="GHEA Grapalat" w:hAnsi="GHEA Grapalat"/>
          <w:lang w:val="hy-AM"/>
        </w:rPr>
        <w:t xml:space="preserve"> 60–70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Արարատի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Ազատավան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մեխակների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վարդերի</w:t>
      </w:r>
      <w:r w:rsidRPr="00244C4C">
        <w:rPr>
          <w:rFonts w:ascii="GHEA Grapalat" w:hAnsi="GHEA Grapalat"/>
          <w:lang w:val="hy-AM"/>
        </w:rPr>
        <w:t xml:space="preserve"> 90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Գեղանիստում</w:t>
      </w:r>
      <w:r w:rsidRPr="00244C4C">
        <w:rPr>
          <w:rFonts w:ascii="GHEA Grapalat" w:hAnsi="GHEA Grapalat" w:cs="Arian AMU"/>
          <w:lang w:val="hy-AM"/>
        </w:rPr>
        <w:t>։</w:t>
      </w:r>
    </w:p>
    <w:p w:rsidR="00F3536E" w:rsidRPr="00244C4C" w:rsidRDefault="00F3536E" w:rsidP="00414F6A">
      <w:pPr>
        <w:rPr>
          <w:rFonts w:ascii="GHEA Grapalat" w:hAnsi="GHEA Grapalat"/>
          <w:lang w:val="hy-AM"/>
        </w:rPr>
      </w:pPr>
    </w:p>
    <w:p w:rsidR="00F3536E" w:rsidRPr="00244C4C" w:rsidRDefault="00F3536E" w:rsidP="00414F6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Ջերմոցային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ծաղիկները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խիստ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հանգամանքից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Ներկրված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ծաղիկներից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հոլանդական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վարդերն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414F6A">
      <w:pPr>
        <w:rPr>
          <w:rFonts w:ascii="GHEA Grapalat" w:hAnsi="GHEA Grapalat"/>
          <w:lang w:val="hy-AM"/>
        </w:rPr>
      </w:pPr>
    </w:p>
    <w:p w:rsidR="00F3536E" w:rsidRPr="00244C4C" w:rsidRDefault="00F3536E" w:rsidP="00414F6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ջերմոցային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ծաղիկներն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գները՝</w:t>
      </w:r>
    </w:p>
    <w:p w:rsidR="00F3536E" w:rsidRPr="00244C4C" w:rsidRDefault="00F3536E" w:rsidP="00414F6A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Վարդ</w:t>
      </w:r>
      <w:r w:rsidRPr="00244C4C">
        <w:rPr>
          <w:rFonts w:ascii="GHEA Grapalat" w:hAnsi="GHEA Grapalat"/>
        </w:rPr>
        <w:t xml:space="preserve">-200-700 </w:t>
      </w:r>
      <w:r w:rsidRPr="00244C4C">
        <w:rPr>
          <w:rFonts w:ascii="GHEA Grapalat" w:hAnsi="GHEA Grapalat" w:cs="Sylfaen"/>
        </w:rPr>
        <w:t>դրամ</w:t>
      </w:r>
    </w:p>
    <w:p w:rsidR="00F3536E" w:rsidRPr="00244C4C" w:rsidRDefault="00F3536E" w:rsidP="00414F6A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Մեխակ</w:t>
      </w:r>
      <w:r w:rsidRPr="00244C4C">
        <w:rPr>
          <w:rFonts w:ascii="GHEA Grapalat" w:hAnsi="GHEA Grapalat"/>
        </w:rPr>
        <w:t xml:space="preserve">-100-150 </w:t>
      </w:r>
      <w:r w:rsidRPr="00244C4C">
        <w:rPr>
          <w:rFonts w:ascii="GHEA Grapalat" w:hAnsi="GHEA Grapalat" w:cs="Sylfaen"/>
        </w:rPr>
        <w:t>դրամ</w:t>
      </w:r>
    </w:p>
    <w:p w:rsidR="00F3536E" w:rsidRPr="00244C4C" w:rsidRDefault="00F3536E" w:rsidP="00414F6A">
      <w:pPr>
        <w:rPr>
          <w:rFonts w:ascii="GHEA Grapalat" w:hAnsi="GHEA Grapalat"/>
        </w:rPr>
      </w:pPr>
    </w:p>
    <w:p w:rsidR="00F3536E" w:rsidRPr="00244C4C" w:rsidRDefault="00F3536E" w:rsidP="00414F6A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Ներդրումներ</w:t>
      </w:r>
    </w:p>
    <w:p w:rsidR="00F3536E" w:rsidRPr="00244C4C" w:rsidRDefault="00F3536E" w:rsidP="00414F6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կիրականացվի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գումարների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աղյուսակում՝</w:t>
      </w:r>
    </w:p>
    <w:p w:rsidR="00F3536E" w:rsidRPr="00244C4C" w:rsidRDefault="00F3536E" w:rsidP="00414F6A">
      <w:pPr>
        <w:rPr>
          <w:rFonts w:ascii="GHEA Grapalat" w:hAnsi="GHEA Grapalat"/>
          <w:lang w:val="hy-AM"/>
        </w:rPr>
      </w:pPr>
    </w:p>
    <w:tbl>
      <w:tblPr>
        <w:tblW w:w="5000" w:type="pct"/>
        <w:jc w:val="center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1937"/>
        <w:gridCol w:w="1741"/>
        <w:gridCol w:w="1905"/>
        <w:gridCol w:w="1853"/>
        <w:gridCol w:w="1978"/>
      </w:tblGrid>
      <w:tr w:rsidR="00F3536E" w:rsidRPr="00244C4C" w:rsidTr="00414F6A">
        <w:trPr>
          <w:trHeight w:val="315"/>
          <w:jc w:val="center"/>
        </w:trPr>
        <w:tc>
          <w:tcPr>
            <w:tcW w:w="5000" w:type="pct"/>
            <w:gridSpan w:val="5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Ներդրումների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բաշխվածք</w:t>
            </w:r>
          </w:p>
        </w:tc>
      </w:tr>
      <w:tr w:rsidR="00F3536E" w:rsidRPr="00244C4C" w:rsidTr="00414F6A">
        <w:trPr>
          <w:trHeight w:val="300"/>
          <w:jc w:val="center"/>
        </w:trPr>
        <w:tc>
          <w:tcPr>
            <w:tcW w:w="1020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Մարզ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համայնք</w:t>
            </w:r>
          </w:p>
        </w:tc>
        <w:tc>
          <w:tcPr>
            <w:tcW w:w="943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5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Ներդրող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Վարկ</w:t>
            </w:r>
          </w:p>
        </w:tc>
        <w:tc>
          <w:tcPr>
            <w:tcW w:w="1068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414F6A">
        <w:trPr>
          <w:trHeight w:val="300"/>
          <w:jc w:val="center"/>
        </w:trPr>
        <w:tc>
          <w:tcPr>
            <w:tcW w:w="1020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5%</w:t>
            </w:r>
          </w:p>
        </w:tc>
        <w:tc>
          <w:tcPr>
            <w:tcW w:w="943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5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55%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40%</w:t>
            </w:r>
          </w:p>
        </w:tc>
        <w:tc>
          <w:tcPr>
            <w:tcW w:w="1068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100%</w:t>
            </w:r>
          </w:p>
        </w:tc>
      </w:tr>
      <w:tr w:rsidR="00F3536E" w:rsidRPr="00244C4C" w:rsidTr="00414F6A">
        <w:trPr>
          <w:trHeight w:val="300"/>
          <w:jc w:val="center"/>
        </w:trPr>
        <w:tc>
          <w:tcPr>
            <w:tcW w:w="1020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Ֆինանսական</w:t>
            </w:r>
          </w:p>
        </w:tc>
        <w:tc>
          <w:tcPr>
            <w:tcW w:w="943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Բնաիրային</w:t>
            </w:r>
          </w:p>
        </w:tc>
        <w:tc>
          <w:tcPr>
            <w:tcW w:w="985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068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414F6A">
        <w:trPr>
          <w:trHeight w:val="300"/>
          <w:jc w:val="center"/>
        </w:trPr>
        <w:tc>
          <w:tcPr>
            <w:tcW w:w="1020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10%</w:t>
            </w:r>
          </w:p>
        </w:tc>
        <w:tc>
          <w:tcPr>
            <w:tcW w:w="943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90%</w:t>
            </w:r>
          </w:p>
        </w:tc>
        <w:tc>
          <w:tcPr>
            <w:tcW w:w="985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068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414F6A">
        <w:trPr>
          <w:trHeight w:val="300"/>
          <w:jc w:val="center"/>
        </w:trPr>
        <w:tc>
          <w:tcPr>
            <w:tcW w:w="1020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353,302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43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3,179,718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85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38,863,220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28,264,160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068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70,660,400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</w:tbl>
    <w:p w:rsidR="00F3536E" w:rsidRPr="00244C4C" w:rsidRDefault="00F3536E" w:rsidP="00B03F65">
      <w:pPr>
        <w:spacing w:line="240" w:lineRule="auto"/>
        <w:rPr>
          <w:rFonts w:ascii="GHEA Grapalat" w:hAnsi="GHEA Grapalat"/>
          <w:szCs w:val="24"/>
          <w:lang w:val="hy-AM"/>
        </w:rPr>
      </w:pPr>
    </w:p>
    <w:p w:rsidR="00F3536E" w:rsidRPr="00244C4C" w:rsidRDefault="00F3536E" w:rsidP="00B03F65">
      <w:pPr>
        <w:spacing w:line="240" w:lineRule="auto"/>
        <w:rPr>
          <w:rFonts w:ascii="GHEA Grapalat" w:hAnsi="GHEA Grapalat"/>
          <w:szCs w:val="24"/>
          <w:lang w:val="hy-AM"/>
        </w:rPr>
      </w:pPr>
    </w:p>
    <w:p w:rsidR="00F3536E" w:rsidRPr="00244C4C" w:rsidRDefault="00F3536E" w:rsidP="00B03F65">
      <w:pPr>
        <w:spacing w:line="240" w:lineRule="auto"/>
        <w:rPr>
          <w:rFonts w:ascii="GHEA Grapalat" w:hAnsi="GHEA Grapalat"/>
          <w:szCs w:val="24"/>
          <w:lang w:val="hy-AM"/>
        </w:rPr>
      </w:pPr>
    </w:p>
    <w:p w:rsidR="00F3536E" w:rsidRPr="00244C4C" w:rsidRDefault="00F3536E" w:rsidP="00414F6A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կառավարում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414F6A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կիրագործվի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</w:t>
      </w:r>
      <w:r w:rsidRPr="00244C4C">
        <w:rPr>
          <w:rFonts w:ascii="GHEA Grapalat" w:hAnsi="GHEA Grapalat" w:cs="Sylfaen"/>
          <w:lang w:val="hy-AM"/>
        </w:rPr>
        <w:t>ասնավոր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սեփականություն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կկառավարի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տնօրենը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Կառավարման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տիրապետել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ջերմոցային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տնտեսությունների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արդյունավետ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կառավարման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կրճատման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նպատակով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ստեղծված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տեխնոլոգիաներին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բուսաբուծական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գյուղատնտեսական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տվյալներին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Տնօրենը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պետք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համատեղ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միջազգային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ոլորտային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կազմակերպությունների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որոնք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աջակցել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ոչ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միայն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նորարական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կառավարմանը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աջակցել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արտադրանքի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իրացմանը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Նոր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կառավարման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գործընթացին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կմասնակցեն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սպասարկող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տեխնիկական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անձնակազմը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414F6A">
      <w:pPr>
        <w:rPr>
          <w:rFonts w:ascii="GHEA Grapalat" w:hAnsi="GHEA Grapalat"/>
        </w:rPr>
      </w:pPr>
    </w:p>
    <w:p w:rsidR="00F3536E" w:rsidRPr="00244C4C" w:rsidRDefault="00F3536E" w:rsidP="00414F6A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/>
        </w:rPr>
        <w:t xml:space="preserve"> </w:t>
      </w:r>
    </w:p>
    <w:p w:rsidR="00F3536E" w:rsidRPr="00244C4C" w:rsidRDefault="00F3536E" w:rsidP="00414F6A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7 </w:t>
      </w:r>
      <w:r w:rsidRPr="00244C4C">
        <w:rPr>
          <w:rFonts w:ascii="GHEA Grapalat" w:hAnsi="GHEA Grapalat" w:cs="Sylfaen"/>
        </w:rPr>
        <w:t>հոգուց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բաղկացած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աշխատակազմ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Աշխատողների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քանակը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աշխատավարձերը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ներկայացված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հետևյալ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աղյուսակում</w:t>
      </w:r>
      <w:r w:rsidRPr="00244C4C">
        <w:rPr>
          <w:rFonts w:ascii="GHEA Grapalat" w:hAnsi="GHEA Grapalat"/>
        </w:rPr>
        <w:t>: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660"/>
        <w:gridCol w:w="1688"/>
        <w:gridCol w:w="2091"/>
        <w:gridCol w:w="2055"/>
      </w:tblGrid>
      <w:tr w:rsidR="00F3536E" w:rsidRPr="00244C4C" w:rsidTr="00414F6A">
        <w:trPr>
          <w:trHeight w:val="555"/>
        </w:trPr>
        <w:tc>
          <w:tcPr>
            <w:tcW w:w="192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414F6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Աշխատավարձի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հաշվարկ</w:t>
            </w:r>
          </w:p>
        </w:tc>
        <w:tc>
          <w:tcPr>
            <w:tcW w:w="889" w:type="pct"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Թվաքանակ</w:t>
            </w:r>
          </w:p>
        </w:tc>
        <w:tc>
          <w:tcPr>
            <w:tcW w:w="1101" w:type="pct"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Կեղտոտ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1082" w:type="pct"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414F6A">
        <w:trPr>
          <w:trHeight w:val="600"/>
        </w:trPr>
        <w:tc>
          <w:tcPr>
            <w:tcW w:w="1928" w:type="pct"/>
            <w:vAlign w:val="center"/>
          </w:tcPr>
          <w:p w:rsidR="00F3536E" w:rsidRPr="00244C4C" w:rsidRDefault="00F3536E" w:rsidP="00414F6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Ղեկավար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89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</w:t>
            </w:r>
          </w:p>
        </w:tc>
        <w:tc>
          <w:tcPr>
            <w:tcW w:w="1101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 xml:space="preserve">300,000 </w:t>
            </w:r>
            <w:r w:rsidRPr="00244C4C">
              <w:rPr>
                <w:rFonts w:ascii="GHEA Grapalat" w:hAnsi="GHEA Grapalat" w:cs="Sylfaen"/>
                <w:color w:val="17375D"/>
              </w:rPr>
              <w:t>դր</w:t>
            </w:r>
            <w:r w:rsidRPr="00244C4C">
              <w:rPr>
                <w:rFonts w:ascii="GHEA Grapalat" w:hAnsi="GHEA Grapalat" w:cs="Calibri"/>
                <w:color w:val="17375D"/>
              </w:rPr>
              <w:t>.</w:t>
            </w:r>
          </w:p>
        </w:tc>
        <w:tc>
          <w:tcPr>
            <w:tcW w:w="1082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14F6A">
        <w:trPr>
          <w:trHeight w:val="300"/>
        </w:trPr>
        <w:tc>
          <w:tcPr>
            <w:tcW w:w="1928" w:type="pct"/>
            <w:vAlign w:val="center"/>
          </w:tcPr>
          <w:p w:rsidR="00F3536E" w:rsidRPr="00244C4C" w:rsidRDefault="00F3536E" w:rsidP="00414F6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Ծառայողներ</w:t>
            </w:r>
          </w:p>
        </w:tc>
        <w:tc>
          <w:tcPr>
            <w:tcW w:w="889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2</w:t>
            </w:r>
          </w:p>
        </w:tc>
        <w:tc>
          <w:tcPr>
            <w:tcW w:w="1101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 xml:space="preserve">150,000 </w:t>
            </w:r>
            <w:r w:rsidRPr="00244C4C">
              <w:rPr>
                <w:rFonts w:ascii="GHEA Grapalat" w:hAnsi="GHEA Grapalat" w:cs="Sylfaen"/>
                <w:color w:val="17375D"/>
              </w:rPr>
              <w:t>դր</w:t>
            </w:r>
            <w:r w:rsidRPr="00244C4C">
              <w:rPr>
                <w:rFonts w:ascii="GHEA Grapalat" w:hAnsi="GHEA Grapalat" w:cs="Calibri"/>
                <w:color w:val="17375D"/>
              </w:rPr>
              <w:t>.</w:t>
            </w:r>
          </w:p>
        </w:tc>
        <w:tc>
          <w:tcPr>
            <w:tcW w:w="1082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14F6A">
        <w:trPr>
          <w:trHeight w:val="600"/>
        </w:trPr>
        <w:tc>
          <w:tcPr>
            <w:tcW w:w="1928" w:type="pct"/>
            <w:vAlign w:val="center"/>
          </w:tcPr>
          <w:p w:rsidR="00F3536E" w:rsidRPr="00244C4C" w:rsidRDefault="00F3536E" w:rsidP="00414F6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Բանվորներ</w:t>
            </w:r>
          </w:p>
        </w:tc>
        <w:tc>
          <w:tcPr>
            <w:tcW w:w="889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3</w:t>
            </w:r>
          </w:p>
        </w:tc>
        <w:tc>
          <w:tcPr>
            <w:tcW w:w="1101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 xml:space="preserve">120,000 </w:t>
            </w:r>
            <w:r w:rsidRPr="00244C4C">
              <w:rPr>
                <w:rFonts w:ascii="GHEA Grapalat" w:hAnsi="GHEA Grapalat" w:cs="Sylfaen"/>
                <w:color w:val="17375D"/>
              </w:rPr>
              <w:t>դր</w:t>
            </w:r>
            <w:r w:rsidRPr="00244C4C">
              <w:rPr>
                <w:rFonts w:ascii="GHEA Grapalat" w:hAnsi="GHEA Grapalat" w:cs="Calibri"/>
                <w:color w:val="17375D"/>
              </w:rPr>
              <w:t>.</w:t>
            </w:r>
          </w:p>
        </w:tc>
        <w:tc>
          <w:tcPr>
            <w:tcW w:w="1082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360,000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14F6A">
        <w:trPr>
          <w:trHeight w:val="900"/>
        </w:trPr>
        <w:tc>
          <w:tcPr>
            <w:tcW w:w="1928" w:type="pct"/>
            <w:vAlign w:val="center"/>
          </w:tcPr>
          <w:p w:rsidR="00F3536E" w:rsidRPr="00244C4C" w:rsidRDefault="00F3536E" w:rsidP="00414F6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Սպասարկող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տեխնիկական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89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</w:t>
            </w:r>
          </w:p>
        </w:tc>
        <w:tc>
          <w:tcPr>
            <w:tcW w:w="1101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 xml:space="preserve">130,000 </w:t>
            </w:r>
            <w:r w:rsidRPr="00244C4C">
              <w:rPr>
                <w:rFonts w:ascii="GHEA Grapalat" w:hAnsi="GHEA Grapalat" w:cs="Sylfaen"/>
                <w:color w:val="17375D"/>
              </w:rPr>
              <w:t>դր</w:t>
            </w:r>
            <w:r w:rsidRPr="00244C4C">
              <w:rPr>
                <w:rFonts w:ascii="GHEA Grapalat" w:hAnsi="GHEA Grapalat" w:cs="Calibri"/>
                <w:color w:val="17375D"/>
              </w:rPr>
              <w:t>.</w:t>
            </w:r>
          </w:p>
        </w:tc>
        <w:tc>
          <w:tcPr>
            <w:tcW w:w="1082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130,000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14F6A">
        <w:trPr>
          <w:trHeight w:val="315"/>
        </w:trPr>
        <w:tc>
          <w:tcPr>
            <w:tcW w:w="1928" w:type="pct"/>
            <w:noWrap/>
            <w:vAlign w:val="center"/>
          </w:tcPr>
          <w:p w:rsidR="00F3536E" w:rsidRPr="00244C4C" w:rsidRDefault="00F3536E" w:rsidP="00414F6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889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101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082" w:type="pct"/>
            <w:noWrap/>
            <w:vAlign w:val="center"/>
          </w:tcPr>
          <w:p w:rsidR="00F3536E" w:rsidRPr="00244C4C" w:rsidRDefault="00F3536E" w:rsidP="00414F6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1,090,000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</w:tbl>
    <w:p w:rsidR="00F3536E" w:rsidRPr="00244C4C" w:rsidRDefault="00F3536E" w:rsidP="00B03F65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414F6A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Ջերմոցային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տնտեսությունների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արդյունավետ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աշխատանքի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կազմակերպման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հաջող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գրավական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ճիշտ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սերմացուի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ընտրությունը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Ներկայումս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հոլանդական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ամերիկյան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իսրայելական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սերմացուներ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սերմացուները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իրարից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տարբերվում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իրենց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բերքատվությամբ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չափերով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հատկություններով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414F6A">
      <w:pPr>
        <w:rPr>
          <w:rFonts w:ascii="GHEA Grapalat" w:hAnsi="GHEA Grapalat"/>
        </w:rPr>
      </w:pPr>
    </w:p>
    <w:p w:rsidR="00F3536E" w:rsidRPr="00244C4C" w:rsidRDefault="00F3536E" w:rsidP="00414F6A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բերել</w:t>
      </w:r>
      <w:r w:rsidRPr="00244C4C">
        <w:rPr>
          <w:rFonts w:ascii="GHEA Grapalat" w:hAnsi="GHEA Grapalat"/>
        </w:rPr>
        <w:t xml:space="preserve"> «</w:t>
      </w:r>
      <w:r w:rsidRPr="00244C4C">
        <w:rPr>
          <w:rFonts w:ascii="GHEA Grapalat" w:hAnsi="GHEA Grapalat" w:cs="Sylfaen"/>
        </w:rPr>
        <w:t>Գազել</w:t>
      </w:r>
      <w:r w:rsidRPr="00244C4C">
        <w:rPr>
          <w:rFonts w:ascii="GHEA Grapalat" w:hAnsi="GHEA Grapalat"/>
        </w:rPr>
        <w:t xml:space="preserve">» </w:t>
      </w:r>
      <w:r w:rsidRPr="00244C4C">
        <w:rPr>
          <w:rFonts w:ascii="GHEA Grapalat" w:hAnsi="GHEA Grapalat" w:cs="Sylfaen"/>
        </w:rPr>
        <w:t>մակնիշի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ավտոմեքենա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տեղափոխման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աշխատանքների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414F6A">
      <w:pPr>
        <w:rPr>
          <w:rFonts w:ascii="GHEA Grapalat" w:hAnsi="GHEA Grapalat"/>
        </w:rPr>
      </w:pPr>
    </w:p>
    <w:p w:rsidR="00F3536E" w:rsidRPr="00244C4C" w:rsidRDefault="00F3536E" w:rsidP="00414F6A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r w:rsidRPr="00244C4C">
        <w:rPr>
          <w:rFonts w:ascii="GHEA Grapalat" w:hAnsi="GHEA Grapalat" w:cs="Sylfaen"/>
        </w:rPr>
        <w:t>ա</w:t>
      </w:r>
    </w:p>
    <w:p w:rsidR="00F3536E" w:rsidRPr="00244C4C" w:rsidRDefault="00F3536E" w:rsidP="00414F6A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համահունչ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«</w:t>
      </w:r>
      <w:r w:rsidRPr="00244C4C">
        <w:rPr>
          <w:rFonts w:ascii="GHEA Grapalat" w:hAnsi="GHEA Grapalat" w:cs="Sylfaen"/>
        </w:rPr>
        <w:t>Հայկական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առաջմղման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կենտրոն</w:t>
      </w:r>
      <w:r w:rsidRPr="00244C4C">
        <w:rPr>
          <w:rFonts w:ascii="GHEA Grapalat" w:hAnsi="GHEA Grapalat"/>
        </w:rPr>
        <w:t>» (</w:t>
      </w:r>
      <w:r w:rsidRPr="00244C4C">
        <w:rPr>
          <w:rFonts w:ascii="GHEA Grapalat" w:hAnsi="GHEA Grapalat" w:cs="Sylfaen"/>
        </w:rPr>
        <w:t>ՀԲԱԿ</w:t>
      </w:r>
      <w:r w:rsidRPr="00244C4C">
        <w:rPr>
          <w:rFonts w:ascii="GHEA Grapalat" w:hAnsi="GHEA Grapalat"/>
        </w:rPr>
        <w:t xml:space="preserve">) </w:t>
      </w:r>
      <w:r w:rsidRPr="00244C4C">
        <w:rPr>
          <w:rFonts w:ascii="GHEA Grapalat" w:hAnsi="GHEA Grapalat" w:cs="Sylfaen"/>
        </w:rPr>
        <w:t>ՓԲԸ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գործունեության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ռազմավարությունը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բանջարաբուծության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ոլորտում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նախատեսում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ստեղծել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բանջարեղենի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արտադրությամբ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արտահանմամբ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զբաղվող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ժամանակակից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հագեցվածությամբ՝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պահեստային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սառնարանային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տնտեսություններով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տեսակավորման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փաթեթավորման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կարողություններով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համալրված</w:t>
      </w:r>
      <w:r w:rsidRPr="00244C4C">
        <w:rPr>
          <w:rFonts w:ascii="GHEA Grapalat" w:hAnsi="GHEA Grapalat"/>
        </w:rPr>
        <w:t xml:space="preserve">  500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   </w:t>
      </w:r>
      <w:r w:rsidRPr="00244C4C">
        <w:rPr>
          <w:rFonts w:ascii="GHEA Grapalat" w:hAnsi="GHEA Grapalat" w:cs="Sylfaen"/>
        </w:rPr>
        <w:t>ջեռուցվող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 1500-2000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չջեռուցվող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ջերմատներ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414F6A">
      <w:pPr>
        <w:rPr>
          <w:rFonts w:ascii="GHEA Grapalat" w:hAnsi="GHEA Grapalat" w:cs="Sylfaen"/>
        </w:rPr>
      </w:pP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2010-2013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թվականների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սոցիալ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մասնավորապես՝</w:t>
      </w:r>
    </w:p>
    <w:p w:rsidR="00F3536E" w:rsidRPr="00244C4C" w:rsidRDefault="00F3536E" w:rsidP="00414F6A">
      <w:pPr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1)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ռեսուրսների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նպատակային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օգտագործման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ապահովում</w:t>
      </w:r>
    </w:p>
    <w:p w:rsidR="00F3536E" w:rsidRPr="00244C4C" w:rsidRDefault="00F3536E" w:rsidP="00414F6A">
      <w:pPr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2) </w:t>
      </w:r>
      <w:r w:rsidRPr="00244C4C">
        <w:rPr>
          <w:rFonts w:ascii="GHEA Grapalat" w:hAnsi="GHEA Grapalat" w:cs="Sylfaen"/>
        </w:rPr>
        <w:t>գյուղատնտեսական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մթերքների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հատկապես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տարբեր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պտղատեսակների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ծավալների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ավելացում</w:t>
      </w:r>
      <w:r w:rsidRPr="00244C4C">
        <w:rPr>
          <w:rFonts w:ascii="GHEA Grapalat" w:hAnsi="GHEA Grapalat"/>
        </w:rPr>
        <w:t>,</w:t>
      </w:r>
    </w:p>
    <w:p w:rsidR="00F3536E" w:rsidRPr="00244C4C" w:rsidRDefault="00F3536E" w:rsidP="00414F6A">
      <w:pPr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3) </w:t>
      </w:r>
      <w:r w:rsidRPr="00244C4C">
        <w:rPr>
          <w:rFonts w:ascii="GHEA Grapalat" w:hAnsi="GHEA Grapalat" w:cs="Sylfaen"/>
        </w:rPr>
        <w:t>արդյունավետության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բարձրացում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մթերքների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ապրանքայնության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մակարդակի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բարձրացում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հատկապես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դրանց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վերամշակումից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արտադրատեսակների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արտահանման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ծավալների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ավելացում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հետևողական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արդյունավետ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կերպով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օգտագործել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մարդկային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ռեսուրսները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ինտենսիվ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կիրառման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ոռոգելի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ցանքերի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ընդարձակման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անմշակ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ցանքաշրջանառության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մեջ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ներառելու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միջոցով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414F6A">
      <w:pPr>
        <w:rPr>
          <w:rFonts w:ascii="GHEA Grapalat" w:hAnsi="GHEA Grapalat"/>
        </w:rPr>
      </w:pPr>
    </w:p>
    <w:p w:rsidR="00F3536E" w:rsidRPr="00244C4C" w:rsidRDefault="00F3536E" w:rsidP="00414F6A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</w:t>
      </w:r>
    </w:p>
    <w:p w:rsidR="00F3536E" w:rsidRPr="00244C4C" w:rsidRDefault="00F3536E" w:rsidP="00414F6A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կառուցվածքը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6093"/>
        <w:gridCol w:w="3401"/>
      </w:tblGrid>
      <w:tr w:rsidR="00F3536E" w:rsidRPr="00244C4C" w:rsidTr="00414F6A">
        <w:trPr>
          <w:trHeight w:val="555"/>
        </w:trPr>
        <w:tc>
          <w:tcPr>
            <w:tcW w:w="320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414F6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Սկզբնական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ներդրումներ</w:t>
            </w:r>
          </w:p>
        </w:tc>
        <w:tc>
          <w:tcPr>
            <w:tcW w:w="1791" w:type="pct"/>
            <w:vAlign w:val="center"/>
          </w:tcPr>
          <w:p w:rsidR="00F3536E" w:rsidRPr="00244C4C" w:rsidRDefault="00F3536E" w:rsidP="00414F6A">
            <w:pPr>
              <w:jc w:val="right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Գումար</w:t>
            </w:r>
          </w:p>
        </w:tc>
      </w:tr>
      <w:tr w:rsidR="00F3536E" w:rsidRPr="00244C4C" w:rsidTr="00414F6A">
        <w:trPr>
          <w:trHeight w:val="600"/>
        </w:trPr>
        <w:tc>
          <w:tcPr>
            <w:tcW w:w="3209" w:type="pct"/>
            <w:vAlign w:val="center"/>
          </w:tcPr>
          <w:p w:rsidR="00F3536E" w:rsidRPr="00244C4C" w:rsidRDefault="00F3536E" w:rsidP="00414F6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Հող</w:t>
            </w:r>
          </w:p>
        </w:tc>
        <w:tc>
          <w:tcPr>
            <w:tcW w:w="1791" w:type="pct"/>
            <w:noWrap/>
            <w:vAlign w:val="center"/>
          </w:tcPr>
          <w:p w:rsidR="00F3536E" w:rsidRPr="00244C4C" w:rsidRDefault="00F3536E" w:rsidP="00414F6A">
            <w:pPr>
              <w:jc w:val="right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400,000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14F6A">
        <w:trPr>
          <w:trHeight w:val="300"/>
        </w:trPr>
        <w:tc>
          <w:tcPr>
            <w:tcW w:w="3209" w:type="pct"/>
            <w:vAlign w:val="center"/>
          </w:tcPr>
          <w:p w:rsidR="00F3536E" w:rsidRPr="00244C4C" w:rsidRDefault="00F3536E" w:rsidP="00414F6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Ջերմոցներ</w:t>
            </w:r>
          </w:p>
        </w:tc>
        <w:tc>
          <w:tcPr>
            <w:tcW w:w="1791" w:type="pct"/>
            <w:noWrap/>
            <w:vAlign w:val="center"/>
          </w:tcPr>
          <w:p w:rsidR="00F3536E" w:rsidRPr="00244C4C" w:rsidRDefault="00F3536E" w:rsidP="00414F6A">
            <w:pPr>
              <w:jc w:val="right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61,050,000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14F6A">
        <w:trPr>
          <w:trHeight w:val="521"/>
        </w:trPr>
        <w:tc>
          <w:tcPr>
            <w:tcW w:w="3209" w:type="pct"/>
            <w:vAlign w:val="center"/>
          </w:tcPr>
          <w:p w:rsidR="00F3536E" w:rsidRPr="00244C4C" w:rsidRDefault="00F3536E" w:rsidP="00414F6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Տրանսպորտային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միջոցներ</w:t>
            </w:r>
          </w:p>
        </w:tc>
        <w:tc>
          <w:tcPr>
            <w:tcW w:w="1791" w:type="pct"/>
            <w:noWrap/>
            <w:vAlign w:val="center"/>
          </w:tcPr>
          <w:p w:rsidR="00F3536E" w:rsidRPr="00244C4C" w:rsidRDefault="00F3536E" w:rsidP="00414F6A">
            <w:pPr>
              <w:jc w:val="right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4,884,000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14F6A">
        <w:trPr>
          <w:trHeight w:val="521"/>
        </w:trPr>
        <w:tc>
          <w:tcPr>
            <w:tcW w:w="3209" w:type="pct"/>
            <w:vAlign w:val="center"/>
          </w:tcPr>
          <w:p w:rsidR="00F3536E" w:rsidRPr="00244C4C" w:rsidRDefault="00F3536E" w:rsidP="00414F6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Պաշարների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ձեռք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բերում</w:t>
            </w:r>
          </w:p>
        </w:tc>
        <w:tc>
          <w:tcPr>
            <w:tcW w:w="1791" w:type="pct"/>
            <w:noWrap/>
            <w:vAlign w:val="center"/>
          </w:tcPr>
          <w:p w:rsidR="00F3536E" w:rsidRPr="00244C4C" w:rsidRDefault="00F3536E" w:rsidP="00414F6A">
            <w:pPr>
              <w:jc w:val="right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4,326,400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14F6A">
        <w:trPr>
          <w:trHeight w:val="315"/>
        </w:trPr>
        <w:tc>
          <w:tcPr>
            <w:tcW w:w="3209" w:type="pct"/>
            <w:vAlign w:val="center"/>
          </w:tcPr>
          <w:p w:rsidR="00F3536E" w:rsidRPr="00244C4C" w:rsidRDefault="00F3536E" w:rsidP="00414F6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  <w:tc>
          <w:tcPr>
            <w:tcW w:w="1791" w:type="pct"/>
            <w:noWrap/>
            <w:vAlign w:val="center"/>
          </w:tcPr>
          <w:p w:rsidR="00F3536E" w:rsidRPr="00244C4C" w:rsidRDefault="00F3536E" w:rsidP="00414F6A">
            <w:pPr>
              <w:jc w:val="right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70,660,400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14F6A">
        <w:trPr>
          <w:trHeight w:val="315"/>
        </w:trPr>
        <w:tc>
          <w:tcPr>
            <w:tcW w:w="3209" w:type="pct"/>
            <w:vAlign w:val="center"/>
          </w:tcPr>
          <w:p w:rsidR="00F3536E" w:rsidRPr="00244C4C" w:rsidRDefault="00F3536E" w:rsidP="00414F6A">
            <w:pPr>
              <w:rPr>
                <w:rFonts w:ascii="GHEA Grapalat" w:hAnsi="GHEA Grapalat"/>
              </w:rPr>
            </w:pPr>
          </w:p>
        </w:tc>
        <w:tc>
          <w:tcPr>
            <w:tcW w:w="1791" w:type="pct"/>
            <w:noWrap/>
            <w:vAlign w:val="center"/>
          </w:tcPr>
          <w:p w:rsidR="00F3536E" w:rsidRPr="00244C4C" w:rsidRDefault="00F3536E" w:rsidP="00414F6A">
            <w:pPr>
              <w:jc w:val="right"/>
              <w:rPr>
                <w:rFonts w:ascii="GHEA Grapalat" w:hAnsi="GHEA Grapalat" w:cs="Calibri"/>
              </w:rPr>
            </w:pPr>
          </w:p>
        </w:tc>
      </w:tr>
    </w:tbl>
    <w:p w:rsidR="00F3536E" w:rsidRPr="00244C4C" w:rsidRDefault="00F3536E" w:rsidP="00B03F65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2A74F4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Գյուղատնտեսական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նշանակության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խիստ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տատանվում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համայնքների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Հաշվարկները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կատարված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ընդունելով</w:t>
      </w:r>
      <w:r w:rsidRPr="00244C4C">
        <w:rPr>
          <w:rFonts w:ascii="GHEA Grapalat" w:hAnsi="GHEA Grapalat"/>
        </w:rPr>
        <w:t xml:space="preserve"> 1000 </w:t>
      </w:r>
      <w:r w:rsidRPr="00244C4C">
        <w:rPr>
          <w:rFonts w:ascii="GHEA Grapalat" w:hAnsi="GHEA Grapalat" w:cs="Sylfaen"/>
        </w:rPr>
        <w:t>քմ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Calibri"/>
        </w:rPr>
        <w:t xml:space="preserve">400,000 </w:t>
      </w:r>
      <w:r w:rsidRPr="00244C4C">
        <w:rPr>
          <w:rFonts w:ascii="GHEA Grapalat" w:hAnsi="GHEA Grapalat" w:cs="Sylfaen"/>
        </w:rPr>
        <w:t>դր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որը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զգալի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բարձր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ներկայիս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գներից</w:t>
      </w:r>
      <w:r w:rsidRPr="00244C4C">
        <w:rPr>
          <w:rFonts w:ascii="GHEA Grapalat" w:hAnsi="GHEA Grapalat" w:cs="Calibri"/>
        </w:rPr>
        <w:t xml:space="preserve">: </w:t>
      </w:r>
      <w:r w:rsidRPr="00244C4C">
        <w:rPr>
          <w:rFonts w:ascii="GHEA Grapalat" w:hAnsi="GHEA Grapalat" w:cs="Sylfaen"/>
        </w:rPr>
        <w:t>Ջերմոցների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կառուցման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ապակի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գազատարներ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ջրամատակարարման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խողովակներ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հող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շինարարական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նյութեր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Պաշարները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ներառում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սածիլները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պարարտանյութ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բժշկական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նյութեր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2A74F4">
      <w:pPr>
        <w:rPr>
          <w:rFonts w:ascii="GHEA Grapalat" w:hAnsi="GHEA Grapalat"/>
        </w:rPr>
      </w:pPr>
    </w:p>
    <w:p w:rsidR="00F3536E" w:rsidRPr="00244C4C" w:rsidRDefault="00F3536E" w:rsidP="002A74F4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Եկամուտ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</w:t>
      </w:r>
    </w:p>
    <w:p w:rsidR="00F3536E" w:rsidRPr="00244C4C" w:rsidRDefault="00F3536E" w:rsidP="002A74F4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եկամուտները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ծաղիկների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բանջարաբոստանային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մշակաբույսերի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վաճառքից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Նյութական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ներառում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արտադրանքի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ստեղծման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փոփոխուն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Ամորտիզացիոն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հատկացումները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հաշվապահական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ստանդարտների՝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20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շինությունների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1-5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Առաջին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ընթացքում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շահույթ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ապահովի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հետագայում</w:t>
      </w:r>
      <w:r w:rsidRPr="00244C4C">
        <w:rPr>
          <w:rFonts w:ascii="GHEA Grapalat" w:hAnsi="GHEA Grapalat"/>
        </w:rPr>
        <w:t xml:space="preserve"> 2 </w:t>
      </w:r>
      <w:r w:rsidRPr="00244C4C">
        <w:rPr>
          <w:rFonts w:ascii="GHEA Grapalat" w:hAnsi="GHEA Grapalat" w:cs="Sylfaen"/>
        </w:rPr>
        <w:t>տարվանից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հետո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կդառնա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շահութաբեր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03F65">
      <w:pPr>
        <w:spacing w:line="240" w:lineRule="auto"/>
        <w:rPr>
          <w:rFonts w:ascii="GHEA Grapalat" w:hAnsi="GHEA Grapalat"/>
          <w:szCs w:val="24"/>
        </w:rPr>
        <w:sectPr w:rsidR="00F3536E" w:rsidRPr="00244C4C" w:rsidSect="001816AA">
          <w:headerReference w:type="default" r:id="rId69"/>
          <w:pgSz w:w="11907" w:h="16840" w:code="9"/>
          <w:pgMar w:top="1138" w:right="850" w:bottom="1138" w:left="1699" w:header="562" w:footer="562" w:gutter="0"/>
          <w:cols w:space="720"/>
          <w:rtlGutter/>
          <w:docGrid w:linePitch="360"/>
        </w:sect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762"/>
        <w:gridCol w:w="1957"/>
        <w:gridCol w:w="2067"/>
        <w:gridCol w:w="2202"/>
        <w:gridCol w:w="2151"/>
        <w:gridCol w:w="1744"/>
        <w:gridCol w:w="1730"/>
        <w:gridCol w:w="1750"/>
        <w:gridCol w:w="1748"/>
        <w:gridCol w:w="1755"/>
        <w:gridCol w:w="2154"/>
      </w:tblGrid>
      <w:tr w:rsidR="00F3536E" w:rsidRPr="00244C4C" w:rsidTr="003220BF">
        <w:trPr>
          <w:trHeight w:val="300"/>
        </w:trPr>
        <w:tc>
          <w:tcPr>
            <w:tcW w:w="685" w:type="pct"/>
            <w:shd w:val="clear" w:color="000000" w:fill="D8D8D8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 </w:t>
            </w:r>
          </w:p>
        </w:tc>
        <w:tc>
          <w:tcPr>
            <w:tcW w:w="437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1</w:t>
            </w:r>
          </w:p>
        </w:tc>
        <w:tc>
          <w:tcPr>
            <w:tcW w:w="459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2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3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4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5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6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7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8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9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10</w:t>
            </w:r>
          </w:p>
        </w:tc>
      </w:tr>
      <w:tr w:rsidR="00F3536E" w:rsidRPr="00244C4C" w:rsidTr="003220BF">
        <w:trPr>
          <w:trHeight w:val="300"/>
        </w:trPr>
        <w:tc>
          <w:tcPr>
            <w:tcW w:w="685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 w:cs="Arian AMU"/>
              </w:rPr>
              <w:t xml:space="preserve">  </w:t>
            </w:r>
            <w:r w:rsidRPr="00244C4C">
              <w:rPr>
                <w:rFonts w:ascii="GHEA Grapalat" w:hAnsi="GHEA Grapalat" w:cs="Sylfaen"/>
              </w:rPr>
              <w:t>կգ</w:t>
            </w:r>
          </w:p>
        </w:tc>
        <w:tc>
          <w:tcPr>
            <w:tcW w:w="437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color w:val="17375D"/>
                <w:sz w:val="18"/>
              </w:rPr>
            </w:pPr>
            <w:r w:rsidRPr="00244C4C">
              <w:rPr>
                <w:rFonts w:ascii="GHEA Grapalat" w:hAnsi="GHEA Grapalat" w:cs="Arian AMU"/>
                <w:color w:val="17375D"/>
                <w:sz w:val="18"/>
              </w:rPr>
              <w:t xml:space="preserve">                      11,000 </w:t>
            </w:r>
          </w:p>
        </w:tc>
        <w:tc>
          <w:tcPr>
            <w:tcW w:w="459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        11,220 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           11,444 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          11,673 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  11,907 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  12,145 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  12,388 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  12,636 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  12,888 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          13,146 </w:t>
            </w:r>
          </w:p>
        </w:tc>
      </w:tr>
      <w:tr w:rsidR="00F3536E" w:rsidRPr="00244C4C" w:rsidTr="003220BF">
        <w:trPr>
          <w:trHeight w:val="300"/>
        </w:trPr>
        <w:tc>
          <w:tcPr>
            <w:tcW w:w="685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հատ</w:t>
            </w:r>
          </w:p>
        </w:tc>
        <w:tc>
          <w:tcPr>
            <w:tcW w:w="437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color w:val="17375D"/>
                <w:sz w:val="18"/>
              </w:rPr>
            </w:pPr>
            <w:r w:rsidRPr="00244C4C">
              <w:rPr>
                <w:rFonts w:ascii="GHEA Grapalat" w:hAnsi="GHEA Grapalat" w:cs="Arian AMU"/>
                <w:color w:val="17375D"/>
                <w:sz w:val="18"/>
              </w:rPr>
              <w:t xml:space="preserve">                   125,000 </w:t>
            </w:r>
          </w:p>
        </w:tc>
        <w:tc>
          <w:tcPr>
            <w:tcW w:w="459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      127,500 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        130,050 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        132,651 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135,304 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138,010 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140,770 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143,586 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146,457 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                       149,387 </w:t>
            </w:r>
          </w:p>
        </w:tc>
      </w:tr>
      <w:tr w:rsidR="00F3536E" w:rsidRPr="00244C4C" w:rsidTr="003220BF">
        <w:trPr>
          <w:trHeight w:val="300"/>
        </w:trPr>
        <w:tc>
          <w:tcPr>
            <w:tcW w:w="685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 </w:t>
            </w:r>
          </w:p>
        </w:tc>
        <w:tc>
          <w:tcPr>
            <w:tcW w:w="437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color w:val="17375D"/>
                <w:sz w:val="18"/>
              </w:rPr>
            </w:pPr>
            <w:r w:rsidRPr="00244C4C">
              <w:rPr>
                <w:rFonts w:ascii="GHEA Grapalat" w:hAnsi="GHEA Grapalat" w:cs="Arian AMU"/>
                <w:color w:val="17375D"/>
                <w:sz w:val="18"/>
              </w:rPr>
              <w:t> </w:t>
            </w:r>
          </w:p>
        </w:tc>
        <w:tc>
          <w:tcPr>
            <w:tcW w:w="459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</w:tr>
      <w:tr w:rsidR="00F3536E" w:rsidRPr="00244C4C" w:rsidTr="003220BF">
        <w:trPr>
          <w:trHeight w:val="300"/>
        </w:trPr>
        <w:tc>
          <w:tcPr>
            <w:tcW w:w="685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Հասույթ</w:t>
            </w:r>
          </w:p>
        </w:tc>
        <w:tc>
          <w:tcPr>
            <w:tcW w:w="437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32,150,000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459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32,793,000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33,448,860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34,117,837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34,800,194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35,496,198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36,206,122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36,930,244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37,668,849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 xml:space="preserve">38,422,226 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</w:tr>
      <w:tr w:rsidR="00F3536E" w:rsidRPr="00244C4C" w:rsidTr="003220BF">
        <w:trPr>
          <w:trHeight w:val="300"/>
        </w:trPr>
        <w:tc>
          <w:tcPr>
            <w:tcW w:w="685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Նյութական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437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-14,467,500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59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-14,756,850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-15,051,987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-15,353,027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-15,660,087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-15,973,289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-16,292,755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-16,618,610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-16,950,982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-17,290,002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</w:tr>
      <w:tr w:rsidR="00F3536E" w:rsidRPr="00244C4C" w:rsidTr="003220BF">
        <w:trPr>
          <w:trHeight w:val="300"/>
        </w:trPr>
        <w:tc>
          <w:tcPr>
            <w:tcW w:w="685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437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-9,810,000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59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-10,300,500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-10,815,525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-11,356,301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-11,924,116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-12,520,322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-13,146,338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-13,803,655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-14,493,838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-15,218,530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</w:tr>
      <w:tr w:rsidR="00F3536E" w:rsidRPr="00244C4C" w:rsidTr="003220BF">
        <w:trPr>
          <w:trHeight w:val="300"/>
        </w:trPr>
        <w:tc>
          <w:tcPr>
            <w:tcW w:w="685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Մաշվածություն</w:t>
            </w:r>
          </w:p>
        </w:tc>
        <w:tc>
          <w:tcPr>
            <w:tcW w:w="437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-2,808,300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59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-2,808,300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-2,808,300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-2,808,300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-2,808,300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-1,831,500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-1,831,500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-1,831,500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-1,831,500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-1,831,500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</w:tr>
      <w:tr w:rsidR="00F3536E" w:rsidRPr="00244C4C" w:rsidTr="003220BF">
        <w:trPr>
          <w:trHeight w:val="300"/>
        </w:trPr>
        <w:tc>
          <w:tcPr>
            <w:tcW w:w="685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Վարկի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տոկոս</w:t>
            </w:r>
          </w:p>
        </w:tc>
        <w:tc>
          <w:tcPr>
            <w:tcW w:w="437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-4,522,266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59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-3,876,228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-3,230,190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-2,584,152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-1,938,114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-1,292,076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-646,038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0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0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0</w:t>
            </w:r>
          </w:p>
        </w:tc>
      </w:tr>
      <w:tr w:rsidR="00F3536E" w:rsidRPr="00244C4C" w:rsidTr="003220BF">
        <w:trPr>
          <w:trHeight w:val="300"/>
        </w:trPr>
        <w:tc>
          <w:tcPr>
            <w:tcW w:w="685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Տարեկան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հաստատուն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437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-600,000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59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-600,000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-600,000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-600,000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-600,000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-600,000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-600,000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-600,000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-600,000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-600,000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</w:tr>
      <w:tr w:rsidR="00F3536E" w:rsidRPr="00244C4C" w:rsidTr="003220BF">
        <w:trPr>
          <w:trHeight w:val="300"/>
        </w:trPr>
        <w:tc>
          <w:tcPr>
            <w:tcW w:w="685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Շահույթ՝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մինչև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հարկումը</w:t>
            </w:r>
          </w:p>
        </w:tc>
        <w:tc>
          <w:tcPr>
            <w:tcW w:w="437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 xml:space="preserve">-58,066 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59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b/>
                <w:bCs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 xml:space="preserve">451,122 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.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b/>
                <w:bCs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 xml:space="preserve">942,858 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.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b/>
                <w:bCs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 xml:space="preserve">1,416,057 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b/>
                <w:bCs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 xml:space="preserve">1,869,577 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b/>
                <w:bCs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 xml:space="preserve">3,279,011 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b/>
                <w:bCs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 xml:space="preserve">3,689,491 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b/>
                <w:bCs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 xml:space="preserve">4,076,479 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.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b/>
                <w:bCs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 xml:space="preserve">3,792,529 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.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b/>
                <w:bCs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 xml:space="preserve">3,482,195 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.</w:t>
            </w:r>
          </w:p>
        </w:tc>
      </w:tr>
      <w:tr w:rsidR="00F3536E" w:rsidRPr="00244C4C" w:rsidTr="003220BF">
        <w:trPr>
          <w:trHeight w:val="300"/>
        </w:trPr>
        <w:tc>
          <w:tcPr>
            <w:tcW w:w="685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 </w:t>
            </w:r>
          </w:p>
        </w:tc>
        <w:tc>
          <w:tcPr>
            <w:tcW w:w="437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  <w:tc>
          <w:tcPr>
            <w:tcW w:w="459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  <w:tc>
          <w:tcPr>
            <w:tcW w:w="49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  <w:tc>
          <w:tcPr>
            <w:tcW w:w="393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  <w:tc>
          <w:tcPr>
            <w:tcW w:w="481" w:type="pct"/>
            <w:shd w:val="clear" w:color="000000" w:fill="D8D8D8"/>
            <w:noWrap/>
            <w:vAlign w:val="center"/>
          </w:tcPr>
          <w:p w:rsidR="00F3536E" w:rsidRPr="00244C4C" w:rsidRDefault="00F3536E" w:rsidP="003220BF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 </w:t>
            </w:r>
          </w:p>
        </w:tc>
      </w:tr>
    </w:tbl>
    <w:p w:rsidR="00F3536E" w:rsidRPr="00244C4C" w:rsidRDefault="00F3536E" w:rsidP="00B03F65">
      <w:pPr>
        <w:spacing w:line="240" w:lineRule="auto"/>
        <w:rPr>
          <w:rFonts w:ascii="GHEA Grapalat" w:hAnsi="GHEA Grapalat"/>
          <w:szCs w:val="24"/>
        </w:rPr>
        <w:sectPr w:rsidR="00F3536E" w:rsidRPr="00244C4C" w:rsidSect="001816AA">
          <w:headerReference w:type="default" r:id="rId70"/>
          <w:pgSz w:w="16840" w:h="11907" w:orient="landscape" w:code="9"/>
          <w:pgMar w:top="850" w:right="1138" w:bottom="1699" w:left="1138" w:header="562" w:footer="562" w:gutter="0"/>
          <w:cols w:space="720"/>
          <w:docGrid w:linePitch="360"/>
        </w:sectPr>
      </w:pPr>
    </w:p>
    <w:p w:rsidR="00F3536E" w:rsidRPr="00244C4C" w:rsidRDefault="00F3536E" w:rsidP="00B03F65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3220BF">
      <w:pPr>
        <w:pStyle w:val="Heading3"/>
        <w:rPr>
          <w:rFonts w:ascii="GHEA Grapalat" w:hAnsi="GHEA Grapalat"/>
        </w:rPr>
      </w:pPr>
      <w:bookmarkStart w:id="155" w:name="_Toc345447126"/>
      <w:bookmarkStart w:id="156" w:name="_Toc361930970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155"/>
      <w:bookmarkEnd w:id="156"/>
    </w:p>
    <w:p w:rsidR="00F3536E" w:rsidRPr="00244C4C" w:rsidRDefault="00F3536E" w:rsidP="003220BF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Պետական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մասնակցությունը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5 </w:t>
      </w:r>
      <w:r w:rsidRPr="00244C4C">
        <w:rPr>
          <w:rFonts w:ascii="GHEA Grapalat" w:hAnsi="GHEA Grapalat" w:cs="Sylfaen"/>
        </w:rPr>
        <w:t>տոկոսի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չափով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բնաիրային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ֆինանսական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ձևով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ուղղված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սերմերի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սուբսիդացմանը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Պետության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տվյալ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կբարձրացնի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նշանակությունը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ներդրողներ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գտնելու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գործընթացում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03F65">
      <w:pPr>
        <w:spacing w:line="240" w:lineRule="auto"/>
        <w:rPr>
          <w:rFonts w:ascii="GHEA Grapalat" w:hAnsi="GHEA Grapalat"/>
          <w:szCs w:val="24"/>
          <w:lang w:val="hy-AM"/>
        </w:rPr>
      </w:pPr>
    </w:p>
    <w:p w:rsidR="00F3536E" w:rsidRPr="00244C4C" w:rsidRDefault="00F3536E" w:rsidP="003220BF">
      <w:pPr>
        <w:pStyle w:val="Heading3"/>
        <w:rPr>
          <w:rFonts w:ascii="GHEA Grapalat" w:hAnsi="GHEA Grapalat"/>
          <w:lang w:val="hy-AM"/>
        </w:rPr>
      </w:pPr>
      <w:bookmarkStart w:id="157" w:name="_Toc345447127"/>
      <w:bookmarkStart w:id="158" w:name="_Toc361930971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157"/>
      <w:bookmarkEnd w:id="158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B03F65">
      <w:pPr>
        <w:spacing w:line="240" w:lineRule="auto"/>
        <w:rPr>
          <w:rFonts w:ascii="GHEA Grapalat" w:hAnsi="GHEA Grapalat" w:cs="Arian AMU"/>
          <w:szCs w:val="24"/>
          <w:lang w:val="hy-AM"/>
        </w:rPr>
      </w:pPr>
      <w:r w:rsidRPr="00244C4C">
        <w:rPr>
          <w:rFonts w:ascii="GHEA Grapalat" w:hAnsi="GHEA Grapalat" w:cs="Sylfaen"/>
          <w:szCs w:val="24"/>
          <w:lang w:val="hy-AM"/>
        </w:rPr>
        <w:t>Ջերմոցների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աշխատանքն</w:t>
      </w:r>
      <w:r w:rsidRPr="00244C4C">
        <w:rPr>
          <w:rFonts w:ascii="GHEA Grapalat" w:hAnsi="GHEA Grapalat" w:cs="Arian AMU"/>
          <w:szCs w:val="24"/>
          <w:lang w:val="hy-AM"/>
        </w:rPr>
        <w:t xml:space="preserve">  </w:t>
      </w:r>
      <w:r w:rsidRPr="00244C4C">
        <w:rPr>
          <w:rFonts w:ascii="GHEA Grapalat" w:hAnsi="GHEA Grapalat" w:cs="Sylfaen"/>
          <w:szCs w:val="24"/>
          <w:lang w:val="hy-AM"/>
        </w:rPr>
        <w:t>առավել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արդյունավետ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կարող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է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լինել</w:t>
      </w:r>
      <w:r w:rsidRPr="00244C4C">
        <w:rPr>
          <w:rFonts w:ascii="GHEA Grapalat" w:hAnsi="GHEA Grapalat" w:cs="Arian AMU"/>
          <w:szCs w:val="24"/>
          <w:lang w:val="hy-AM"/>
        </w:rPr>
        <w:t xml:space="preserve">, </w:t>
      </w:r>
      <w:r w:rsidRPr="00244C4C">
        <w:rPr>
          <w:rFonts w:ascii="GHEA Grapalat" w:hAnsi="GHEA Grapalat" w:cs="Sylfaen"/>
          <w:szCs w:val="24"/>
          <w:lang w:val="hy-AM"/>
        </w:rPr>
        <w:t>եթե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համագործակցություն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լինի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հետևյալ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միջազգային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և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տեղական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կառույցների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հետ՝</w:t>
      </w:r>
    </w:p>
    <w:p w:rsidR="00F3536E" w:rsidRPr="00244C4C" w:rsidRDefault="00F3536E" w:rsidP="003220BF">
      <w:pPr>
        <w:pStyle w:val="ListBullet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Arian AMU"/>
          <w:lang w:val="hy-AM"/>
        </w:rPr>
        <w:t>«</w:t>
      </w: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առաջմղման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</w:t>
      </w:r>
      <w:r w:rsidRPr="00244C4C">
        <w:rPr>
          <w:rFonts w:ascii="GHEA Grapalat" w:hAnsi="GHEA Grapalat" w:cs="Arian AMU"/>
          <w:lang w:val="hy-AM"/>
        </w:rPr>
        <w:t>» (</w:t>
      </w:r>
      <w:r w:rsidRPr="00244C4C">
        <w:rPr>
          <w:rFonts w:ascii="GHEA Grapalat" w:hAnsi="GHEA Grapalat" w:cs="Sylfaen"/>
          <w:lang w:val="hy-AM"/>
        </w:rPr>
        <w:t>ՀԲԱԿ</w:t>
      </w:r>
      <w:r w:rsidRPr="00244C4C">
        <w:rPr>
          <w:rFonts w:ascii="GHEA Grapalat" w:hAnsi="GHEA Grapalat" w:cs="Arian AMU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ՓԲԸ</w:t>
      </w:r>
    </w:p>
    <w:p w:rsidR="00F3536E" w:rsidRPr="00244C4C" w:rsidRDefault="00F3536E" w:rsidP="003220BF">
      <w:pPr>
        <w:pStyle w:val="ListBullet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</w:rPr>
        <w:t>Ջերմոցային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Ասոցիացիա</w:t>
      </w:r>
    </w:p>
    <w:p w:rsidR="00F3536E" w:rsidRPr="00244C4C" w:rsidRDefault="00F3536E" w:rsidP="003220BF">
      <w:pPr>
        <w:pStyle w:val="ListBullet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Arian AMU"/>
          <w:lang w:val="hy-AM"/>
        </w:rPr>
        <w:t>CARD (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խորհրդատվություն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աջակցություն</w:t>
      </w:r>
      <w:r w:rsidRPr="00244C4C">
        <w:rPr>
          <w:rFonts w:ascii="GHEA Grapalat" w:hAnsi="GHEA Grapalat" w:cs="Arian AMU"/>
          <w:lang w:val="hy-AM"/>
        </w:rPr>
        <w:t>)</w:t>
      </w:r>
    </w:p>
    <w:p w:rsidR="00F3536E" w:rsidRPr="00244C4C" w:rsidRDefault="00F3536E" w:rsidP="003220BF">
      <w:pPr>
        <w:pStyle w:val="ListBullet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Վորլդ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Վիժն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բարեգործական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կազմակերպության</w:t>
      </w:r>
    </w:p>
    <w:p w:rsidR="00F3536E" w:rsidRPr="00244C4C" w:rsidRDefault="00F3536E" w:rsidP="003220BF">
      <w:pPr>
        <w:pStyle w:val="ListBullet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</w:rPr>
        <w:t>Այլ</w:t>
      </w:r>
    </w:p>
    <w:p w:rsidR="00F3536E" w:rsidRPr="00244C4C" w:rsidRDefault="00F3536E" w:rsidP="003220BF">
      <w:pPr>
        <w:pStyle w:val="ListBullet"/>
        <w:numPr>
          <w:ilvl w:val="0"/>
          <w:numId w:val="0"/>
        </w:numPr>
        <w:ind w:left="568"/>
        <w:rPr>
          <w:rFonts w:ascii="GHEA Grapalat" w:hAnsi="GHEA Grapalat"/>
          <w:lang w:val="hy-AM"/>
        </w:rPr>
      </w:pPr>
    </w:p>
    <w:p w:rsidR="00F3536E" w:rsidRPr="00244C4C" w:rsidRDefault="00F3536E" w:rsidP="003220BF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</w:p>
    <w:p w:rsidR="00F3536E" w:rsidRPr="00244C4C" w:rsidRDefault="00F3536E" w:rsidP="003220BF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b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ռիսկը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հիվանդության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Ջերմոցային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խիստ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կախվածություն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գազի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մատակարարման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ռիսկը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ջերմոցային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հեջավորել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գազը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փոխարինելով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էլեկտրականության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ջեռուցում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գեներատորների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Օրինակ՝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կրճատելու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տեղակայվել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տնտեսող</w:t>
      </w:r>
      <w:r w:rsidRPr="00244C4C">
        <w:rPr>
          <w:rFonts w:ascii="GHEA Grapalat" w:hAnsi="GHEA Grapalat"/>
          <w:lang w:val="hy-AM"/>
        </w:rPr>
        <w:t xml:space="preserve"> “Ludvig Svenson” </w:t>
      </w:r>
      <w:r w:rsidRPr="00244C4C">
        <w:rPr>
          <w:rFonts w:ascii="GHEA Grapalat" w:hAnsi="GHEA Grapalat" w:cs="Sylfaen"/>
          <w:lang w:val="hy-AM"/>
        </w:rPr>
        <w:t>տիպի</w:t>
      </w:r>
      <w:r w:rsidRPr="00244C4C">
        <w:rPr>
          <w:rFonts w:ascii="GHEA Grapalat" w:hAnsi="GHEA Grapalat"/>
          <w:lang w:val="hy-AM"/>
        </w:rPr>
        <w:t xml:space="preserve"> “</w:t>
      </w:r>
      <w:r w:rsidRPr="00244C4C">
        <w:rPr>
          <w:rFonts w:ascii="GHEA Grapalat" w:hAnsi="GHEA Grapalat" w:cs="Sylfaen"/>
          <w:lang w:val="hy-AM"/>
        </w:rPr>
        <w:t>շերտավարագույր</w:t>
      </w:r>
      <w:r w:rsidRPr="00244C4C">
        <w:rPr>
          <w:rFonts w:ascii="GHEA Grapalat" w:hAnsi="GHEA Grapalat"/>
          <w:lang w:val="hy-AM"/>
        </w:rPr>
        <w:t xml:space="preserve">”,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20-30%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խնայողություն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ունենալ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03F65">
      <w:pPr>
        <w:rPr>
          <w:rFonts w:ascii="GHEA Grapalat" w:hAnsi="GHEA Grapalat"/>
          <w:b/>
          <w:lang w:val="hy-AM"/>
        </w:rPr>
      </w:pPr>
    </w:p>
    <w:p w:rsidR="00F3536E" w:rsidRPr="00244C4C" w:rsidRDefault="00F3536E" w:rsidP="00B03F65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b/>
          <w:lang w:val="hy-AM"/>
        </w:rPr>
        <w:t>Բերքատվությունը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խիստ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սերմացուի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ճիշտ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ընտրության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Նորաստեղծ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ընկերությունները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համագործակցել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Ջերմոցային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ասոցիացիայի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որպեսզի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կարողանան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տեղեկացված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հմուտ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ճիշտ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սերմացուներ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ընտրելու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հարցերում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հիվանդությունների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պայքարելու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ներդնելու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03F65">
      <w:pPr>
        <w:rPr>
          <w:rFonts w:ascii="GHEA Grapalat" w:hAnsi="GHEA Grapalat"/>
          <w:lang w:val="hy-AM"/>
        </w:rPr>
        <w:sectPr w:rsidR="00F3536E" w:rsidRPr="00244C4C" w:rsidSect="00D40E93"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3124A0">
      <w:pPr>
        <w:pStyle w:val="Heading3"/>
        <w:rPr>
          <w:rFonts w:ascii="GHEA Grapalat" w:hAnsi="GHEA Grapalat"/>
          <w:lang w:val="hy-AM"/>
        </w:rPr>
      </w:pPr>
      <w:bookmarkStart w:id="159" w:name="_Toc361930972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bookmarkEnd w:id="159"/>
    </w:p>
    <w:p w:rsidR="00F3536E" w:rsidRPr="00244C4C" w:rsidRDefault="00F3536E" w:rsidP="00B03F65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56"/>
        <w:gridCol w:w="10852"/>
      </w:tblGrid>
      <w:tr w:rsidR="00F3536E" w:rsidRPr="00244C4C" w:rsidTr="003C0602">
        <w:trPr>
          <w:trHeight w:val="680"/>
        </w:trPr>
        <w:tc>
          <w:tcPr>
            <w:tcW w:w="131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679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124A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ծրագիրը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աստիճանաբար՝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ավարտից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հետո՝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առաջին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տարվանից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սկսած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7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12-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124A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>15218530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18262236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513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314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124A0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352033530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35286113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44185560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:</w:t>
            </w:r>
          </w:p>
        </w:tc>
      </w:tr>
      <w:tr w:rsidR="00F3536E" w:rsidRPr="00D41408" w:rsidTr="003C0602">
        <w:trPr>
          <w:trHeight w:val="152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124A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352033530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 22941253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`  26382441 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</w:p>
        </w:tc>
      </w:tr>
      <w:tr w:rsidR="00F3536E" w:rsidRPr="00244C4C" w:rsidTr="003C0602">
        <w:trPr>
          <w:trHeight w:val="65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124A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70660400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100 %`(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70660400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արժողությամբ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ներառյալ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շինարարությունը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140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124A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352033530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42244024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124A0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38955867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>42244024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x 10%),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x 25%)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x 20%):</w:t>
            </w:r>
          </w:p>
        </w:tc>
      </w:tr>
    </w:tbl>
    <w:p w:rsidR="00F3536E" w:rsidRPr="00244C4C" w:rsidRDefault="00F3536E" w:rsidP="00B03F65">
      <w:pPr>
        <w:rPr>
          <w:rFonts w:ascii="GHEA Grapalat" w:hAnsi="GHEA Grapalat"/>
          <w:lang w:val="hy-AM"/>
        </w:rPr>
      </w:pPr>
    </w:p>
    <w:p w:rsidR="00F3536E" w:rsidRPr="00244C4C" w:rsidRDefault="00F3536E" w:rsidP="0036705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Առաջարկվում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ընդլայնել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աշխարհագրական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>`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Սյունիք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Որոտան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Գորիս</w:t>
      </w:r>
      <w:r w:rsidRPr="00244C4C">
        <w:rPr>
          <w:rFonts w:ascii="GHEA Grapalat" w:hAnsi="GHEA Grapalat"/>
          <w:lang w:val="hy-AM"/>
        </w:rPr>
        <w:t xml:space="preserve">/, </w:t>
      </w:r>
      <w:r w:rsidRPr="00244C4C">
        <w:rPr>
          <w:rFonts w:ascii="GHEA Grapalat" w:hAnsi="GHEA Grapalat" w:cs="Sylfaen"/>
          <w:lang w:val="hy-AM"/>
        </w:rPr>
        <w:t>Քարահունջ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Շաքի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Ագարակում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Կապանի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քաղաքամերձ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 (7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 ), </w:t>
      </w:r>
      <w:r w:rsidRPr="00244C4C">
        <w:rPr>
          <w:rFonts w:ascii="GHEA Grapalat" w:hAnsi="GHEA Grapalat" w:cs="Sylfaen"/>
          <w:lang w:val="hy-AM"/>
        </w:rPr>
        <w:t>հիմնելով</w:t>
      </w:r>
      <w:r w:rsidRPr="00244C4C">
        <w:rPr>
          <w:rFonts w:ascii="GHEA Grapalat" w:hAnsi="GHEA Grapalat"/>
          <w:lang w:val="hy-AM"/>
        </w:rPr>
        <w:t xml:space="preserve"> 1000</w:t>
      </w:r>
      <w:r w:rsidRPr="00244C4C">
        <w:rPr>
          <w:rFonts w:ascii="GHEA Grapalat" w:hAnsi="GHEA Grapalat" w:cs="Sylfaen"/>
          <w:lang w:val="hy-AM"/>
        </w:rPr>
        <w:t>քմ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ջերմոցներ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67057">
      <w:pPr>
        <w:rPr>
          <w:rFonts w:ascii="GHEA Grapalat" w:hAnsi="GHEA Grapalat"/>
          <w:lang w:val="hy-AM"/>
        </w:rPr>
      </w:pPr>
    </w:p>
    <w:p w:rsidR="00F3536E" w:rsidRPr="00244C4C" w:rsidRDefault="00F3536E" w:rsidP="00367057">
      <w:pPr>
        <w:rPr>
          <w:rFonts w:ascii="GHEA Grapalat" w:hAnsi="GHEA Grapalat"/>
          <w:lang w:val="hy-AM"/>
        </w:rPr>
      </w:pPr>
    </w:p>
    <w:p w:rsidR="00F3536E" w:rsidRPr="00244C4C" w:rsidRDefault="00F3536E" w:rsidP="00B03F65">
      <w:pPr>
        <w:rPr>
          <w:rFonts w:ascii="GHEA Grapalat" w:hAnsi="GHEA Grapalat"/>
          <w:lang w:val="hy-AM"/>
        </w:rPr>
      </w:pPr>
    </w:p>
    <w:p w:rsidR="00F3536E" w:rsidRPr="00244C4C" w:rsidRDefault="00F3536E" w:rsidP="00B03F65">
      <w:pPr>
        <w:rPr>
          <w:rFonts w:ascii="GHEA Grapalat" w:hAnsi="GHEA Grapalat"/>
          <w:lang w:val="hy-AM"/>
        </w:rPr>
        <w:sectPr w:rsidR="00F3536E" w:rsidRPr="00244C4C" w:rsidSect="003124A0">
          <w:headerReference w:type="default" r:id="rId71"/>
          <w:pgSz w:w="16840" w:h="11907" w:orient="landscape" w:code="9"/>
          <w:pgMar w:top="1134" w:right="1134" w:bottom="851" w:left="1134" w:header="567" w:footer="567" w:gutter="0"/>
          <w:cols w:space="720"/>
          <w:rtlGutter/>
          <w:docGrid w:linePitch="360"/>
        </w:sectPr>
      </w:pPr>
    </w:p>
    <w:p w:rsidR="00F3536E" w:rsidRPr="00244C4C" w:rsidRDefault="00F3536E" w:rsidP="00B03F65">
      <w:pPr>
        <w:pStyle w:val="Heading2"/>
        <w:rPr>
          <w:rFonts w:ascii="GHEA Grapalat" w:hAnsi="GHEA Grapalat"/>
          <w:lang w:val="hy-AM"/>
        </w:rPr>
      </w:pPr>
      <w:bookmarkStart w:id="160" w:name="_Toc345447128"/>
      <w:bookmarkStart w:id="161" w:name="_Toc361930973"/>
      <w:r w:rsidRPr="00244C4C">
        <w:rPr>
          <w:rFonts w:ascii="GHEA Grapalat" w:hAnsi="GHEA Grapalat" w:cs="Sylfaen"/>
          <w:lang w:val="hy-AM"/>
        </w:rPr>
        <w:t>Ոչխարաբուծական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չափսերի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ֆերմաների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հիմնադրում</w:t>
      </w:r>
      <w:bookmarkEnd w:id="160"/>
      <w:bookmarkEnd w:id="161"/>
    </w:p>
    <w:p w:rsidR="00F3536E" w:rsidRPr="00244C4C" w:rsidRDefault="00F3536E" w:rsidP="00B03F65">
      <w:pPr>
        <w:rPr>
          <w:rFonts w:ascii="GHEA Grapalat" w:hAnsi="GHEA Grapalat" w:cs="Sylfaen"/>
          <w:color w:val="000000"/>
          <w:sz w:val="22"/>
          <w:lang w:val="hy-AM"/>
        </w:rPr>
      </w:pPr>
    </w:p>
    <w:p w:rsidR="00F3536E" w:rsidRPr="00244C4C" w:rsidRDefault="00F3536E" w:rsidP="00BF5D00">
      <w:pPr>
        <w:pStyle w:val="Heading3"/>
        <w:rPr>
          <w:rFonts w:ascii="GHEA Grapalat" w:hAnsi="GHEA Grapalat"/>
          <w:lang w:val="hy-AM"/>
        </w:rPr>
      </w:pPr>
      <w:bookmarkStart w:id="162" w:name="_Toc345447129"/>
      <w:bookmarkStart w:id="163" w:name="_Toc361930974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162"/>
      <w:bookmarkEnd w:id="163"/>
    </w:p>
    <w:p w:rsidR="00F3536E" w:rsidRPr="00244C4C" w:rsidRDefault="00F3536E" w:rsidP="00BF5D00">
      <w:pPr>
        <w:rPr>
          <w:rFonts w:ascii="GHEA Grapalat" w:hAnsi="GHEA Grapalat" w:cs="Calibri"/>
          <w:lang w:val="hy-AM"/>
        </w:rPr>
      </w:pPr>
      <w:r w:rsidRPr="00244C4C">
        <w:rPr>
          <w:rFonts w:ascii="GHEA Grapalat" w:hAnsi="GHEA Grapalat" w:cs="Sylfaen"/>
          <w:lang w:val="hy-AM"/>
        </w:rPr>
        <w:t>Ոչխարաբուծական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չափսերի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ֆերմաների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հիմնադրում</w:t>
      </w:r>
    </w:p>
    <w:p w:rsidR="00F3536E" w:rsidRPr="00244C4C" w:rsidRDefault="00F3536E" w:rsidP="00BF5D00">
      <w:pPr>
        <w:pStyle w:val="Heading3"/>
        <w:rPr>
          <w:rFonts w:ascii="GHEA Grapalat" w:hAnsi="GHEA Grapalat"/>
          <w:lang w:val="hy-AM"/>
        </w:rPr>
      </w:pPr>
      <w:bookmarkStart w:id="164" w:name="_Toc345447130"/>
      <w:bookmarkStart w:id="165" w:name="_Toc361930975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164"/>
      <w:bookmarkEnd w:id="165"/>
    </w:p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տիպային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խոշոր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ոչխարաբուծական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   800 </w:t>
      </w:r>
      <w:r w:rsidRPr="00244C4C">
        <w:rPr>
          <w:rFonts w:ascii="GHEA Grapalat" w:hAnsi="GHEA Grapalat" w:cs="Sylfaen"/>
          <w:lang w:val="hy-AM"/>
        </w:rPr>
        <w:t>անասնագլխաքանակով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փուլում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բերվելու</w:t>
      </w:r>
      <w:r w:rsidRPr="00244C4C">
        <w:rPr>
          <w:rFonts w:ascii="GHEA Grapalat" w:hAnsi="GHEA Grapalat"/>
          <w:lang w:val="hy-AM"/>
        </w:rPr>
        <w:t xml:space="preserve"> 200 </w:t>
      </w:r>
      <w:r w:rsidRPr="00244C4C">
        <w:rPr>
          <w:rFonts w:ascii="GHEA Grapalat" w:hAnsi="GHEA Grapalat" w:cs="Sylfaen"/>
          <w:lang w:val="hy-AM"/>
        </w:rPr>
        <w:t>մայրացու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մաքի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5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հասցնել</w:t>
      </w:r>
      <w:r w:rsidRPr="00244C4C">
        <w:rPr>
          <w:rFonts w:ascii="GHEA Grapalat" w:hAnsi="GHEA Grapalat"/>
          <w:lang w:val="hy-AM"/>
        </w:rPr>
        <w:t xml:space="preserve"> 500-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10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ընթացում</w:t>
      </w:r>
      <w:r w:rsidRPr="00244C4C">
        <w:rPr>
          <w:rFonts w:ascii="GHEA Grapalat" w:hAnsi="GHEA Grapalat"/>
          <w:lang w:val="hy-AM"/>
        </w:rPr>
        <w:t xml:space="preserve"> 800-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ներքին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շուկաներում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հարևան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Իսլամական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արաբական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երկրների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նկատմամբ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կրոնական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ավանդույթների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նախնական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փուլում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շեշտադրումը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</w:p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նպատակահարմար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բալբաս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ցեղատեսակների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խառնածին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իրենցից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միս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բուրդ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կաթնային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կիսակոպտաբուրդ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ցեղատեսակի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ոչխարներ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ցեղատեսակը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ցուցանիշները</w:t>
      </w:r>
      <w:r w:rsidRPr="00244C4C">
        <w:rPr>
          <w:rFonts w:ascii="GHEA Grapalat" w:hAnsi="GHEA Grapalat"/>
          <w:lang w:val="hy-AM"/>
        </w:rPr>
        <w:t>`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</w:p>
    <w:p w:rsidR="00F3536E" w:rsidRPr="00244C4C" w:rsidRDefault="00F3536E" w:rsidP="00BF5D0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կաթնատվություն</w:t>
      </w:r>
      <w:r w:rsidRPr="00244C4C">
        <w:rPr>
          <w:rFonts w:ascii="GHEA Grapalat" w:hAnsi="GHEA Grapalat"/>
          <w:lang w:val="hy-AM"/>
        </w:rPr>
        <w:t xml:space="preserve"> (130-140 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/>
          <w:lang w:val="hy-AM"/>
        </w:rPr>
        <w:t>)</w:t>
      </w:r>
    </w:p>
    <w:p w:rsidR="00F3536E" w:rsidRPr="00244C4C" w:rsidRDefault="00F3536E" w:rsidP="00BF5D0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յուղայնություն</w:t>
      </w:r>
      <w:r w:rsidRPr="00244C4C">
        <w:rPr>
          <w:rFonts w:ascii="GHEA Grapalat" w:hAnsi="GHEA Grapalat"/>
          <w:lang w:val="hy-AM"/>
        </w:rPr>
        <w:t xml:space="preserve"> (6-7%)</w:t>
      </w:r>
    </w:p>
    <w:p w:rsidR="00F3536E" w:rsidRPr="00244C4C" w:rsidRDefault="00F3536E" w:rsidP="00BF5D0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բուրդը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կոպիտ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երկար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17</w:t>
      </w:r>
      <w:r w:rsidRPr="00244C4C">
        <w:rPr>
          <w:rFonts w:ascii="GHEA Grapalat" w:hAnsi="GHEA Grapalat" w:cs="Sylfaen"/>
          <w:lang w:val="hy-AM"/>
        </w:rPr>
        <w:t>սմ</w:t>
      </w:r>
      <w:r w:rsidRPr="00244C4C">
        <w:rPr>
          <w:rFonts w:ascii="GHEA Grapalat" w:hAnsi="GHEA Grapalat"/>
          <w:lang w:val="hy-AM"/>
        </w:rPr>
        <w:t>)</w:t>
      </w:r>
    </w:p>
    <w:p w:rsidR="00F3536E" w:rsidRPr="00244C4C" w:rsidRDefault="00F3536E" w:rsidP="00BF5D0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մաքուր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բրդի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ելքը</w:t>
      </w:r>
      <w:r w:rsidRPr="00244C4C">
        <w:rPr>
          <w:rFonts w:ascii="GHEA Grapalat" w:hAnsi="GHEA Grapalat"/>
          <w:lang w:val="hy-AM"/>
        </w:rPr>
        <w:t xml:space="preserve"> 55-60%</w:t>
      </w:r>
    </w:p>
    <w:p w:rsidR="00F3536E" w:rsidRPr="00244C4C" w:rsidRDefault="00F3536E" w:rsidP="00BF5D0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առանձնանում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պտղաբերությամբ</w:t>
      </w:r>
      <w:r w:rsidRPr="00244C4C">
        <w:rPr>
          <w:rFonts w:ascii="GHEA Grapalat" w:hAnsi="GHEA Grapalat"/>
          <w:lang w:val="hy-AM"/>
        </w:rPr>
        <w:t xml:space="preserve">  (</w:t>
      </w:r>
      <w:r w:rsidRPr="00244C4C">
        <w:rPr>
          <w:rFonts w:ascii="GHEA Grapalat" w:hAnsi="GHEA Grapalat" w:cs="Sylfaen"/>
          <w:lang w:val="hy-AM"/>
        </w:rPr>
        <w:t>երկվորյակների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ծնելիությունը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 30%)</w:t>
      </w:r>
    </w:p>
    <w:p w:rsidR="00F3536E" w:rsidRPr="00244C4C" w:rsidRDefault="00F3536E" w:rsidP="00BF5D0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գառների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քաշի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արագություն</w:t>
      </w:r>
    </w:p>
    <w:p w:rsidR="00F3536E" w:rsidRPr="00244C4C" w:rsidRDefault="00F3536E" w:rsidP="00BF5D0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խոյերի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կենդանի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քաշը</w:t>
      </w:r>
      <w:r w:rsidRPr="00244C4C">
        <w:rPr>
          <w:rFonts w:ascii="GHEA Grapalat" w:hAnsi="GHEA Grapalat"/>
          <w:lang w:val="hy-AM"/>
        </w:rPr>
        <w:t xml:space="preserve"> 55-60 </w:t>
      </w:r>
      <w:r w:rsidRPr="00244C4C">
        <w:rPr>
          <w:rFonts w:ascii="GHEA Grapalat" w:hAnsi="GHEA Grapalat" w:cs="Sylfaen"/>
          <w:lang w:val="hy-AM"/>
        </w:rPr>
        <w:t>կգ</w:t>
      </w:r>
    </w:p>
    <w:p w:rsidR="00F3536E" w:rsidRPr="00244C4C" w:rsidRDefault="00F3536E" w:rsidP="00BF5D0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մաքիների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կենդանի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քաշը</w:t>
      </w:r>
      <w:r w:rsidRPr="00244C4C">
        <w:rPr>
          <w:rFonts w:ascii="GHEA Grapalat" w:hAnsi="GHEA Grapalat"/>
          <w:lang w:val="hy-AM"/>
        </w:rPr>
        <w:t xml:space="preserve"> 45-50 </w:t>
      </w:r>
      <w:r w:rsidRPr="00244C4C">
        <w:rPr>
          <w:rFonts w:ascii="GHEA Grapalat" w:hAnsi="GHEA Grapalat" w:cs="Sylfaen"/>
          <w:lang w:val="hy-AM"/>
        </w:rPr>
        <w:t>կգ</w:t>
      </w:r>
    </w:p>
    <w:p w:rsidR="00F3536E" w:rsidRPr="00244C4C" w:rsidRDefault="00F3536E" w:rsidP="00BF5D0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կենդանիների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մորթելաքաշը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50-52%</w:t>
      </w:r>
    </w:p>
    <w:p w:rsidR="00F3536E" w:rsidRPr="00244C4C" w:rsidRDefault="00F3536E" w:rsidP="00BA4B29">
      <w:pPr>
        <w:spacing w:line="240" w:lineRule="auto"/>
        <w:rPr>
          <w:rFonts w:ascii="GHEA Grapalat" w:hAnsi="GHEA Grapalat"/>
          <w:szCs w:val="24"/>
          <w:lang w:val="af-ZA"/>
        </w:rPr>
      </w:pPr>
    </w:p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af-ZA"/>
        </w:rPr>
        <w:t>Ծրագրի</w:t>
      </w:r>
      <w:r w:rsidRPr="00244C4C">
        <w:rPr>
          <w:rFonts w:ascii="GHEA Grapalat" w:hAnsi="GHEA Grapalat"/>
          <w:lang w:val="af-ZA"/>
        </w:rPr>
        <w:t xml:space="preserve">  </w:t>
      </w:r>
      <w:r w:rsidRPr="00244C4C">
        <w:rPr>
          <w:rFonts w:ascii="GHEA Grapalat" w:hAnsi="GHEA Grapalat" w:cs="Sylfaen"/>
          <w:lang w:val="af-ZA"/>
        </w:rPr>
        <w:t>նախնական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af-ZA"/>
        </w:rPr>
        <w:t>փուլում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af-ZA"/>
        </w:rPr>
        <w:t>հարկավոր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af-ZA"/>
        </w:rPr>
        <w:t>է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af-ZA"/>
        </w:rPr>
        <w:t>ձեռք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af-ZA"/>
        </w:rPr>
        <w:t>բերել</w:t>
      </w:r>
      <w:r w:rsidRPr="00244C4C">
        <w:rPr>
          <w:rFonts w:ascii="GHEA Grapalat" w:hAnsi="GHEA Grapalat"/>
          <w:lang w:val="af-ZA"/>
        </w:rPr>
        <w:t xml:space="preserve"> 200 </w:t>
      </w:r>
      <w:r w:rsidRPr="00244C4C">
        <w:rPr>
          <w:rFonts w:ascii="GHEA Grapalat" w:hAnsi="GHEA Grapalat" w:cs="Sylfaen"/>
          <w:lang w:val="af-ZA"/>
        </w:rPr>
        <w:t>գլուխ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af-ZA"/>
        </w:rPr>
        <w:t>մաքի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af-ZA"/>
        </w:rPr>
        <w:t>և</w:t>
      </w:r>
      <w:r w:rsidRPr="00244C4C">
        <w:rPr>
          <w:rFonts w:ascii="GHEA Grapalat" w:hAnsi="GHEA Grapalat"/>
          <w:lang w:val="af-ZA"/>
        </w:rPr>
        <w:t xml:space="preserve"> 6 </w:t>
      </w:r>
      <w:r w:rsidRPr="00244C4C">
        <w:rPr>
          <w:rFonts w:ascii="GHEA Grapalat" w:hAnsi="GHEA Grapalat" w:cs="Sylfaen"/>
          <w:lang w:val="af-ZA"/>
        </w:rPr>
        <w:t>գլուխ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af-ZA"/>
        </w:rPr>
        <w:t>խոյ</w:t>
      </w:r>
      <w:r w:rsidRPr="00244C4C">
        <w:rPr>
          <w:rFonts w:ascii="GHEA Grapalat" w:hAnsi="GHEA Grapalat"/>
          <w:lang w:val="af-ZA"/>
        </w:rPr>
        <w:t xml:space="preserve">: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100 </w:t>
      </w:r>
      <w:r w:rsidRPr="00244C4C">
        <w:rPr>
          <w:rFonts w:ascii="GHEA Grapalat" w:hAnsi="GHEA Grapalat" w:cs="Sylfaen"/>
          <w:lang w:val="hy-AM"/>
        </w:rPr>
        <w:t>մորից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120 </w:t>
      </w:r>
      <w:r w:rsidRPr="00244C4C">
        <w:rPr>
          <w:rFonts w:ascii="GHEA Grapalat" w:hAnsi="GHEA Grapalat" w:cs="Sylfaen"/>
          <w:lang w:val="hy-AM"/>
        </w:rPr>
        <w:t>գառ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Առաջարկվում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մայր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գառներ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որպեսզի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ծնունդներ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Ոչխարները</w:t>
      </w:r>
      <w:r w:rsidRPr="00244C4C">
        <w:rPr>
          <w:rFonts w:ascii="GHEA Grapalat" w:hAnsi="GHEA Grapalat"/>
          <w:lang w:val="hy-AM"/>
        </w:rPr>
        <w:t xml:space="preserve">  265 </w:t>
      </w:r>
      <w:r w:rsidRPr="00244C4C">
        <w:rPr>
          <w:rFonts w:ascii="GHEA Grapalat" w:hAnsi="GHEA Grapalat" w:cs="Sylfaen"/>
          <w:lang w:val="hy-AM"/>
        </w:rPr>
        <w:t>օր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արածում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արոտավայրերում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մնացած</w:t>
      </w:r>
      <w:r w:rsidRPr="00244C4C">
        <w:rPr>
          <w:rFonts w:ascii="GHEA Grapalat" w:hAnsi="GHEA Grapalat"/>
          <w:lang w:val="hy-AM"/>
        </w:rPr>
        <w:t xml:space="preserve"> 100 </w:t>
      </w:r>
      <w:r w:rsidRPr="00244C4C">
        <w:rPr>
          <w:rFonts w:ascii="GHEA Grapalat" w:hAnsi="GHEA Grapalat" w:cs="Sylfaen"/>
          <w:lang w:val="hy-AM"/>
        </w:rPr>
        <w:t>օրը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գոմերում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օրական</w:t>
      </w:r>
      <w:r w:rsidRPr="00244C4C">
        <w:rPr>
          <w:rFonts w:ascii="GHEA Grapalat" w:hAnsi="GHEA Grapalat"/>
          <w:lang w:val="hy-AM"/>
        </w:rPr>
        <w:t xml:space="preserve"> 140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A4B29">
      <w:pPr>
        <w:spacing w:line="240" w:lineRule="auto"/>
        <w:rPr>
          <w:rFonts w:ascii="GHEA Grapalat" w:hAnsi="GHEA Grapalat" w:cs="Sylfaen"/>
          <w:bCs/>
          <w:szCs w:val="24"/>
          <w:lang w:val="hy-AM"/>
        </w:rPr>
      </w:pPr>
    </w:p>
    <w:p w:rsidR="00F3536E" w:rsidRPr="00244C4C" w:rsidRDefault="00F3536E" w:rsidP="00BF5D00">
      <w:pPr>
        <w:pStyle w:val="Heading3"/>
        <w:rPr>
          <w:rFonts w:ascii="GHEA Grapalat" w:hAnsi="GHEA Grapalat"/>
          <w:lang w:val="hy-AM"/>
        </w:rPr>
      </w:pPr>
      <w:bookmarkStart w:id="166" w:name="_Toc345447131"/>
      <w:bookmarkStart w:id="167" w:name="_Toc361930976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166"/>
      <w:bookmarkEnd w:id="167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BF5D00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նախարարության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գնահատականի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հանրապետությունում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ոչխարաբուծությունը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հնարավորությունների</w:t>
      </w:r>
      <w:r w:rsidRPr="00244C4C">
        <w:rPr>
          <w:rFonts w:ascii="GHEA Grapalat" w:hAnsi="GHEA Grapalat"/>
          <w:lang w:val="hy-AM"/>
        </w:rPr>
        <w:t xml:space="preserve"> 30-40%-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սահմաններում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Ոչխարների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գլխաքանակն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այժմ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Գեղարքունիքի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Շիրակի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Արագածոտնի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արոտավայրերի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ծանրաբեռնվածությունը</w:t>
      </w:r>
      <w:r w:rsidRPr="00244C4C">
        <w:rPr>
          <w:rFonts w:ascii="GHEA Grapalat" w:hAnsi="GHEA Grapalat"/>
          <w:lang w:val="hy-AM"/>
        </w:rPr>
        <w:t xml:space="preserve"> (1982-2009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/>
          <w:lang w:val="hy-AM"/>
        </w:rPr>
        <w:t xml:space="preserve">.) </w:t>
      </w:r>
      <w:r w:rsidRPr="00244C4C">
        <w:rPr>
          <w:rFonts w:ascii="GHEA Grapalat" w:hAnsi="GHEA Grapalat"/>
        </w:rPr>
        <w:t xml:space="preserve">1 </w:t>
      </w:r>
      <w:r w:rsidRPr="00244C4C">
        <w:rPr>
          <w:rFonts w:ascii="GHEA Grapalat" w:hAnsi="GHEA Grapalat" w:cs="Sylfaen"/>
        </w:rPr>
        <w:t>հեկտարի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հաշվով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մարզերի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BA4B29">
      <w:pPr>
        <w:spacing w:line="240" w:lineRule="auto"/>
        <w:rPr>
          <w:rFonts w:ascii="GHEA Grapalat" w:hAnsi="GHEA Grapalat"/>
          <w:szCs w:val="24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1E0"/>
      </w:tblPr>
      <w:tblGrid>
        <w:gridCol w:w="2008"/>
        <w:gridCol w:w="1572"/>
        <w:gridCol w:w="1528"/>
        <w:gridCol w:w="1471"/>
        <w:gridCol w:w="1456"/>
        <w:gridCol w:w="1456"/>
      </w:tblGrid>
      <w:tr w:rsidR="00F3536E" w:rsidRPr="00244C4C" w:rsidTr="00BF5D00">
        <w:trPr>
          <w:trHeight w:val="2834"/>
        </w:trPr>
        <w:tc>
          <w:tcPr>
            <w:tcW w:w="1058" w:type="pct"/>
            <w:vMerge w:val="restar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Arian AMU"/>
                <w:lang w:val="af-ZA"/>
              </w:rPr>
            </w:pPr>
            <w:r w:rsidRPr="00244C4C">
              <w:rPr>
                <w:rFonts w:ascii="GHEA Grapalat" w:hAnsi="GHEA Grapalat" w:cs="Sylfaen"/>
                <w:sz w:val="22"/>
                <w:lang w:val="af-ZA"/>
              </w:rPr>
              <w:t>Մարզերի</w:t>
            </w:r>
            <w:r w:rsidRPr="00244C4C">
              <w:rPr>
                <w:rFonts w:ascii="GHEA Grapalat" w:hAnsi="GHEA Grapalat" w:cs="Arian AMU"/>
                <w:sz w:val="22"/>
                <w:lang w:val="af-ZA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af-ZA"/>
              </w:rPr>
              <w:t>անվանումը</w:t>
            </w:r>
          </w:p>
        </w:tc>
        <w:tc>
          <w:tcPr>
            <w:tcW w:w="1633" w:type="pct"/>
            <w:gridSpan w:val="2"/>
            <w:vMerge w:val="restar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  <w:lang w:val="af-ZA"/>
              </w:rPr>
            </w:pPr>
            <w:r w:rsidRPr="00244C4C">
              <w:rPr>
                <w:rFonts w:ascii="GHEA Grapalat" w:hAnsi="GHEA Grapalat" w:cs="Sylfaen"/>
                <w:sz w:val="22"/>
                <w:lang w:val="af-ZA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af-ZA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af-ZA"/>
              </w:rPr>
              <w:t>ոչխար</w:t>
            </w:r>
            <w:r w:rsidRPr="00244C4C">
              <w:rPr>
                <w:rFonts w:ascii="GHEA Grapalat" w:hAnsi="GHEA Grapalat" w:cs="Arian AMU"/>
                <w:sz w:val="22"/>
                <w:lang w:val="af-ZA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af-ZA"/>
              </w:rPr>
              <w:t>և</w:t>
            </w:r>
            <w:r w:rsidRPr="00244C4C">
              <w:rPr>
                <w:rFonts w:ascii="GHEA Grapalat" w:hAnsi="GHEA Grapalat" w:cs="Arian AMU"/>
                <w:sz w:val="22"/>
                <w:lang w:val="af-ZA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af-ZA"/>
              </w:rPr>
              <w:t>այծ</w:t>
            </w:r>
            <w:r w:rsidRPr="00244C4C">
              <w:rPr>
                <w:rFonts w:ascii="GHEA Grapalat" w:hAnsi="GHEA Grapalat" w:cs="Arian AMU"/>
                <w:sz w:val="22"/>
                <w:lang w:val="af-ZA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af-ZA"/>
              </w:rPr>
              <w:t>գլուխ</w:t>
            </w:r>
          </w:p>
        </w:tc>
        <w:tc>
          <w:tcPr>
            <w:tcW w:w="775" w:type="pct"/>
            <w:vMerge w:val="restar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  <w:lang w:val="af-ZA"/>
              </w:rPr>
            </w:pPr>
            <w:r w:rsidRPr="00244C4C">
              <w:rPr>
                <w:rFonts w:ascii="GHEA Grapalat" w:hAnsi="GHEA Grapalat" w:cs="Sylfaen"/>
                <w:sz w:val="22"/>
                <w:lang w:val="af-ZA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af-ZA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af-ZA"/>
              </w:rPr>
              <w:t>արոտներ</w:t>
            </w:r>
            <w:r w:rsidRPr="00244C4C">
              <w:rPr>
                <w:rFonts w:ascii="GHEA Grapalat" w:hAnsi="GHEA Grapalat" w:cs="Arian AMU"/>
                <w:sz w:val="22"/>
                <w:lang w:val="af-ZA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af-ZA"/>
              </w:rPr>
              <w:t>հա</w:t>
            </w:r>
          </w:p>
        </w:tc>
        <w:tc>
          <w:tcPr>
            <w:tcW w:w="1534" w:type="pct"/>
            <w:gridSpan w:val="2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  <w:lang w:val="af-ZA"/>
              </w:rPr>
            </w:pPr>
            <w:r w:rsidRPr="00244C4C">
              <w:rPr>
                <w:rFonts w:ascii="GHEA Grapalat" w:hAnsi="GHEA Grapalat" w:cs="Sylfaen"/>
                <w:sz w:val="22"/>
                <w:lang w:val="af-ZA"/>
              </w:rPr>
              <w:t>Արոտների</w:t>
            </w:r>
            <w:r w:rsidRPr="00244C4C">
              <w:rPr>
                <w:rFonts w:ascii="GHEA Grapalat" w:hAnsi="GHEA Grapalat" w:cs="Arian AMU"/>
                <w:sz w:val="22"/>
                <w:lang w:val="af-ZA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af-ZA"/>
              </w:rPr>
              <w:t>ծանրաբեռնվածությունը</w:t>
            </w:r>
          </w:p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  <w:lang w:val="af-ZA"/>
              </w:rPr>
            </w:pPr>
            <w:r w:rsidRPr="00244C4C">
              <w:rPr>
                <w:rFonts w:ascii="GHEA Grapalat" w:hAnsi="GHEA Grapalat" w:cs="Sylfaen"/>
                <w:sz w:val="22"/>
                <w:lang w:val="af-ZA"/>
              </w:rPr>
              <w:t>գլուխ</w:t>
            </w:r>
            <w:r w:rsidRPr="00244C4C">
              <w:rPr>
                <w:rFonts w:ascii="GHEA Grapalat" w:hAnsi="GHEA Grapalat" w:cs="Arian AMU"/>
                <w:sz w:val="22"/>
                <w:lang w:val="af-ZA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af-ZA"/>
              </w:rPr>
              <w:t>հա</w:t>
            </w:r>
          </w:p>
        </w:tc>
      </w:tr>
      <w:tr w:rsidR="00F3536E" w:rsidRPr="00244C4C" w:rsidTr="00BF5D00">
        <w:trPr>
          <w:trHeight w:val="436"/>
        </w:trPr>
        <w:tc>
          <w:tcPr>
            <w:tcW w:w="1058" w:type="pct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Arian AMU"/>
                <w:lang w:val="af-ZA"/>
              </w:rPr>
            </w:pPr>
          </w:p>
        </w:tc>
        <w:tc>
          <w:tcPr>
            <w:tcW w:w="1633" w:type="pct"/>
            <w:gridSpan w:val="2"/>
            <w:vMerge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  <w:lang w:val="af-ZA"/>
              </w:rPr>
            </w:pPr>
          </w:p>
        </w:tc>
        <w:tc>
          <w:tcPr>
            <w:tcW w:w="775" w:type="pct"/>
            <w:vMerge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  <w:lang w:val="af-ZA"/>
              </w:rPr>
            </w:pPr>
          </w:p>
        </w:tc>
        <w:tc>
          <w:tcPr>
            <w:tcW w:w="767" w:type="pct"/>
            <w:vMerge w:val="restar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1982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.</w:t>
            </w:r>
          </w:p>
        </w:tc>
        <w:tc>
          <w:tcPr>
            <w:tcW w:w="767" w:type="pct"/>
            <w:vMerge w:val="restar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2009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</w:t>
            </w:r>
          </w:p>
        </w:tc>
      </w:tr>
      <w:tr w:rsidR="00F3536E" w:rsidRPr="00244C4C" w:rsidTr="00BF5D00">
        <w:trPr>
          <w:trHeight w:val="269"/>
        </w:trPr>
        <w:tc>
          <w:tcPr>
            <w:tcW w:w="1058" w:type="pct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Arian AMU"/>
              </w:rPr>
            </w:pPr>
          </w:p>
        </w:tc>
        <w:tc>
          <w:tcPr>
            <w:tcW w:w="828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1982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.</w:t>
            </w:r>
          </w:p>
        </w:tc>
        <w:tc>
          <w:tcPr>
            <w:tcW w:w="80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</w:rPr>
              <w:t xml:space="preserve">2009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.</w:t>
            </w:r>
          </w:p>
        </w:tc>
        <w:tc>
          <w:tcPr>
            <w:tcW w:w="775" w:type="pct"/>
            <w:vMerge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</w:p>
        </w:tc>
        <w:tc>
          <w:tcPr>
            <w:tcW w:w="767" w:type="pct"/>
            <w:vMerge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</w:p>
        </w:tc>
        <w:tc>
          <w:tcPr>
            <w:tcW w:w="767" w:type="pct"/>
            <w:vMerge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</w:p>
        </w:tc>
      </w:tr>
      <w:tr w:rsidR="00F3536E" w:rsidRPr="00244C4C" w:rsidTr="00BF5D00">
        <w:tc>
          <w:tcPr>
            <w:tcW w:w="1058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Արագածոտն</w:t>
            </w:r>
          </w:p>
        </w:tc>
        <w:tc>
          <w:tcPr>
            <w:tcW w:w="828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319075</w:t>
            </w:r>
          </w:p>
        </w:tc>
        <w:tc>
          <w:tcPr>
            <w:tcW w:w="80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93372</w:t>
            </w:r>
          </w:p>
        </w:tc>
        <w:tc>
          <w:tcPr>
            <w:tcW w:w="77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70779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4,5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1,3</w:t>
            </w:r>
          </w:p>
        </w:tc>
      </w:tr>
      <w:tr w:rsidR="00F3536E" w:rsidRPr="00244C4C" w:rsidTr="00BF5D00">
        <w:tc>
          <w:tcPr>
            <w:tcW w:w="1058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Արարատ</w:t>
            </w:r>
          </w:p>
        </w:tc>
        <w:tc>
          <w:tcPr>
            <w:tcW w:w="828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144037</w:t>
            </w:r>
          </w:p>
        </w:tc>
        <w:tc>
          <w:tcPr>
            <w:tcW w:w="80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71852</w:t>
            </w:r>
          </w:p>
        </w:tc>
        <w:tc>
          <w:tcPr>
            <w:tcW w:w="77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44072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3,3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1,6</w:t>
            </w:r>
          </w:p>
        </w:tc>
      </w:tr>
      <w:tr w:rsidR="00F3536E" w:rsidRPr="00244C4C" w:rsidTr="00BF5D00">
        <w:tc>
          <w:tcPr>
            <w:tcW w:w="1058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Արմավիր</w:t>
            </w:r>
          </w:p>
        </w:tc>
        <w:tc>
          <w:tcPr>
            <w:tcW w:w="828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79720</w:t>
            </w:r>
          </w:p>
        </w:tc>
        <w:tc>
          <w:tcPr>
            <w:tcW w:w="80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64625</w:t>
            </w:r>
          </w:p>
        </w:tc>
        <w:tc>
          <w:tcPr>
            <w:tcW w:w="77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12974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6,1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5,0</w:t>
            </w:r>
          </w:p>
        </w:tc>
      </w:tr>
      <w:tr w:rsidR="00F3536E" w:rsidRPr="00244C4C" w:rsidTr="00BF5D00">
        <w:tc>
          <w:tcPr>
            <w:tcW w:w="1058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Գեղարքունիք</w:t>
            </w:r>
          </w:p>
        </w:tc>
        <w:tc>
          <w:tcPr>
            <w:tcW w:w="828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480975</w:t>
            </w:r>
          </w:p>
        </w:tc>
        <w:tc>
          <w:tcPr>
            <w:tcW w:w="80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105779</w:t>
            </w:r>
          </w:p>
        </w:tc>
        <w:tc>
          <w:tcPr>
            <w:tcW w:w="77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118489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4,1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0,9</w:t>
            </w:r>
          </w:p>
        </w:tc>
      </w:tr>
      <w:tr w:rsidR="00F3536E" w:rsidRPr="00244C4C" w:rsidTr="00BF5D00">
        <w:tc>
          <w:tcPr>
            <w:tcW w:w="1058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Լոռի</w:t>
            </w:r>
          </w:p>
        </w:tc>
        <w:tc>
          <w:tcPr>
            <w:tcW w:w="828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225413</w:t>
            </w:r>
          </w:p>
        </w:tc>
        <w:tc>
          <w:tcPr>
            <w:tcW w:w="80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40277</w:t>
            </w:r>
          </w:p>
        </w:tc>
        <w:tc>
          <w:tcPr>
            <w:tcW w:w="77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100459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2,2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0,4</w:t>
            </w:r>
          </w:p>
        </w:tc>
      </w:tr>
      <w:tr w:rsidR="00F3536E" w:rsidRPr="00244C4C" w:rsidTr="00BF5D00">
        <w:tc>
          <w:tcPr>
            <w:tcW w:w="1058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Կոտայք</w:t>
            </w:r>
          </w:p>
        </w:tc>
        <w:tc>
          <w:tcPr>
            <w:tcW w:w="828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138731</w:t>
            </w:r>
          </w:p>
        </w:tc>
        <w:tc>
          <w:tcPr>
            <w:tcW w:w="80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58426</w:t>
            </w:r>
          </w:p>
        </w:tc>
        <w:tc>
          <w:tcPr>
            <w:tcW w:w="77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53597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2,5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1,1</w:t>
            </w:r>
          </w:p>
        </w:tc>
      </w:tr>
      <w:tr w:rsidR="00F3536E" w:rsidRPr="00244C4C" w:rsidTr="00BF5D00">
        <w:tc>
          <w:tcPr>
            <w:tcW w:w="1058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Շիրակ</w:t>
            </w:r>
          </w:p>
        </w:tc>
        <w:tc>
          <w:tcPr>
            <w:tcW w:w="828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333638</w:t>
            </w:r>
          </w:p>
        </w:tc>
        <w:tc>
          <w:tcPr>
            <w:tcW w:w="80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86105</w:t>
            </w:r>
          </w:p>
        </w:tc>
        <w:tc>
          <w:tcPr>
            <w:tcW w:w="77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65454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5,1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1,3</w:t>
            </w:r>
          </w:p>
        </w:tc>
      </w:tr>
      <w:tr w:rsidR="00F3536E" w:rsidRPr="00244C4C" w:rsidTr="00BF5D00">
        <w:tc>
          <w:tcPr>
            <w:tcW w:w="1058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Սյունիք</w:t>
            </w:r>
          </w:p>
        </w:tc>
        <w:tc>
          <w:tcPr>
            <w:tcW w:w="828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264546</w:t>
            </w:r>
          </w:p>
        </w:tc>
        <w:tc>
          <w:tcPr>
            <w:tcW w:w="80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67282</w:t>
            </w:r>
          </w:p>
        </w:tc>
        <w:tc>
          <w:tcPr>
            <w:tcW w:w="77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131511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2,0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0,5</w:t>
            </w:r>
          </w:p>
        </w:tc>
      </w:tr>
      <w:tr w:rsidR="00F3536E" w:rsidRPr="00244C4C" w:rsidTr="00BF5D00">
        <w:tc>
          <w:tcPr>
            <w:tcW w:w="1058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Վայոց</w:t>
            </w:r>
            <w:r w:rsidRPr="00244C4C">
              <w:rPr>
                <w:rFonts w:ascii="GHEA Grapala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Ձոր</w:t>
            </w:r>
          </w:p>
        </w:tc>
        <w:tc>
          <w:tcPr>
            <w:tcW w:w="828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175836</w:t>
            </w:r>
          </w:p>
        </w:tc>
        <w:tc>
          <w:tcPr>
            <w:tcW w:w="80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19661</w:t>
            </w:r>
          </w:p>
        </w:tc>
        <w:tc>
          <w:tcPr>
            <w:tcW w:w="77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48626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3,6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0,4</w:t>
            </w:r>
          </w:p>
        </w:tc>
      </w:tr>
      <w:tr w:rsidR="00F3536E" w:rsidRPr="00244C4C" w:rsidTr="00BF5D00">
        <w:tc>
          <w:tcPr>
            <w:tcW w:w="1058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Տավուշ</w:t>
            </w:r>
          </w:p>
        </w:tc>
        <w:tc>
          <w:tcPr>
            <w:tcW w:w="828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81558</w:t>
            </w:r>
          </w:p>
        </w:tc>
        <w:tc>
          <w:tcPr>
            <w:tcW w:w="80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25085</w:t>
            </w:r>
          </w:p>
        </w:tc>
        <w:tc>
          <w:tcPr>
            <w:tcW w:w="77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47593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1,7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0,5</w:t>
            </w:r>
          </w:p>
        </w:tc>
      </w:tr>
      <w:tr w:rsidR="00F3536E" w:rsidRPr="00244C4C" w:rsidTr="00BF5D00">
        <w:tc>
          <w:tcPr>
            <w:tcW w:w="1058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Ք</w:t>
            </w:r>
            <w:r w:rsidRPr="00244C4C">
              <w:rPr>
                <w:rFonts w:ascii="GHEA Grapalat" w:hAnsi="GHEA Grapalat" w:cs="Arian AMU"/>
                <w:sz w:val="22"/>
              </w:rPr>
              <w:t xml:space="preserve">. </w:t>
            </w:r>
            <w:r w:rsidRPr="00244C4C">
              <w:rPr>
                <w:rFonts w:ascii="GHEA Grapalat" w:hAnsi="GHEA Grapalat" w:cs="Sylfaen"/>
                <w:sz w:val="22"/>
              </w:rPr>
              <w:t>Երևան</w:t>
            </w:r>
            <w:r w:rsidRPr="00244C4C">
              <w:rPr>
                <w:rFonts w:ascii="GHEA Grapalat" w:hAnsi="GHEA Grapalat" w:cs="Arian AMU"/>
                <w:sz w:val="22"/>
              </w:rPr>
              <w:t xml:space="preserve"> </w:t>
            </w:r>
          </w:p>
        </w:tc>
        <w:tc>
          <w:tcPr>
            <w:tcW w:w="828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4448</w:t>
            </w:r>
          </w:p>
        </w:tc>
        <w:tc>
          <w:tcPr>
            <w:tcW w:w="80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4637</w:t>
            </w:r>
          </w:p>
        </w:tc>
        <w:tc>
          <w:tcPr>
            <w:tcW w:w="77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461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9,6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10</w:t>
            </w:r>
          </w:p>
        </w:tc>
      </w:tr>
      <w:tr w:rsidR="00F3536E" w:rsidRPr="00244C4C" w:rsidTr="00BF5D00">
        <w:tc>
          <w:tcPr>
            <w:tcW w:w="1058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Ընդամենը</w:t>
            </w:r>
          </w:p>
        </w:tc>
        <w:tc>
          <w:tcPr>
            <w:tcW w:w="828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2256350</w:t>
            </w:r>
          </w:p>
        </w:tc>
        <w:tc>
          <w:tcPr>
            <w:tcW w:w="80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637101</w:t>
            </w:r>
          </w:p>
        </w:tc>
        <w:tc>
          <w:tcPr>
            <w:tcW w:w="775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694015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3,2</w:t>
            </w:r>
          </w:p>
        </w:tc>
        <w:tc>
          <w:tcPr>
            <w:tcW w:w="767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0,9</w:t>
            </w:r>
          </w:p>
        </w:tc>
      </w:tr>
    </w:tbl>
    <w:p w:rsidR="00F3536E" w:rsidRPr="00244C4C" w:rsidRDefault="00F3536E" w:rsidP="00BF5D00">
      <w:pPr>
        <w:rPr>
          <w:rFonts w:ascii="GHEA Grapalat" w:hAnsi="GHEA Grapalat"/>
          <w:lang w:val="af-ZA"/>
        </w:rPr>
      </w:pPr>
      <w:r w:rsidRPr="00244C4C">
        <w:rPr>
          <w:rFonts w:ascii="GHEA Grapalat" w:hAnsi="GHEA Grapalat"/>
          <w:lang w:val="af-ZA"/>
        </w:rPr>
        <w:t>(</w:t>
      </w:r>
      <w:r w:rsidRPr="00244C4C">
        <w:rPr>
          <w:rFonts w:ascii="GHEA Grapalat" w:hAnsi="GHEA Grapalat" w:cs="Sylfaen"/>
          <w:lang w:val="af-ZA"/>
        </w:rPr>
        <w:t>Աղբյուրը</w:t>
      </w:r>
      <w:r w:rsidRPr="00244C4C">
        <w:rPr>
          <w:rFonts w:ascii="GHEA Grapalat" w:hAnsi="GHEA Grapalat" w:cs="Times Armenian"/>
          <w:lang w:val="af-ZA"/>
        </w:rPr>
        <w:t xml:space="preserve">` </w:t>
      </w:r>
      <w:r w:rsidRPr="00244C4C">
        <w:rPr>
          <w:rFonts w:ascii="GHEA Grapalat" w:hAnsi="GHEA Grapalat" w:cs="Sylfaen"/>
          <w:lang w:val="af-ZA"/>
        </w:rPr>
        <w:t>ՀՀ</w:t>
      </w:r>
      <w:r w:rsidRPr="00244C4C">
        <w:rPr>
          <w:rFonts w:ascii="GHEA Grapalat" w:hAnsi="GHEA Grapalat" w:cs="Times Armenian"/>
          <w:lang w:val="af-ZA"/>
        </w:rPr>
        <w:t xml:space="preserve"> </w:t>
      </w:r>
      <w:r w:rsidRPr="00244C4C">
        <w:rPr>
          <w:rFonts w:ascii="GHEA Grapalat" w:hAnsi="GHEA Grapalat" w:cs="Sylfaen"/>
          <w:lang w:val="af-ZA"/>
        </w:rPr>
        <w:t>գյուղատնտեսության</w:t>
      </w:r>
      <w:r w:rsidRPr="00244C4C">
        <w:rPr>
          <w:rFonts w:ascii="GHEA Grapalat" w:hAnsi="GHEA Grapalat" w:cs="Times Armenian"/>
          <w:lang w:val="af-ZA"/>
        </w:rPr>
        <w:t xml:space="preserve"> </w:t>
      </w:r>
      <w:r w:rsidRPr="00244C4C">
        <w:rPr>
          <w:rFonts w:ascii="GHEA Grapalat" w:hAnsi="GHEA Grapalat" w:cs="Sylfaen"/>
          <w:lang w:val="af-ZA"/>
        </w:rPr>
        <w:t>նախարարություն</w:t>
      </w:r>
      <w:r w:rsidRPr="00244C4C">
        <w:rPr>
          <w:rFonts w:ascii="GHEA Grapalat" w:hAnsi="GHEA Grapalat"/>
          <w:lang w:val="af-ZA"/>
        </w:rPr>
        <w:t>)</w:t>
      </w:r>
    </w:p>
    <w:p w:rsidR="00F3536E" w:rsidRPr="00244C4C" w:rsidRDefault="00F3536E" w:rsidP="00BA4B29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Ներկայացված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աղյուսակից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հետևում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առկա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արոտավայրերը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կիսով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չափով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օգտագործվում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ինքնակառավարման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մարմինների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փորձագետների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կարծիքով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դեռևս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ներուժ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ոչխարաբուծությունը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  <w:color w:val="000000"/>
        </w:rPr>
        <w:t>Սիսիանի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տարածաշրջան</w:t>
      </w:r>
      <w:r w:rsidRPr="00244C4C">
        <w:rPr>
          <w:rFonts w:ascii="GHEA Grapalat" w:hAnsi="GHEA Grapalat" w:cs="Sylfaen"/>
        </w:rPr>
        <w:t>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Նժդեհ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համայնքում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Սպանդարյան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  <w:color w:val="000000"/>
        </w:rPr>
        <w:t>Սառնակունք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  <w:color w:val="000000"/>
        </w:rPr>
        <w:t>Գորայք</w:t>
      </w:r>
      <w:r w:rsidRPr="00244C4C">
        <w:rPr>
          <w:rFonts w:ascii="GHEA Grapalat" w:hAnsi="GHEA Grapalat"/>
          <w:color w:val="000000"/>
        </w:rPr>
        <w:t xml:space="preserve">, </w:t>
      </w:r>
      <w:r w:rsidRPr="00244C4C">
        <w:rPr>
          <w:rFonts w:ascii="GHEA Grapalat" w:hAnsi="GHEA Grapalat" w:cs="Sylfaen"/>
          <w:color w:val="000000"/>
        </w:rPr>
        <w:t>Կապանի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տարածաշրջան</w:t>
      </w:r>
      <w:r w:rsidRPr="00244C4C">
        <w:rPr>
          <w:rFonts w:ascii="GHEA Grapalat" w:hAnsi="GHEA Grapalat" w:cs="Sylfaen"/>
        </w:rPr>
        <w:t>ի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Գեղի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համայնքում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  <w:color w:val="000000"/>
        </w:rPr>
        <w:t>Նոր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Աստղաբերդ</w:t>
      </w:r>
      <w:r w:rsidRPr="00244C4C">
        <w:rPr>
          <w:rFonts w:ascii="GHEA Grapalat" w:hAnsi="GHEA Grapalat" w:cs="Sylfaen"/>
        </w:rPr>
        <w:t>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համայնքներում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Նախնական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գնահատականով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համայնքներում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ոչխարաբուծությունն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ավելացնել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մոտ</w:t>
      </w:r>
      <w:r w:rsidRPr="00244C4C">
        <w:rPr>
          <w:rFonts w:ascii="GHEA Grapalat" w:hAnsi="GHEA Grapalat"/>
        </w:rPr>
        <w:t xml:space="preserve">  3500 </w:t>
      </w:r>
      <w:r w:rsidRPr="00244C4C">
        <w:rPr>
          <w:rFonts w:ascii="GHEA Grapalat" w:hAnsi="GHEA Grapalat" w:cs="Sylfaen"/>
        </w:rPr>
        <w:t>գլխով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</w:p>
    <w:p w:rsidR="00F3536E" w:rsidRPr="00244C4C" w:rsidRDefault="00F3536E" w:rsidP="00BF5D00">
      <w:pPr>
        <w:pStyle w:val="Heading3"/>
        <w:rPr>
          <w:rFonts w:ascii="GHEA Grapalat" w:hAnsi="GHEA Grapalat"/>
          <w:lang w:val="hy-AM"/>
        </w:rPr>
      </w:pPr>
      <w:bookmarkStart w:id="168" w:name="_Toc345447132"/>
      <w:bookmarkStart w:id="169" w:name="_Toc361930977"/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bookmarkEnd w:id="168"/>
      <w:bookmarkEnd w:id="169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Խորհրդային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հոտը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էր</w:t>
      </w:r>
      <w:r w:rsidRPr="00244C4C">
        <w:rPr>
          <w:rFonts w:ascii="GHEA Grapalat" w:hAnsi="GHEA Grapalat"/>
          <w:lang w:val="hy-AM"/>
        </w:rPr>
        <w:t xml:space="preserve"> 2.2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գլխաքանակ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կաթ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Նախքան</w:t>
      </w:r>
      <w:r w:rsidRPr="00244C4C">
        <w:rPr>
          <w:rFonts w:ascii="GHEA Grapalat" w:hAnsi="GHEA Grapalat"/>
          <w:lang w:val="hy-AM"/>
        </w:rPr>
        <w:t xml:space="preserve"> 1970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խոշոր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եղջերավոր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անասուններից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ոչխարներն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խոշոր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Ներկայիս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հոտը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480,000-500,000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</w:p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Վերջերս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այնուամենայնիվ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ոչխարի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>` 2007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կնքված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համաձայնագրի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</w:p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ազգային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վիճակագրական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անասնագլխաքանակի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համատարած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հաշվառման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տվյալների</w:t>
      </w:r>
      <w:r w:rsidRPr="00244C4C">
        <w:rPr>
          <w:rFonts w:ascii="GHEA Grapalat" w:hAnsi="GHEA Grapalat"/>
          <w:lang w:val="af-ZA"/>
        </w:rPr>
        <w:t xml:space="preserve">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af-ZA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հունվարի</w:t>
      </w:r>
      <w:r w:rsidRPr="00244C4C">
        <w:rPr>
          <w:rFonts w:ascii="GHEA Grapalat" w:hAnsi="GHEA Grapalat"/>
          <w:lang w:val="af-ZA"/>
        </w:rPr>
        <w:t xml:space="preserve"> 1-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դրությամբ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հանրապետությունում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ոչխարների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այծերի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գլխաքանակը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af-ZA"/>
        </w:rPr>
        <w:t xml:space="preserve"> 532,515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af-ZA"/>
        </w:rPr>
        <w:t xml:space="preserve"> 73,186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af-ZA"/>
        </w:rPr>
        <w:t xml:space="preserve">: </w:t>
      </w:r>
      <w:r w:rsidRPr="00244C4C">
        <w:rPr>
          <w:rFonts w:ascii="GHEA Grapalat" w:hAnsi="GHEA Grapalat" w:cs="Sylfaen"/>
          <w:lang w:val="hy-AM"/>
        </w:rPr>
        <w:t>Ընդ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որում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af-ZA"/>
        </w:rPr>
        <w:t xml:space="preserve">  </w:t>
      </w:r>
      <w:r w:rsidRPr="00244C4C">
        <w:rPr>
          <w:rFonts w:ascii="GHEA Grapalat" w:hAnsi="GHEA Grapalat" w:cs="Sylfaen"/>
          <w:lang w:val="hy-AM"/>
        </w:rPr>
        <w:t>տնտեսություններում</w:t>
      </w:r>
      <w:r w:rsidRPr="00244C4C">
        <w:rPr>
          <w:rFonts w:ascii="GHEA Grapalat" w:hAnsi="GHEA Grapalat"/>
          <w:lang w:val="af-ZA"/>
        </w:rPr>
        <w:t xml:space="preserve">` 529,042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af-ZA"/>
        </w:rPr>
        <w:t xml:space="preserve"> 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թվի</w:t>
      </w:r>
      <w:r w:rsidRPr="00244C4C">
        <w:rPr>
          <w:rFonts w:ascii="GHEA Grapalat" w:hAnsi="GHEA Grapalat"/>
          <w:lang w:val="af-ZA"/>
        </w:rPr>
        <w:t xml:space="preserve"> 99,3%-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առևտրային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կազմակերպություններում</w:t>
      </w:r>
      <w:r w:rsidRPr="00244C4C">
        <w:rPr>
          <w:rFonts w:ascii="GHEA Grapalat" w:hAnsi="GHEA Grapalat"/>
          <w:lang w:val="af-ZA"/>
        </w:rPr>
        <w:t xml:space="preserve">` 10,042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af-ZA"/>
        </w:rPr>
        <w:t xml:space="preserve"> 73,186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af-ZA"/>
        </w:rPr>
        <w:t>: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</w:p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Հանրապետությունում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ոչխարաբուծությունն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ավանդաբար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զարգացել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մսաբրդակաթնատու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ուղղությամբ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ընձեռել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օգտագործել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միսը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կաթը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բուրդը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կաշին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արտադրությունների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af-ZA"/>
        </w:rPr>
        <w:t>: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</w:p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Հատկանշական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հայրենական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մսամթերքն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վերաբերյալ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դրական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ընկալումներն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արմատացած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սպառողների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առավել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վստահության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արժանանում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ներքին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af-ZA"/>
        </w:rPr>
        <w:t xml:space="preserve">: </w:t>
      </w:r>
      <w:r w:rsidRPr="00244C4C">
        <w:rPr>
          <w:rFonts w:ascii="GHEA Grapalat" w:hAnsi="GHEA Grapalat" w:cs="Sylfaen"/>
          <w:lang w:val="hy-AM"/>
        </w:rPr>
        <w:t>Սպառողները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մեծամասամբ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համարում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արտադրողները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հակված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օգտագործելու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հորմոններ</w:t>
      </w:r>
      <w:r w:rsidRPr="00244C4C">
        <w:rPr>
          <w:rFonts w:ascii="GHEA Grapalat" w:hAnsi="GHEA Grapalat"/>
          <w:lang w:val="af-ZA"/>
        </w:rPr>
        <w:t xml:space="preserve">` </w:t>
      </w:r>
      <w:r w:rsidRPr="00244C4C">
        <w:rPr>
          <w:rFonts w:ascii="GHEA Grapalat" w:hAnsi="GHEA Grapalat" w:cs="Sylfaen"/>
          <w:lang w:val="hy-AM"/>
        </w:rPr>
        <w:t>կենդանիների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աճն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արհեստականորեն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խթանելու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մինչդեռ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ներմուծված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պարունակում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նմանատիպ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հավելումներ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չափաբաժիններով</w:t>
      </w:r>
      <w:r w:rsidRPr="00244C4C">
        <w:rPr>
          <w:rFonts w:ascii="GHEA Grapalat" w:hAnsi="GHEA Grapalat"/>
          <w:lang w:val="af-ZA"/>
        </w:rPr>
        <w:t xml:space="preserve">: </w:t>
      </w:r>
      <w:r w:rsidRPr="00244C4C">
        <w:rPr>
          <w:rFonts w:ascii="GHEA Grapalat" w:hAnsi="GHEA Grapalat" w:cs="Sylfaen"/>
          <w:lang w:val="hy-AM"/>
        </w:rPr>
        <w:t>Ավելին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սպառողները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մեծապես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գերադասում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մսամթերքը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համային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հատկանիշների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af-ZA"/>
        </w:rPr>
        <w:t>: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</w:p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զարգացումները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ցույց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ոչխարների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նկատմամբ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երկրներում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ձևավորվել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</w:t>
      </w:r>
      <w:r w:rsidRPr="00244C4C">
        <w:rPr>
          <w:rFonts w:ascii="GHEA Grapalat" w:hAnsi="GHEA Grapalat"/>
          <w:lang w:val="af-ZA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դա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վերաբերվում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արաբական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երկրներին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խոշոր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սպառողներ</w:t>
      </w:r>
      <w:r w:rsidRPr="00244C4C">
        <w:rPr>
          <w:rFonts w:ascii="GHEA Grapalat" w:hAnsi="GHEA Grapalat"/>
          <w:lang w:val="af-ZA"/>
        </w:rPr>
        <w:t xml:space="preserve">: 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</w:p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Առաջնային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առավել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կենսունակ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արտահանման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լուրջ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աճի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պոտենցիալ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համարել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Իրանի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Իսլամական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Հանրապետությունը</w:t>
      </w:r>
      <w:r w:rsidRPr="00244C4C">
        <w:rPr>
          <w:rFonts w:ascii="GHEA Grapalat" w:hAnsi="GHEA Grapalat"/>
          <w:lang w:val="af-ZA"/>
        </w:rPr>
        <w:t xml:space="preserve">: </w:t>
      </w:r>
      <w:r w:rsidRPr="00244C4C">
        <w:rPr>
          <w:rFonts w:ascii="GHEA Grapalat" w:hAnsi="GHEA Grapalat" w:cs="Sylfaen"/>
          <w:lang w:val="hy-AM"/>
        </w:rPr>
        <w:t>Իրանական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հետազոտությունները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ցույց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Իրանը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քանակությամբ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կենդանի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կենդանիներ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hy-AM"/>
        </w:rPr>
        <w:t>միս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մսամթերք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ներմուծում</w:t>
      </w:r>
      <w:r w:rsidRPr="00244C4C">
        <w:rPr>
          <w:rFonts w:ascii="GHEA Grapalat" w:hAnsi="GHEA Grapalat"/>
          <w:lang w:val="af-ZA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հանգամանքը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պայմանավորված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լայն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պահանջարկով</w:t>
      </w:r>
      <w:r w:rsidRPr="00244C4C">
        <w:rPr>
          <w:rFonts w:ascii="GHEA Grapalat" w:hAnsi="GHEA Grapalat"/>
          <w:lang w:val="af-ZA"/>
        </w:rPr>
        <w:t xml:space="preserve">`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ազգային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կերակրատեսակների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կրոնի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af-ZA"/>
        </w:rPr>
        <w:t xml:space="preserve">: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երկու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մեր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հանրապետությունից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կենդանի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ոչխարների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արտահանման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հաջողված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փորձերը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հուսալի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երաշխիք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ներդաշնակ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af-ZA"/>
        </w:rPr>
        <w:t>: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</w:p>
    <w:p w:rsidR="00F3536E" w:rsidRPr="00244C4C" w:rsidRDefault="00F3536E" w:rsidP="00BF5D00">
      <w:pPr>
        <w:rPr>
          <w:rFonts w:ascii="GHEA Grapalat" w:hAnsi="GHEA Grapalat"/>
          <w:lang w:val="af-ZA"/>
        </w:rPr>
      </w:pPr>
      <w:r w:rsidRPr="00244C4C">
        <w:rPr>
          <w:rFonts w:ascii="GHEA Grapalat" w:hAnsi="GHEA Grapalat" w:cs="Sylfaen"/>
          <w:lang w:val="hy-AM"/>
        </w:rPr>
        <w:t>Իրանի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Իսլամական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Հանրապետությունում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գառան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շուկայական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գինը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af-ZA"/>
        </w:rPr>
        <w:t>`</w:t>
      </w:r>
    </w:p>
    <w:p w:rsidR="00F3536E" w:rsidRPr="00244C4C" w:rsidRDefault="00F3536E" w:rsidP="00BF5D00">
      <w:pPr>
        <w:pStyle w:val="ListBullet"/>
        <w:rPr>
          <w:rFonts w:ascii="GHEA Grapalat" w:hAnsi="GHEA Grapalat"/>
          <w:lang w:val="af-ZA"/>
        </w:rPr>
      </w:pPr>
      <w:r w:rsidRPr="00244C4C">
        <w:rPr>
          <w:rFonts w:ascii="GHEA Grapalat" w:hAnsi="GHEA Grapalat"/>
          <w:lang w:val="af-ZA"/>
        </w:rPr>
        <w:t xml:space="preserve">1 </w:t>
      </w:r>
      <w:r w:rsidRPr="00244C4C">
        <w:rPr>
          <w:rFonts w:ascii="GHEA Grapalat" w:hAnsi="GHEA Grapalat" w:cs="Sylfaen"/>
          <w:lang w:val="en-GB"/>
        </w:rPr>
        <w:t>կգ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ոչխարի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միս</w:t>
      </w:r>
      <w:r w:rsidRPr="00244C4C">
        <w:rPr>
          <w:rFonts w:ascii="GHEA Grapalat" w:hAnsi="GHEA Grapalat"/>
          <w:lang w:val="af-ZA"/>
        </w:rPr>
        <w:t xml:space="preserve"> – </w:t>
      </w:r>
      <w:r w:rsidRPr="00244C4C">
        <w:rPr>
          <w:rFonts w:ascii="GHEA Grapalat" w:hAnsi="GHEA Grapalat" w:cs="Sylfaen"/>
          <w:lang w:val="en-GB"/>
        </w:rPr>
        <w:t>մոտ</w:t>
      </w:r>
      <w:r w:rsidRPr="00244C4C">
        <w:rPr>
          <w:rFonts w:ascii="GHEA Grapalat" w:hAnsi="GHEA Grapalat"/>
          <w:lang w:val="af-ZA"/>
        </w:rPr>
        <w:t xml:space="preserve"> 9000 </w:t>
      </w:r>
      <w:r w:rsidRPr="00244C4C">
        <w:rPr>
          <w:rFonts w:ascii="GHEA Grapalat" w:hAnsi="GHEA Grapalat" w:cs="Sylfaen"/>
          <w:lang w:val="en-GB"/>
        </w:rPr>
        <w:t>թուման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en-GB"/>
        </w:rPr>
        <w:t>ինչը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համարժեք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է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մոտ</w:t>
      </w:r>
      <w:r w:rsidRPr="00244C4C">
        <w:rPr>
          <w:rFonts w:ascii="GHEA Grapalat" w:hAnsi="GHEA Grapalat"/>
          <w:lang w:val="af-ZA"/>
        </w:rPr>
        <w:t xml:space="preserve"> 9 </w:t>
      </w:r>
      <w:r w:rsidRPr="00244C4C">
        <w:rPr>
          <w:rFonts w:ascii="GHEA Grapalat" w:hAnsi="GHEA Grapalat" w:cs="Sylfaen"/>
          <w:lang w:val="en-GB"/>
        </w:rPr>
        <w:t>ԱՄՆ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դոլարին</w:t>
      </w:r>
    </w:p>
    <w:p w:rsidR="00F3536E" w:rsidRPr="00244C4C" w:rsidRDefault="00F3536E" w:rsidP="00BF5D00">
      <w:pPr>
        <w:pStyle w:val="ListBullet"/>
        <w:rPr>
          <w:rFonts w:ascii="GHEA Grapalat" w:hAnsi="GHEA Grapalat"/>
          <w:lang w:val="af-ZA"/>
        </w:rPr>
      </w:pPr>
      <w:r w:rsidRPr="00244C4C">
        <w:rPr>
          <w:rFonts w:ascii="GHEA Grapalat" w:hAnsi="GHEA Grapalat"/>
          <w:lang w:val="af-ZA"/>
        </w:rPr>
        <w:t xml:space="preserve">1 </w:t>
      </w:r>
      <w:r w:rsidRPr="00244C4C">
        <w:rPr>
          <w:rFonts w:ascii="GHEA Grapalat" w:hAnsi="GHEA Grapalat" w:cs="Sylfaen"/>
          <w:lang w:val="en-GB"/>
        </w:rPr>
        <w:t>կգ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գառան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միս</w:t>
      </w:r>
      <w:r w:rsidRPr="00244C4C">
        <w:rPr>
          <w:rFonts w:ascii="GHEA Grapalat" w:hAnsi="GHEA Grapalat"/>
          <w:lang w:val="af-ZA"/>
        </w:rPr>
        <w:t xml:space="preserve"> – </w:t>
      </w:r>
      <w:r w:rsidRPr="00244C4C">
        <w:rPr>
          <w:rFonts w:ascii="GHEA Grapalat" w:hAnsi="GHEA Grapalat" w:cs="Sylfaen"/>
          <w:lang w:val="en-GB"/>
        </w:rPr>
        <w:t>մոտ</w:t>
      </w:r>
      <w:r w:rsidRPr="00244C4C">
        <w:rPr>
          <w:rFonts w:ascii="GHEA Grapalat" w:hAnsi="GHEA Grapalat"/>
          <w:lang w:val="af-ZA"/>
        </w:rPr>
        <w:t xml:space="preserve"> 12 -13000 </w:t>
      </w:r>
      <w:r w:rsidRPr="00244C4C">
        <w:rPr>
          <w:rFonts w:ascii="GHEA Grapalat" w:hAnsi="GHEA Grapalat" w:cs="Sylfaen"/>
          <w:lang w:val="en-GB"/>
        </w:rPr>
        <w:t>թուման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en-GB"/>
        </w:rPr>
        <w:t>ինչը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համարժեք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է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մոտ</w:t>
      </w:r>
      <w:r w:rsidRPr="00244C4C">
        <w:rPr>
          <w:rFonts w:ascii="GHEA Grapalat" w:hAnsi="GHEA Grapalat"/>
          <w:lang w:val="af-ZA"/>
        </w:rPr>
        <w:t xml:space="preserve"> 12-13 </w:t>
      </w:r>
      <w:r w:rsidRPr="00244C4C">
        <w:rPr>
          <w:rFonts w:ascii="GHEA Grapalat" w:hAnsi="GHEA Grapalat" w:cs="Sylfaen"/>
          <w:lang w:val="en-GB"/>
        </w:rPr>
        <w:t>ԱՄՆ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դոլարին</w:t>
      </w:r>
    </w:p>
    <w:p w:rsidR="00F3536E" w:rsidRPr="00244C4C" w:rsidRDefault="00F3536E" w:rsidP="00BF5D00">
      <w:pPr>
        <w:rPr>
          <w:rFonts w:ascii="GHEA Grapalat" w:hAnsi="GHEA Grapalat"/>
          <w:lang w:val="af-ZA"/>
        </w:rPr>
      </w:pPr>
      <w:r w:rsidRPr="00244C4C">
        <w:rPr>
          <w:rFonts w:ascii="GHEA Grapalat" w:hAnsi="GHEA Grapalat" w:cs="Sylfaen"/>
          <w:lang w:val="en-GB"/>
        </w:rPr>
        <w:t>Համեմատության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համար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Հայաստանում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գառան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և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ոչխարի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մսի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միջին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գինը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կազմում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է</w:t>
      </w:r>
      <w:r w:rsidRPr="00244C4C">
        <w:rPr>
          <w:rFonts w:ascii="GHEA Grapalat" w:hAnsi="GHEA Grapalat"/>
          <w:lang w:val="af-ZA"/>
        </w:rPr>
        <w:t xml:space="preserve"> `</w:t>
      </w:r>
    </w:p>
    <w:p w:rsidR="00F3536E" w:rsidRPr="00244C4C" w:rsidRDefault="00F3536E" w:rsidP="00BF5D00">
      <w:pPr>
        <w:pStyle w:val="ListBullet"/>
        <w:rPr>
          <w:rFonts w:ascii="GHEA Grapalat" w:hAnsi="GHEA Grapalat"/>
          <w:lang w:val="af-ZA"/>
        </w:rPr>
      </w:pPr>
      <w:r w:rsidRPr="00244C4C">
        <w:rPr>
          <w:rFonts w:ascii="GHEA Grapalat" w:hAnsi="GHEA Grapalat"/>
          <w:lang w:val="af-ZA"/>
        </w:rPr>
        <w:t xml:space="preserve">1 </w:t>
      </w:r>
      <w:r w:rsidRPr="00244C4C">
        <w:rPr>
          <w:rFonts w:ascii="GHEA Grapalat" w:hAnsi="GHEA Grapalat" w:cs="Sylfaen"/>
          <w:lang w:val="en-GB"/>
        </w:rPr>
        <w:t>կգ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ոչխարի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միս</w:t>
      </w:r>
      <w:r w:rsidRPr="00244C4C">
        <w:rPr>
          <w:rFonts w:ascii="GHEA Grapalat" w:hAnsi="GHEA Grapalat"/>
          <w:lang w:val="af-ZA"/>
        </w:rPr>
        <w:t xml:space="preserve"> –2500 </w:t>
      </w:r>
      <w:r w:rsidRPr="00244C4C">
        <w:rPr>
          <w:rFonts w:ascii="GHEA Grapalat" w:hAnsi="GHEA Grapalat" w:cs="Sylfaen"/>
          <w:lang w:val="en-GB"/>
        </w:rPr>
        <w:t>ՀՀ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դրամ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en-GB"/>
        </w:rPr>
        <w:t>ինչը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համարժեք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է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մոտ</w:t>
      </w:r>
      <w:r w:rsidRPr="00244C4C">
        <w:rPr>
          <w:rFonts w:ascii="GHEA Grapalat" w:hAnsi="GHEA Grapalat"/>
          <w:lang w:val="af-ZA"/>
        </w:rPr>
        <w:t xml:space="preserve"> 6 </w:t>
      </w:r>
      <w:r w:rsidRPr="00244C4C">
        <w:rPr>
          <w:rFonts w:ascii="GHEA Grapalat" w:hAnsi="GHEA Grapalat" w:cs="Sylfaen"/>
          <w:lang w:val="en-GB"/>
        </w:rPr>
        <w:t>ԱՄՆ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դոլարի</w:t>
      </w:r>
      <w:r w:rsidRPr="00244C4C">
        <w:rPr>
          <w:rFonts w:ascii="GHEA Grapalat" w:hAnsi="GHEA Grapalat"/>
          <w:lang w:val="af-ZA"/>
        </w:rPr>
        <w:t>,</w:t>
      </w:r>
    </w:p>
    <w:p w:rsidR="00F3536E" w:rsidRPr="00244C4C" w:rsidRDefault="00F3536E" w:rsidP="00BF5D00">
      <w:pPr>
        <w:pStyle w:val="ListBullet"/>
        <w:rPr>
          <w:rFonts w:ascii="GHEA Grapalat" w:hAnsi="GHEA Grapalat"/>
          <w:lang w:val="af-ZA"/>
        </w:rPr>
      </w:pPr>
      <w:r w:rsidRPr="00244C4C">
        <w:rPr>
          <w:rFonts w:ascii="GHEA Grapalat" w:hAnsi="GHEA Grapalat"/>
          <w:lang w:val="af-ZA"/>
        </w:rPr>
        <w:t xml:space="preserve">1 </w:t>
      </w:r>
      <w:r w:rsidRPr="00244C4C">
        <w:rPr>
          <w:rFonts w:ascii="GHEA Grapalat" w:hAnsi="GHEA Grapalat" w:cs="Sylfaen"/>
          <w:lang w:val="en-GB"/>
        </w:rPr>
        <w:t>կգ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գառան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միս</w:t>
      </w:r>
      <w:r w:rsidRPr="00244C4C">
        <w:rPr>
          <w:rFonts w:ascii="GHEA Grapalat" w:hAnsi="GHEA Grapalat"/>
          <w:lang w:val="af-ZA"/>
        </w:rPr>
        <w:t xml:space="preserve"> –</w:t>
      </w:r>
      <w:r w:rsidRPr="00244C4C">
        <w:rPr>
          <w:rFonts w:ascii="GHEA Grapalat" w:hAnsi="GHEA Grapalat" w:cs="Sylfaen"/>
          <w:lang w:val="en-GB"/>
        </w:rPr>
        <w:t>մոտ</w:t>
      </w:r>
      <w:r w:rsidRPr="00244C4C">
        <w:rPr>
          <w:rFonts w:ascii="GHEA Grapalat" w:hAnsi="GHEA Grapalat"/>
          <w:lang w:val="af-ZA"/>
        </w:rPr>
        <w:t xml:space="preserve"> 3400 </w:t>
      </w:r>
      <w:r w:rsidRPr="00244C4C">
        <w:rPr>
          <w:rFonts w:ascii="GHEA Grapalat" w:hAnsi="GHEA Grapalat" w:cs="Sylfaen"/>
          <w:lang w:val="en-GB"/>
        </w:rPr>
        <w:t>ՀՀ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դրամ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en-GB"/>
        </w:rPr>
        <w:t>ինչը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համարժեք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է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մոտ</w:t>
      </w:r>
      <w:r w:rsidRPr="00244C4C">
        <w:rPr>
          <w:rFonts w:ascii="GHEA Grapalat" w:hAnsi="GHEA Grapalat"/>
          <w:lang w:val="af-ZA"/>
        </w:rPr>
        <w:t xml:space="preserve"> 8.5 </w:t>
      </w:r>
      <w:r w:rsidRPr="00244C4C">
        <w:rPr>
          <w:rFonts w:ascii="GHEA Grapalat" w:hAnsi="GHEA Grapalat" w:cs="Sylfaen"/>
          <w:lang w:val="en-GB"/>
        </w:rPr>
        <w:t>ԱՄՆ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en-GB"/>
        </w:rPr>
        <w:t>դոլարի</w:t>
      </w:r>
    </w:p>
    <w:p w:rsidR="00F3536E" w:rsidRPr="00244C4C" w:rsidRDefault="00F3536E" w:rsidP="00BA4B29">
      <w:pPr>
        <w:spacing w:line="240" w:lineRule="auto"/>
        <w:ind w:right="-62" w:firstLine="90"/>
        <w:rPr>
          <w:rFonts w:ascii="GHEA Grapalat" w:hAnsi="GHEA Grapalat" w:cs="Sylfaen"/>
          <w:bCs/>
          <w:szCs w:val="24"/>
          <w:lang w:val="af-ZA"/>
        </w:rPr>
      </w:pPr>
    </w:p>
    <w:p w:rsidR="00F3536E" w:rsidRPr="00244C4C" w:rsidRDefault="00F3536E" w:rsidP="00BF5D00">
      <w:pPr>
        <w:pStyle w:val="Heading3"/>
        <w:rPr>
          <w:rFonts w:ascii="GHEA Grapalat" w:hAnsi="GHEA Grapalat"/>
          <w:lang w:val="af-ZA"/>
        </w:rPr>
      </w:pPr>
      <w:bookmarkStart w:id="170" w:name="_Toc345447133"/>
      <w:bookmarkStart w:id="171" w:name="_Toc361930978"/>
      <w:r w:rsidRPr="00244C4C">
        <w:rPr>
          <w:rFonts w:ascii="GHEA Grapalat" w:hAnsi="GHEA Grapalat" w:cs="Sylfaen"/>
          <w:lang w:val="hy-AM"/>
        </w:rPr>
        <w:t>Ներդրումներ</w:t>
      </w:r>
      <w:bookmarkEnd w:id="170"/>
      <w:bookmarkEnd w:id="171"/>
    </w:p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կիրականացվի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գումարների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աղյուսակում՝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1937"/>
        <w:gridCol w:w="1828"/>
        <w:gridCol w:w="1836"/>
        <w:gridCol w:w="1888"/>
        <w:gridCol w:w="1922"/>
      </w:tblGrid>
      <w:tr w:rsidR="00F3536E" w:rsidRPr="00244C4C" w:rsidTr="00BF5D00">
        <w:trPr>
          <w:trHeight w:val="315"/>
        </w:trPr>
        <w:tc>
          <w:tcPr>
            <w:tcW w:w="5000" w:type="pct"/>
            <w:gridSpan w:val="5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  <w:lang w:val="hy-AM"/>
              </w:rPr>
            </w:pPr>
            <w:r w:rsidRPr="00244C4C">
              <w:rPr>
                <w:rFonts w:ascii="GHEA Grapalat" w:hAnsi="GHEA Grapalat" w:cs="Sylfaen"/>
              </w:rPr>
              <w:t>Ներդրումների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բաշխվածք</w:t>
            </w:r>
          </w:p>
        </w:tc>
      </w:tr>
      <w:tr w:rsidR="00F3536E" w:rsidRPr="00244C4C" w:rsidTr="00BF5D00">
        <w:trPr>
          <w:trHeight w:val="300"/>
        </w:trPr>
        <w:tc>
          <w:tcPr>
            <w:tcW w:w="103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Մարզ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համայնք</w:t>
            </w:r>
          </w:p>
        </w:tc>
        <w:tc>
          <w:tcPr>
            <w:tcW w:w="100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9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Ներդրող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Վարկ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BF5D00">
        <w:trPr>
          <w:trHeight w:val="300"/>
        </w:trPr>
        <w:tc>
          <w:tcPr>
            <w:tcW w:w="103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6%</w:t>
            </w:r>
          </w:p>
        </w:tc>
        <w:tc>
          <w:tcPr>
            <w:tcW w:w="100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9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45%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49%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100%</w:t>
            </w:r>
          </w:p>
        </w:tc>
      </w:tr>
      <w:tr w:rsidR="00F3536E" w:rsidRPr="00244C4C" w:rsidTr="00BF5D00">
        <w:trPr>
          <w:trHeight w:val="300"/>
        </w:trPr>
        <w:tc>
          <w:tcPr>
            <w:tcW w:w="103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Ֆինանսական</w:t>
            </w:r>
          </w:p>
        </w:tc>
        <w:tc>
          <w:tcPr>
            <w:tcW w:w="100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Բնաիրային</w:t>
            </w:r>
          </w:p>
        </w:tc>
        <w:tc>
          <w:tcPr>
            <w:tcW w:w="99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BF5D00">
        <w:trPr>
          <w:trHeight w:val="300"/>
        </w:trPr>
        <w:tc>
          <w:tcPr>
            <w:tcW w:w="103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10%</w:t>
            </w:r>
          </w:p>
        </w:tc>
        <w:tc>
          <w:tcPr>
            <w:tcW w:w="100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90%</w:t>
            </w:r>
          </w:p>
        </w:tc>
        <w:tc>
          <w:tcPr>
            <w:tcW w:w="99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BF5D00">
        <w:trPr>
          <w:trHeight w:val="300"/>
        </w:trPr>
        <w:tc>
          <w:tcPr>
            <w:tcW w:w="103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196,200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00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1,765,800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9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14,715,000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16,023,000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32,700,000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</w:tbl>
    <w:p w:rsidR="00F3536E" w:rsidRPr="00244C4C" w:rsidRDefault="00F3536E" w:rsidP="00BF5D00">
      <w:pPr>
        <w:rPr>
          <w:rFonts w:ascii="GHEA Grapalat" w:hAnsi="GHEA Grapalat"/>
          <w:lang w:val="hy-AM"/>
        </w:rPr>
      </w:pPr>
    </w:p>
    <w:p w:rsidR="00F3536E" w:rsidRPr="00244C4C" w:rsidRDefault="00F3536E" w:rsidP="00BF5D00">
      <w:pPr>
        <w:pStyle w:val="Heading3"/>
        <w:rPr>
          <w:rFonts w:ascii="GHEA Grapalat" w:hAnsi="GHEA Grapalat"/>
        </w:rPr>
      </w:pPr>
      <w:bookmarkStart w:id="172" w:name="_Toc345447134"/>
      <w:bookmarkStart w:id="173" w:name="_Toc361930979"/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կառավարում</w:t>
      </w:r>
      <w:bookmarkEnd w:id="172"/>
      <w:bookmarkEnd w:id="173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լինել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</w:t>
      </w:r>
      <w:r w:rsidRPr="00244C4C">
        <w:rPr>
          <w:rFonts w:ascii="GHEA Grapalat" w:hAnsi="GHEA Grapalat" w:cs="Sylfaen"/>
          <w:lang w:val="hy-AM"/>
        </w:rPr>
        <w:t>ասնավոր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սեփականություն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կկառավարի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տնօրենը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տնօրենն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ունենա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որոշակի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փորձ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անասնապահության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բնագավառում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Այսօր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Հայաստանում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բավարար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փորձ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ոչխարաբուծության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բնագավառում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համագործակցելով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Գյուղատնտեսության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նախարարության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Ագրոբիզնեսի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բարեփոխումների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կենտրոնի</w:t>
      </w:r>
      <w:r w:rsidRPr="00244C4C">
        <w:rPr>
          <w:rFonts w:ascii="GHEA Grapalat" w:hAnsi="GHEA Grapalat"/>
        </w:rPr>
        <w:t xml:space="preserve"> (CARD) </w:t>
      </w:r>
      <w:r w:rsidRPr="00244C4C">
        <w:rPr>
          <w:rFonts w:ascii="GHEA Grapalat" w:hAnsi="GHEA Grapalat" w:cs="Sylfaen"/>
        </w:rPr>
        <w:t>հետ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բավարար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աջակցություն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ստանալ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կառավարման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հարցում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</w:p>
    <w:p w:rsidR="00F3536E" w:rsidRPr="00244C4C" w:rsidRDefault="00F3536E" w:rsidP="00BF5D00">
      <w:pPr>
        <w:pStyle w:val="Heading3"/>
        <w:rPr>
          <w:rFonts w:ascii="GHEA Grapalat" w:hAnsi="GHEA Grapalat"/>
          <w:lang w:val="af-ZA"/>
        </w:rPr>
      </w:pPr>
      <w:bookmarkStart w:id="174" w:name="_Toc345447135"/>
      <w:bookmarkStart w:id="175" w:name="_Toc361930980"/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bookmarkEnd w:id="174"/>
      <w:bookmarkEnd w:id="175"/>
      <w:r w:rsidRPr="00244C4C">
        <w:rPr>
          <w:rFonts w:ascii="GHEA Grapalat" w:hAnsi="GHEA Grapalat"/>
          <w:lang w:val="af-ZA"/>
        </w:rPr>
        <w:t xml:space="preserve"> 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Մշտական</w:t>
      </w:r>
      <w:r w:rsidRPr="00244C4C">
        <w:rPr>
          <w:rFonts w:ascii="GHEA Grapalat" w:hAnsi="GHEA Grapalat"/>
          <w:lang w:val="hy-AM"/>
        </w:rPr>
        <w:t xml:space="preserve"> 5 </w:t>
      </w:r>
      <w:r w:rsidRPr="00244C4C">
        <w:rPr>
          <w:rFonts w:ascii="GHEA Grapalat" w:hAnsi="GHEA Grapalat" w:cs="Sylfaen"/>
          <w:lang w:val="hy-AM"/>
        </w:rPr>
        <w:t>աշխատողներից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աշխատակազմը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կիրականացնի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Մորթի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սեզոնային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կվարձվեն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կիրականացնեն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դերը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Ոչխարի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կավելացվեն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աղյուսակում</w:t>
      </w:r>
      <w:r w:rsidRPr="00244C4C">
        <w:rPr>
          <w:rFonts w:ascii="GHEA Grapalat" w:hAnsi="GHEA Grapalat"/>
          <w:lang w:val="hy-AM"/>
        </w:rPr>
        <w:t>`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  <w:sectPr w:rsidR="00F3536E" w:rsidRPr="00244C4C" w:rsidSect="001816AA">
          <w:headerReference w:type="default" r:id="rId72"/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640"/>
        <w:gridCol w:w="1686"/>
        <w:gridCol w:w="2090"/>
        <w:gridCol w:w="2075"/>
      </w:tblGrid>
      <w:tr w:rsidR="00F3536E" w:rsidRPr="00244C4C" w:rsidTr="00BF5D00">
        <w:trPr>
          <w:trHeight w:val="555"/>
        </w:trPr>
        <w:tc>
          <w:tcPr>
            <w:tcW w:w="191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F5D0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Աշխատավարձի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հաշվարկ</w:t>
            </w:r>
          </w:p>
        </w:tc>
        <w:tc>
          <w:tcPr>
            <w:tcW w:w="888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Թվաքանակ</w:t>
            </w:r>
          </w:p>
        </w:tc>
        <w:tc>
          <w:tcPr>
            <w:tcW w:w="1101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Կեղտոտ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1093" w:type="pct"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BF5D00">
        <w:trPr>
          <w:trHeight w:val="600"/>
        </w:trPr>
        <w:tc>
          <w:tcPr>
            <w:tcW w:w="1918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Ղեկավար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88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1101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093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BF5D00">
        <w:trPr>
          <w:trHeight w:val="300"/>
        </w:trPr>
        <w:tc>
          <w:tcPr>
            <w:tcW w:w="1918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Ծառայողներ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պահակներ</w:t>
            </w:r>
          </w:p>
        </w:tc>
        <w:tc>
          <w:tcPr>
            <w:tcW w:w="888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1101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140,000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093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140,000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BF5D00">
        <w:trPr>
          <w:trHeight w:val="300"/>
        </w:trPr>
        <w:tc>
          <w:tcPr>
            <w:tcW w:w="1918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Հովիվներ</w:t>
            </w:r>
          </w:p>
        </w:tc>
        <w:tc>
          <w:tcPr>
            <w:tcW w:w="888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</w:t>
            </w:r>
          </w:p>
        </w:tc>
        <w:tc>
          <w:tcPr>
            <w:tcW w:w="1101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120,000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093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240,000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BF5D00">
        <w:trPr>
          <w:trHeight w:val="900"/>
        </w:trPr>
        <w:tc>
          <w:tcPr>
            <w:tcW w:w="1918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Սպասարկող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տեխնիկական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88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1101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110,000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093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110,000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BF5D00">
        <w:trPr>
          <w:trHeight w:val="300"/>
        </w:trPr>
        <w:tc>
          <w:tcPr>
            <w:tcW w:w="1918" w:type="pct"/>
            <w:noWrap/>
            <w:vAlign w:val="center"/>
          </w:tcPr>
          <w:p w:rsidR="00F3536E" w:rsidRPr="00244C4C" w:rsidRDefault="00F3536E" w:rsidP="00BF5D00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 </w:t>
            </w:r>
          </w:p>
        </w:tc>
        <w:tc>
          <w:tcPr>
            <w:tcW w:w="888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101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093" w:type="pct"/>
            <w:noWrap/>
            <w:vAlign w:val="center"/>
          </w:tcPr>
          <w:p w:rsidR="00F3536E" w:rsidRPr="00244C4C" w:rsidRDefault="00F3536E" w:rsidP="00BF5D00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740,000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</w:tbl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կառուցել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գոմեր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նվազագույնը</w:t>
      </w:r>
      <w:r w:rsidRPr="00244C4C">
        <w:rPr>
          <w:rFonts w:ascii="GHEA Grapalat" w:hAnsi="GHEA Grapalat"/>
        </w:rPr>
        <w:t xml:space="preserve"> 1,2 -1,5 </w:t>
      </w:r>
      <w:r w:rsidRPr="00244C4C">
        <w:rPr>
          <w:rFonts w:ascii="GHEA Grapalat" w:hAnsi="GHEA Grapalat" w:cs="Sylfaen"/>
        </w:rPr>
        <w:t>ք</w:t>
      </w:r>
      <w:r w:rsidRPr="00244C4C">
        <w:rPr>
          <w:rFonts w:ascii="GHEA Grapalat" w:hAnsi="GHEA Grapalat"/>
        </w:rPr>
        <w:t>.</w:t>
      </w:r>
      <w:r w:rsidRPr="00244C4C">
        <w:rPr>
          <w:rFonts w:ascii="GHEA Grapalat" w:hAnsi="GHEA Grapalat" w:cs="Sylfaen"/>
        </w:rPr>
        <w:t>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ոչխարի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հաշվով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լրումն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գոմերի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/>
        </w:rPr>
        <w:t xml:space="preserve"> 1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տարածք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Արոտավայրերի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վարձակալության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գումարը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տարեկան</w:t>
      </w:r>
      <w:r w:rsidRPr="00244C4C">
        <w:rPr>
          <w:rFonts w:ascii="GHEA Grapalat" w:hAnsi="GHEA Grapalat"/>
        </w:rPr>
        <w:t xml:space="preserve"> 1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10-12 000 </w:t>
      </w:r>
      <w:r w:rsidRPr="00244C4C">
        <w:rPr>
          <w:rFonts w:ascii="GHEA Grapalat" w:hAnsi="GHEA Grapalat" w:cs="Sylfaen"/>
        </w:rPr>
        <w:t>դրամ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</w:p>
    <w:p w:rsidR="00F3536E" w:rsidRPr="00244C4C" w:rsidRDefault="00F3536E" w:rsidP="00BF5D00">
      <w:pPr>
        <w:pStyle w:val="Heading3"/>
        <w:rPr>
          <w:rFonts w:ascii="GHEA Grapalat" w:hAnsi="GHEA Grapalat"/>
          <w:lang w:val="af-ZA"/>
        </w:rPr>
      </w:pPr>
      <w:bookmarkStart w:id="176" w:name="_Toc345447136"/>
      <w:bookmarkStart w:id="177" w:name="_Toc361930981"/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bookmarkEnd w:id="176"/>
      <w:bookmarkEnd w:id="177"/>
    </w:p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համահունչ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2010-2013 </w:t>
      </w:r>
      <w:r w:rsidRPr="00244C4C">
        <w:rPr>
          <w:rFonts w:ascii="GHEA Grapalat" w:hAnsi="GHEA Grapalat" w:cs="Sylfaen"/>
          <w:lang w:val="hy-AM"/>
        </w:rPr>
        <w:t>թվականների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մասնավորապես՝</w:t>
      </w:r>
    </w:p>
    <w:p w:rsidR="00F3536E" w:rsidRPr="00244C4C" w:rsidRDefault="00F3536E" w:rsidP="00BF5D00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անասնապահական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մթերքների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հատկապես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կաթի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անասնապահական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ապրանքայնության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 xml:space="preserve">բարձրացում 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</w:p>
    <w:p w:rsidR="00F3536E" w:rsidRPr="00244C4C" w:rsidRDefault="00F3536E" w:rsidP="00BF5D0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նախարարության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“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ոչխարաբուծության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զարգացումը</w:t>
      </w:r>
      <w:r w:rsidRPr="00244C4C">
        <w:rPr>
          <w:rFonts w:ascii="GHEA Grapalat" w:hAnsi="GHEA Grapalat"/>
          <w:lang w:val="hy-AM"/>
        </w:rPr>
        <w:t xml:space="preserve"> 2010-2020</w:t>
      </w:r>
      <w:r w:rsidRPr="00244C4C">
        <w:rPr>
          <w:rFonts w:ascii="GHEA Grapalat" w:hAnsi="GHEA Grapalat" w:cs="Sylfaen"/>
          <w:lang w:val="hy-AM"/>
        </w:rPr>
        <w:t>թթ</w:t>
      </w:r>
      <w:r w:rsidRPr="00244C4C">
        <w:rPr>
          <w:rFonts w:ascii="GHEA Grapalat" w:hAnsi="GHEA Grapalat"/>
          <w:lang w:val="hy-AM"/>
        </w:rPr>
        <w:t xml:space="preserve">.”  </w:t>
      </w:r>
      <w:r w:rsidRPr="00244C4C">
        <w:rPr>
          <w:rFonts w:ascii="GHEA Grapalat" w:hAnsi="GHEA Grapalat" w:cs="Sylfaen"/>
          <w:lang w:val="hy-AM"/>
        </w:rPr>
        <w:t>ծրագրով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ակնկալվում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2020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ոչխարների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գլխաքանակը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կհասնի</w:t>
      </w:r>
      <w:r w:rsidRPr="00244C4C">
        <w:rPr>
          <w:rFonts w:ascii="GHEA Grapalat" w:hAnsi="GHEA Grapalat"/>
          <w:lang w:val="hy-AM"/>
        </w:rPr>
        <w:t xml:space="preserve"> 930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գլխի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F5D00">
      <w:pPr>
        <w:rPr>
          <w:rFonts w:ascii="GHEA Grapalat" w:hAnsi="GHEA Grapalat"/>
          <w:lang w:val="hy-AM"/>
        </w:rPr>
      </w:pPr>
    </w:p>
    <w:p w:rsidR="00F3536E" w:rsidRPr="00244C4C" w:rsidRDefault="00F3536E" w:rsidP="00BF5D00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</w:t>
      </w:r>
    </w:p>
    <w:p w:rsidR="00F3536E" w:rsidRPr="00244C4C" w:rsidRDefault="00F3536E" w:rsidP="00BF5D00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կառուցվածքը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5203"/>
        <w:gridCol w:w="4288"/>
      </w:tblGrid>
      <w:tr w:rsidR="00F3536E" w:rsidRPr="00244C4C" w:rsidTr="00BF5D00">
        <w:trPr>
          <w:trHeight w:val="555"/>
        </w:trPr>
        <w:tc>
          <w:tcPr>
            <w:tcW w:w="274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Սկզբնական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ներդրումներ</w:t>
            </w:r>
          </w:p>
        </w:tc>
        <w:tc>
          <w:tcPr>
            <w:tcW w:w="2259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Գումար</w:t>
            </w:r>
          </w:p>
        </w:tc>
      </w:tr>
      <w:tr w:rsidR="00F3536E" w:rsidRPr="00244C4C" w:rsidTr="00BF5D00">
        <w:trPr>
          <w:trHeight w:val="386"/>
        </w:trPr>
        <w:tc>
          <w:tcPr>
            <w:tcW w:w="2741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Հող</w:t>
            </w:r>
          </w:p>
        </w:tc>
        <w:tc>
          <w:tcPr>
            <w:tcW w:w="2259" w:type="pct"/>
            <w:noWrap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1,000,000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BF5D00">
        <w:trPr>
          <w:trHeight w:val="300"/>
        </w:trPr>
        <w:tc>
          <w:tcPr>
            <w:tcW w:w="2741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Շինություն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գոմեր</w:t>
            </w:r>
          </w:p>
        </w:tc>
        <w:tc>
          <w:tcPr>
            <w:tcW w:w="2259" w:type="pct"/>
            <w:noWrap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20,000,000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BF5D00">
        <w:trPr>
          <w:trHeight w:val="476"/>
        </w:trPr>
        <w:tc>
          <w:tcPr>
            <w:tcW w:w="2741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Տրանսպորտային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միջոցներ</w:t>
            </w:r>
          </w:p>
        </w:tc>
        <w:tc>
          <w:tcPr>
            <w:tcW w:w="2259" w:type="pct"/>
            <w:noWrap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3,000,000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BF5D00">
        <w:trPr>
          <w:trHeight w:val="315"/>
        </w:trPr>
        <w:tc>
          <w:tcPr>
            <w:tcW w:w="2741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Անասուններ</w:t>
            </w:r>
          </w:p>
        </w:tc>
        <w:tc>
          <w:tcPr>
            <w:tcW w:w="2259" w:type="pct"/>
            <w:noWrap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6,180,000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BF5D00">
        <w:trPr>
          <w:trHeight w:val="386"/>
        </w:trPr>
        <w:tc>
          <w:tcPr>
            <w:tcW w:w="2741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Պաշարների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ձեռք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բերում</w:t>
            </w:r>
          </w:p>
        </w:tc>
        <w:tc>
          <w:tcPr>
            <w:tcW w:w="2259" w:type="pct"/>
            <w:noWrap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2,520,000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BF5D00">
        <w:trPr>
          <w:trHeight w:val="315"/>
        </w:trPr>
        <w:tc>
          <w:tcPr>
            <w:tcW w:w="2741" w:type="pct"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  <w:tc>
          <w:tcPr>
            <w:tcW w:w="2259" w:type="pct"/>
            <w:noWrap/>
            <w:vAlign w:val="center"/>
          </w:tcPr>
          <w:p w:rsidR="00F3536E" w:rsidRPr="00244C4C" w:rsidRDefault="00F3536E" w:rsidP="00BF5D0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32,700,000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</w:tbl>
    <w:p w:rsidR="00F3536E" w:rsidRPr="00244C4C" w:rsidRDefault="00F3536E" w:rsidP="00BA4B29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BF5D00">
      <w:pPr>
        <w:rPr>
          <w:rFonts w:ascii="GHEA Grapalat" w:hAnsi="GHEA Grapalat"/>
          <w:lang w:val="af-ZA"/>
        </w:rPr>
      </w:pPr>
      <w:r w:rsidRPr="00244C4C">
        <w:rPr>
          <w:rFonts w:ascii="GHEA Grapalat" w:hAnsi="GHEA Grapalat" w:cs="Sylfaen"/>
        </w:rPr>
        <w:t>Գոմին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հարկավոր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կառուցել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տարածք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կբավարարի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ոչխարների</w:t>
      </w:r>
      <w:r w:rsidRPr="00244C4C">
        <w:rPr>
          <w:rFonts w:ascii="GHEA Grapalat" w:hAnsi="GHEA Grapalat"/>
        </w:rPr>
        <w:t xml:space="preserve"> 90-</w:t>
      </w:r>
      <w:r w:rsidRPr="00244C4C">
        <w:rPr>
          <w:rFonts w:ascii="GHEA Grapalat" w:hAnsi="GHEA Grapalat" w:cs="Sylfaen"/>
        </w:rPr>
        <w:t>օրյա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կերակրման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պահանջները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բավարարելու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նպատակով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պահելու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ներառի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գարի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չ</w:t>
      </w:r>
      <w:r w:rsidRPr="00244C4C">
        <w:rPr>
          <w:rFonts w:ascii="GHEA Grapalat" w:hAnsi="GHEA Grapalat" w:cs="Sylfaen"/>
          <w:lang w:val="af-ZA"/>
        </w:rPr>
        <w:t>որ</w:t>
      </w:r>
      <w:r w:rsidRPr="00244C4C">
        <w:rPr>
          <w:rFonts w:ascii="GHEA Grapalat" w:hAnsi="GHEA Grapalat"/>
          <w:lang w:val="af-ZA"/>
        </w:rPr>
        <w:t xml:space="preserve"> </w:t>
      </w:r>
      <w:r w:rsidRPr="00244C4C">
        <w:rPr>
          <w:rFonts w:ascii="GHEA Grapalat" w:hAnsi="GHEA Grapalat" w:cs="Sylfaen"/>
          <w:lang w:val="af-ZA"/>
        </w:rPr>
        <w:t>խոտ</w:t>
      </w:r>
      <w:r w:rsidRPr="00244C4C">
        <w:rPr>
          <w:rFonts w:ascii="GHEA Grapalat" w:hAnsi="GHEA Grapalat"/>
          <w:lang w:val="af-ZA"/>
        </w:rPr>
        <w:t xml:space="preserve">, </w:t>
      </w:r>
      <w:r w:rsidRPr="00244C4C">
        <w:rPr>
          <w:rFonts w:ascii="GHEA Grapalat" w:hAnsi="GHEA Grapalat" w:cs="Sylfaen"/>
          <w:lang w:val="af-ZA"/>
        </w:rPr>
        <w:t>քարաղ</w:t>
      </w:r>
      <w:r w:rsidRPr="00244C4C">
        <w:rPr>
          <w:rFonts w:ascii="GHEA Grapalat" w:hAnsi="GHEA Grapalat"/>
          <w:lang w:val="af-ZA"/>
        </w:rPr>
        <w:t>:</w:t>
      </w:r>
    </w:p>
    <w:p w:rsidR="00F3536E" w:rsidRPr="00244C4C" w:rsidRDefault="00F3536E" w:rsidP="00BA4B29">
      <w:pPr>
        <w:spacing w:line="240" w:lineRule="auto"/>
        <w:rPr>
          <w:rFonts w:ascii="GHEA Grapalat" w:hAnsi="GHEA Grapalat" w:cs="Calibri"/>
          <w:color w:val="000000"/>
          <w:sz w:val="22"/>
        </w:rPr>
        <w:sectPr w:rsidR="00F3536E" w:rsidRPr="00244C4C" w:rsidSect="001816AA"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1867"/>
        <w:gridCol w:w="1269"/>
        <w:gridCol w:w="1270"/>
        <w:gridCol w:w="1270"/>
        <w:gridCol w:w="1270"/>
        <w:gridCol w:w="1270"/>
        <w:gridCol w:w="1270"/>
        <w:gridCol w:w="1270"/>
        <w:gridCol w:w="1270"/>
        <w:gridCol w:w="1270"/>
        <w:gridCol w:w="1270"/>
        <w:gridCol w:w="26"/>
      </w:tblGrid>
      <w:tr w:rsidR="00F3536E" w:rsidRPr="00244C4C" w:rsidTr="00F30539">
        <w:trPr>
          <w:trHeight w:val="300"/>
        </w:trPr>
        <w:tc>
          <w:tcPr>
            <w:tcW w:w="64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F30539">
            <w:pPr>
              <w:rPr>
                <w:rFonts w:ascii="GHEA Grapalat" w:hAnsi="GHEA Grapalat"/>
              </w:rPr>
            </w:pPr>
          </w:p>
        </w:tc>
        <w:tc>
          <w:tcPr>
            <w:tcW w:w="435" w:type="pct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9" w:type="pct"/>
            <w:noWrap/>
            <w:vAlign w:val="center"/>
          </w:tcPr>
          <w:p w:rsidR="00F3536E" w:rsidRPr="00244C4C" w:rsidRDefault="00F3536E" w:rsidP="00F30539">
            <w:pPr>
              <w:rPr>
                <w:rFonts w:ascii="GHEA Grapalat" w:hAnsi="GHEA Grapalat"/>
              </w:rPr>
            </w:pPr>
          </w:p>
        </w:tc>
      </w:tr>
      <w:tr w:rsidR="00F3536E" w:rsidRPr="00244C4C" w:rsidTr="00F30539">
        <w:trPr>
          <w:gridAfter w:val="1"/>
          <w:wAfter w:w="9" w:type="pct"/>
          <w:trHeight w:val="300"/>
        </w:trPr>
        <w:tc>
          <w:tcPr>
            <w:tcW w:w="640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 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/>
                <w:sz w:val="18"/>
                <w:szCs w:val="18"/>
              </w:rPr>
              <w:t xml:space="preserve"> 1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/>
                <w:sz w:val="18"/>
                <w:szCs w:val="18"/>
              </w:rPr>
              <w:t xml:space="preserve"> 2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/>
                <w:sz w:val="18"/>
                <w:szCs w:val="18"/>
              </w:rPr>
              <w:t xml:space="preserve"> 3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/>
                <w:sz w:val="18"/>
                <w:szCs w:val="18"/>
              </w:rPr>
              <w:t xml:space="preserve"> 4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/>
                <w:sz w:val="18"/>
                <w:szCs w:val="18"/>
              </w:rPr>
              <w:t xml:space="preserve"> 5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/>
                <w:sz w:val="18"/>
                <w:szCs w:val="18"/>
              </w:rPr>
              <w:t xml:space="preserve"> 6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/>
                <w:sz w:val="18"/>
                <w:szCs w:val="18"/>
              </w:rPr>
              <w:t xml:space="preserve"> 7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/>
                <w:sz w:val="18"/>
                <w:szCs w:val="18"/>
              </w:rPr>
              <w:t xml:space="preserve"> 8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/>
                <w:sz w:val="18"/>
                <w:szCs w:val="18"/>
              </w:rPr>
              <w:t xml:space="preserve"> 9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/>
                <w:sz w:val="18"/>
                <w:szCs w:val="18"/>
              </w:rPr>
              <w:t xml:space="preserve"> 10</w:t>
            </w:r>
          </w:p>
        </w:tc>
      </w:tr>
      <w:tr w:rsidR="00F3536E" w:rsidRPr="00244C4C" w:rsidTr="00F30539">
        <w:trPr>
          <w:gridAfter w:val="1"/>
          <w:wAfter w:w="9" w:type="pct"/>
          <w:trHeight w:val="300"/>
        </w:trPr>
        <w:tc>
          <w:tcPr>
            <w:tcW w:w="640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կգ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color w:val="17375D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17375D"/>
                <w:sz w:val="18"/>
                <w:szCs w:val="18"/>
              </w:rPr>
              <w:t>5,280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6,336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7,603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9,124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10,949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13,138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15,766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18,919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22,703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27,244</w:t>
            </w:r>
          </w:p>
        </w:tc>
      </w:tr>
      <w:tr w:rsidR="00F3536E" w:rsidRPr="00244C4C" w:rsidTr="00F30539">
        <w:trPr>
          <w:gridAfter w:val="1"/>
          <w:wAfter w:w="9" w:type="pct"/>
          <w:trHeight w:val="300"/>
        </w:trPr>
        <w:tc>
          <w:tcPr>
            <w:tcW w:w="640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Հասույթ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15,840,000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19,008,000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22,809,600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27,371,520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32,845,824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39,414,989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47,297,987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56,757,584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68,109,101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81,730,921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</w:tr>
      <w:tr w:rsidR="00F3536E" w:rsidRPr="00244C4C" w:rsidTr="00F30539">
        <w:trPr>
          <w:gridAfter w:val="1"/>
          <w:wAfter w:w="9" w:type="pct"/>
          <w:trHeight w:val="300"/>
        </w:trPr>
        <w:tc>
          <w:tcPr>
            <w:tcW w:w="640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Նյութական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-7,920,000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-9,504,000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-11,404,800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-13,685,760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-16,422,912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-19,707,494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-23,648,993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-28,378,792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-34,054,550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-40,865,460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F30539">
        <w:trPr>
          <w:gridAfter w:val="1"/>
          <w:wAfter w:w="9" w:type="pct"/>
          <w:trHeight w:val="300"/>
        </w:trPr>
        <w:tc>
          <w:tcPr>
            <w:tcW w:w="640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Այլ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հասույթ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1,500,000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 xml:space="preserve">1,800,000 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 xml:space="preserve">2,160,000 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2,592,000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3,110,400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3,732,480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4,478,976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5,374,771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6,449,725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</w:tr>
      <w:tr w:rsidR="00F3536E" w:rsidRPr="00244C4C" w:rsidTr="00F30539">
        <w:trPr>
          <w:gridAfter w:val="1"/>
          <w:wAfter w:w="9" w:type="pct"/>
          <w:trHeight w:val="300"/>
        </w:trPr>
        <w:tc>
          <w:tcPr>
            <w:tcW w:w="640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-8,880,000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-9,324,000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-9,790,200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-10,279,710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-10,793,696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-11,333,380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-11,900,049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-12,495,052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-13,119,804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-13,775,795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F30539">
        <w:trPr>
          <w:gridAfter w:val="1"/>
          <w:wAfter w:w="9" w:type="pct"/>
          <w:trHeight w:val="300"/>
        </w:trPr>
        <w:tc>
          <w:tcPr>
            <w:tcW w:w="640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Մաշվածություն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-2,836,000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-2,836,000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-2,836,000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-2,836,000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-2,836,000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-2,836,000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-2,836,000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-2,836,000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-2,836,000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-2,836,000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F30539">
        <w:trPr>
          <w:gridAfter w:val="1"/>
          <w:wAfter w:w="9" w:type="pct"/>
          <w:trHeight w:val="300"/>
        </w:trPr>
        <w:tc>
          <w:tcPr>
            <w:tcW w:w="640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Վարկի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տոկոս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-2,563,680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-2,197,440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-1,831,200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-1,464,960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-1,098,720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-732,480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-366,240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0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0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sz w:val="18"/>
                <w:szCs w:val="18"/>
              </w:rPr>
              <w:t>0</w:t>
            </w:r>
          </w:p>
        </w:tc>
      </w:tr>
      <w:tr w:rsidR="00F3536E" w:rsidRPr="00244C4C" w:rsidTr="00F30539">
        <w:trPr>
          <w:gridAfter w:val="1"/>
          <w:wAfter w:w="9" w:type="pct"/>
          <w:trHeight w:val="300"/>
        </w:trPr>
        <w:tc>
          <w:tcPr>
            <w:tcW w:w="640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Տարեկան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հաստատուն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-500,000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-500,000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-500,000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-500,000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-750,000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-750,000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-750,000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-750,000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-750,000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-500,000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F30539">
        <w:trPr>
          <w:gridAfter w:val="1"/>
          <w:wAfter w:w="9" w:type="pct"/>
          <w:trHeight w:val="300"/>
        </w:trPr>
        <w:tc>
          <w:tcPr>
            <w:tcW w:w="640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Շահույթ՝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մինչև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հարկումը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b/>
                <w:bCs/>
                <w:sz w:val="18"/>
                <w:szCs w:val="18"/>
              </w:rPr>
            </w:pP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b/>
                <w:bCs/>
                <w:sz w:val="18"/>
                <w:szCs w:val="18"/>
              </w:rPr>
            </w:pP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b/>
                <w:bCs/>
                <w:sz w:val="18"/>
                <w:szCs w:val="18"/>
              </w:rPr>
            </w:pP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  <w:szCs w:val="18"/>
              </w:rPr>
              <w:t>1,197,090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  <w:szCs w:val="18"/>
              </w:rPr>
              <w:t>4,054,897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  <w:szCs w:val="18"/>
              </w:rPr>
              <w:t>7,788,114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  <w:szCs w:val="18"/>
              </w:rPr>
              <w:t>12,275,680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  <w:szCs w:val="18"/>
              </w:rPr>
              <w:t>17,672,511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  <w:szCs w:val="18"/>
              </w:rPr>
              <w:t>23,798,471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  <w:szCs w:val="18"/>
              </w:rPr>
              <w:t>23,753,666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  <w:szCs w:val="18"/>
              </w:rPr>
              <w:t>.</w:t>
            </w:r>
          </w:p>
        </w:tc>
      </w:tr>
      <w:tr w:rsidR="00F3536E" w:rsidRPr="00244C4C" w:rsidTr="00F30539">
        <w:trPr>
          <w:gridAfter w:val="1"/>
          <w:wAfter w:w="9" w:type="pct"/>
          <w:trHeight w:val="300"/>
        </w:trPr>
        <w:tc>
          <w:tcPr>
            <w:tcW w:w="640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 </w:t>
            </w: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435" w:type="pct"/>
            <w:shd w:val="clear" w:color="000000" w:fill="D8D8D8"/>
            <w:noWrap/>
            <w:vAlign w:val="center"/>
          </w:tcPr>
          <w:p w:rsidR="00F3536E" w:rsidRPr="00244C4C" w:rsidRDefault="00F3536E" w:rsidP="00F30539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</w:tr>
    </w:tbl>
    <w:p w:rsidR="00F3536E" w:rsidRPr="00244C4C" w:rsidRDefault="00F3536E" w:rsidP="00BA4B29">
      <w:pPr>
        <w:spacing w:line="240" w:lineRule="auto"/>
        <w:rPr>
          <w:rFonts w:ascii="GHEA Grapalat" w:hAnsi="GHEA Grapalat"/>
          <w:szCs w:val="24"/>
          <w:lang w:val="af-ZA"/>
        </w:rPr>
        <w:sectPr w:rsidR="00F3536E" w:rsidRPr="00244C4C" w:rsidSect="001816AA">
          <w:headerReference w:type="default" r:id="rId73"/>
          <w:pgSz w:w="16840" w:h="11907" w:orient="landscape" w:code="9"/>
          <w:pgMar w:top="1699" w:right="1138" w:bottom="850" w:left="1138" w:header="562" w:footer="562" w:gutter="0"/>
          <w:cols w:space="720"/>
          <w:docGrid w:linePitch="360"/>
        </w:sectPr>
      </w:pPr>
    </w:p>
    <w:p w:rsidR="00F3536E" w:rsidRPr="00244C4C" w:rsidRDefault="00F3536E" w:rsidP="00F30539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Եկամուտ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</w:t>
      </w:r>
    </w:p>
    <w:p w:rsidR="00F3536E" w:rsidRPr="00244C4C" w:rsidRDefault="00F3536E" w:rsidP="00F30539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եկամուտների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մասը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ստացվում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ոչխարի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վաճառքից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Եկամուտներ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ոչխարի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կաթի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կաշվի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բրդի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վաճառքից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Ամորտիզացիոն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հատկացումները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հաշվապահական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ստանդարտների՝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20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շինությունների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1-5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: 1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ընթացքում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կկատարվեն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որոշակի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իսկ</w:t>
      </w:r>
      <w:r w:rsidRPr="00244C4C">
        <w:rPr>
          <w:rFonts w:ascii="GHEA Grapalat" w:hAnsi="GHEA Grapalat"/>
        </w:rPr>
        <w:t xml:space="preserve">  2 </w:t>
      </w:r>
      <w:r w:rsidRPr="00244C4C">
        <w:rPr>
          <w:rFonts w:ascii="GHEA Grapalat" w:hAnsi="GHEA Grapalat" w:cs="Sylfaen"/>
        </w:rPr>
        <w:t>տարվանից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կսկսվի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հասույթի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ստացումը</w:t>
      </w:r>
      <w:r w:rsidRPr="00244C4C">
        <w:rPr>
          <w:rFonts w:ascii="GHEA Grapalat" w:hAnsi="GHEA Grapalat"/>
        </w:rPr>
        <w:t xml:space="preserve">,  4 </w:t>
      </w:r>
      <w:r w:rsidRPr="00244C4C">
        <w:rPr>
          <w:rFonts w:ascii="GHEA Grapalat" w:hAnsi="GHEA Grapalat" w:cs="Sylfaen"/>
        </w:rPr>
        <w:t>տարվանից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հետո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կդառնա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շահութաբեր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F30539">
      <w:pPr>
        <w:pStyle w:val="Heading3"/>
        <w:rPr>
          <w:rFonts w:ascii="GHEA Grapalat" w:hAnsi="GHEA Grapalat"/>
        </w:rPr>
      </w:pPr>
      <w:bookmarkStart w:id="178" w:name="_Toc345447137"/>
      <w:bookmarkStart w:id="179" w:name="_Toc361930982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178"/>
      <w:bookmarkEnd w:id="179"/>
    </w:p>
    <w:p w:rsidR="00F3536E" w:rsidRPr="00244C4C" w:rsidRDefault="00F3536E" w:rsidP="00F30539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Պետության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մասնակցությունը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տվյալ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կբարձրացնի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նշանակությունը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ներդրողներ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գտնելու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գործընթացում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Պետական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մասնակցությունը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6 </w:t>
      </w:r>
      <w:r w:rsidRPr="00244C4C">
        <w:rPr>
          <w:rFonts w:ascii="GHEA Grapalat" w:hAnsi="GHEA Grapalat" w:cs="Sylfaen"/>
        </w:rPr>
        <w:t>տոկոսի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չափով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բնաիրային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ֆինանսական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ձևով</w:t>
      </w:r>
      <w:r w:rsidRPr="00244C4C">
        <w:rPr>
          <w:rFonts w:ascii="GHEA Grapalat" w:hAnsi="GHEA Grapalat"/>
        </w:rPr>
        <w:t xml:space="preserve">, 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ուղղված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կերային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բազայի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որոշ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աջակցությանը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F30539">
      <w:pPr>
        <w:pStyle w:val="Heading3"/>
        <w:rPr>
          <w:rFonts w:ascii="GHEA Grapalat" w:hAnsi="GHEA Grapalat"/>
          <w:lang w:val="hy-AM"/>
        </w:rPr>
      </w:pPr>
      <w:bookmarkStart w:id="180" w:name="_Toc345447138"/>
      <w:bookmarkStart w:id="181" w:name="_Toc361930983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180"/>
      <w:bookmarkEnd w:id="181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F30539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Ագրոբիզնեսի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բարեփոխումների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կենտրոնի</w:t>
      </w:r>
      <w:r w:rsidRPr="00244C4C">
        <w:rPr>
          <w:rFonts w:ascii="GHEA Grapalat" w:hAnsi="GHEA Grapalat"/>
        </w:rPr>
        <w:t xml:space="preserve"> (CARD)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Գյուղացիական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բարեփոխման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աջակցման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քաղաքականության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գրասենյակի</w:t>
      </w:r>
      <w:r w:rsidRPr="00244C4C">
        <w:rPr>
          <w:rFonts w:ascii="GHEA Grapalat" w:hAnsi="GHEA Grapalat"/>
        </w:rPr>
        <w:t xml:space="preserve"> (</w:t>
      </w:r>
      <w:r w:rsidRPr="00244C4C">
        <w:rPr>
          <w:rFonts w:ascii="GHEA Grapalat" w:hAnsi="GHEA Grapalat" w:cs="Sylfaen"/>
        </w:rPr>
        <w:t>ԾԻԳ</w:t>
      </w:r>
      <w:r w:rsidRPr="00244C4C">
        <w:rPr>
          <w:rFonts w:ascii="GHEA Grapalat" w:hAnsi="GHEA Grapalat"/>
        </w:rPr>
        <w:t xml:space="preserve">) </w:t>
      </w:r>
      <w:r w:rsidRPr="00244C4C">
        <w:rPr>
          <w:rFonts w:ascii="GHEA Grapalat" w:hAnsi="GHEA Grapalat" w:cs="Sylfaen"/>
        </w:rPr>
        <w:t>կողմից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նպատակ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բարձրացնելու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որակը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արդյունավետությունը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ֆերմերային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կոոպերատիվների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ստեղծման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միջոցով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փոքրածավալ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հավաքման</w:t>
      </w:r>
      <w:r w:rsidRPr="00244C4C">
        <w:rPr>
          <w:rFonts w:ascii="GHEA Grapalat" w:hAnsi="GHEA Grapalat"/>
        </w:rPr>
        <w:t>/</w:t>
      </w:r>
      <w:r w:rsidRPr="00244C4C">
        <w:rPr>
          <w:rFonts w:ascii="GHEA Grapalat" w:hAnsi="GHEA Grapalat" w:cs="Sylfaen"/>
        </w:rPr>
        <w:t>արտադրական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մեկտեղ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BA4B29">
      <w:pPr>
        <w:spacing w:line="240" w:lineRule="auto"/>
        <w:rPr>
          <w:rFonts w:ascii="GHEA Grapalat" w:hAnsi="GHEA Grapalat"/>
          <w:szCs w:val="24"/>
          <w:lang w:val="hy-AM"/>
        </w:rPr>
      </w:pPr>
    </w:p>
    <w:p w:rsidR="00F3536E" w:rsidRPr="00244C4C" w:rsidRDefault="00F3536E" w:rsidP="00F30539">
      <w:pPr>
        <w:pStyle w:val="Heading3"/>
        <w:rPr>
          <w:rFonts w:ascii="GHEA Grapalat" w:hAnsi="GHEA Grapalat"/>
          <w:lang w:val="hy-AM"/>
        </w:rPr>
      </w:pPr>
      <w:bookmarkStart w:id="182" w:name="_Toc345447139"/>
      <w:bookmarkStart w:id="183" w:name="_Toc361930984"/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bookmarkEnd w:id="182"/>
      <w:bookmarkEnd w:id="183"/>
    </w:p>
    <w:p w:rsidR="00F3536E" w:rsidRPr="00244C4C" w:rsidRDefault="00F3536E" w:rsidP="00F3053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Ծրագիրն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վտանգները</w:t>
      </w:r>
      <w:r w:rsidRPr="00244C4C">
        <w:rPr>
          <w:rFonts w:ascii="GHEA Grapalat" w:hAnsi="GHEA Grapalat"/>
          <w:lang w:val="hy-AM"/>
        </w:rPr>
        <w:t>`</w:t>
      </w:r>
    </w:p>
    <w:p w:rsidR="00F3536E" w:rsidRPr="00244C4C" w:rsidRDefault="00F3536E" w:rsidP="00F3053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Հայաստանում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լուրջ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մտավախության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առիթ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բրուցելյոզի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գերակայումը</w:t>
      </w:r>
      <w:r w:rsidRPr="00244C4C">
        <w:rPr>
          <w:rFonts w:ascii="GHEA Grapalat" w:hAnsi="GHEA Grapalat"/>
          <w:lang w:val="hy-AM"/>
        </w:rPr>
        <w:t xml:space="preserve">  (</w:t>
      </w:r>
      <w:r w:rsidRPr="00244C4C">
        <w:rPr>
          <w:rFonts w:ascii="GHEA Grapalat" w:hAnsi="GHEA Grapalat" w:cs="Sylfaen"/>
          <w:lang w:val="hy-AM"/>
        </w:rPr>
        <w:t>որն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Brucella melitensis </w:t>
      </w:r>
      <w:r w:rsidRPr="00244C4C">
        <w:rPr>
          <w:rFonts w:ascii="GHEA Grapalat" w:hAnsi="GHEA Grapalat" w:cs="Sylfaen"/>
          <w:lang w:val="hy-AM"/>
        </w:rPr>
        <w:t>հարուցիչի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հետևանքով</w:t>
      </w:r>
      <w:r w:rsidRPr="00244C4C">
        <w:rPr>
          <w:rFonts w:ascii="GHEA Grapalat" w:hAnsi="GHEA Grapalat"/>
          <w:lang w:val="hy-AM"/>
        </w:rPr>
        <w:t xml:space="preserve">)  </w:t>
      </w:r>
    </w:p>
    <w:p w:rsidR="00F3536E" w:rsidRPr="00244C4C" w:rsidRDefault="00F3536E" w:rsidP="00F3053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վայրերում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պակաս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արոտավայրերի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երկարաժամկետ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անվտանգություն</w:t>
      </w:r>
    </w:p>
    <w:p w:rsidR="00F3536E" w:rsidRPr="00244C4C" w:rsidRDefault="00F3536E" w:rsidP="00F3053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վատ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անասնապահություն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հմտություններ</w:t>
      </w:r>
    </w:p>
    <w:p w:rsidR="00F3536E" w:rsidRPr="00244C4C" w:rsidRDefault="00F3536E" w:rsidP="00F3053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կիրառվող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առողջապահական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միջոցառումների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պակաս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հանգեցնում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համաճարակային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հիվանդությունների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առաջացման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բրուցելյոզի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F3053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դ</w:t>
      </w:r>
      <w:r w:rsidRPr="00244C4C">
        <w:rPr>
          <w:rFonts w:ascii="GHEA Grapalat" w:hAnsi="GHEA Grapalat" w:cs="Sylfaen"/>
          <w:lang w:val="hy-AM"/>
        </w:rPr>
        <w:t>եգրադացված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արոտավայրեր</w:t>
      </w:r>
    </w:p>
    <w:p w:rsidR="00F3536E" w:rsidRPr="00244C4C" w:rsidRDefault="00F3536E" w:rsidP="00F3053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կ</w:t>
      </w:r>
      <w:r w:rsidRPr="00244C4C">
        <w:rPr>
          <w:rFonts w:ascii="GHEA Grapalat" w:hAnsi="GHEA Grapalat" w:cs="Sylfaen"/>
          <w:lang w:val="hy-AM"/>
        </w:rPr>
        <w:t>երակրի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թույլ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պրակտիկա</w:t>
      </w:r>
    </w:p>
    <w:p w:rsidR="00F3536E" w:rsidRPr="00244C4C" w:rsidRDefault="00F3536E" w:rsidP="00F3053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արյունակցական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տրամախաչում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հանգեցնում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թույլ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գենետիկ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</w:p>
    <w:p w:rsidR="00F3536E" w:rsidRPr="00244C4C" w:rsidRDefault="00F3536E" w:rsidP="00F3053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թ</w:t>
      </w:r>
      <w:r w:rsidRPr="00244C4C">
        <w:rPr>
          <w:rFonts w:ascii="GHEA Grapalat" w:hAnsi="GHEA Grapalat" w:cs="Sylfaen"/>
          <w:lang w:val="hy-AM"/>
        </w:rPr>
        <w:t>ույլ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տրանսպորտային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</w:t>
      </w:r>
    </w:p>
    <w:p w:rsidR="00F3536E" w:rsidRPr="00244C4C" w:rsidRDefault="00F3536E" w:rsidP="00B03F65">
      <w:pPr>
        <w:rPr>
          <w:rFonts w:ascii="GHEA Grapalat" w:hAnsi="GHEA Grapalat" w:cs="Sylfaen"/>
          <w:color w:val="000000"/>
          <w:sz w:val="22"/>
          <w:lang w:val="hy-AM"/>
        </w:rPr>
      </w:pPr>
    </w:p>
    <w:p w:rsidR="00F3536E" w:rsidRPr="00244C4C" w:rsidRDefault="00F3536E" w:rsidP="00B03F65">
      <w:pPr>
        <w:rPr>
          <w:rFonts w:ascii="GHEA Grapalat" w:hAnsi="GHEA Grapalat" w:cs="Sylfaen"/>
          <w:color w:val="000000"/>
          <w:sz w:val="22"/>
          <w:lang w:val="hy-AM"/>
        </w:rPr>
      </w:pPr>
    </w:p>
    <w:p w:rsidR="00F3536E" w:rsidRPr="00244C4C" w:rsidRDefault="00F3536E" w:rsidP="00B03F65">
      <w:pPr>
        <w:rPr>
          <w:rFonts w:ascii="GHEA Grapalat" w:hAnsi="GHEA Grapalat" w:cs="Sylfaen"/>
          <w:color w:val="000000"/>
          <w:sz w:val="22"/>
          <w:lang w:val="hy-AM"/>
        </w:rPr>
        <w:sectPr w:rsidR="00F3536E" w:rsidRPr="00244C4C" w:rsidSect="00D40E93"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955B4B">
      <w:pPr>
        <w:pStyle w:val="Heading3"/>
        <w:rPr>
          <w:rFonts w:ascii="GHEA Grapalat" w:hAnsi="GHEA Grapalat"/>
          <w:lang w:val="hy-AM"/>
        </w:rPr>
      </w:pPr>
      <w:bookmarkStart w:id="184" w:name="_Toc361930985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bookmarkEnd w:id="184"/>
    </w:p>
    <w:p w:rsidR="00F3536E" w:rsidRPr="00244C4C" w:rsidRDefault="00F3536E" w:rsidP="00B03F65">
      <w:pPr>
        <w:rPr>
          <w:rFonts w:ascii="GHEA Grapalat" w:hAnsi="GHEA Grapalat" w:cs="Sylfaen"/>
          <w:color w:val="000000"/>
          <w:sz w:val="22"/>
          <w:lang w:val="hy-AM"/>
        </w:rPr>
      </w:pPr>
    </w:p>
    <w:p w:rsidR="00F3536E" w:rsidRPr="00244C4C" w:rsidRDefault="00F3536E" w:rsidP="00B03F65">
      <w:pPr>
        <w:rPr>
          <w:rFonts w:ascii="GHEA Grapalat" w:hAnsi="GHEA Grapalat" w:cs="Sylfaen"/>
          <w:color w:val="000000"/>
          <w:sz w:val="22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56"/>
        <w:gridCol w:w="10852"/>
      </w:tblGrid>
      <w:tr w:rsidR="00F3536E" w:rsidRPr="00244C4C" w:rsidTr="003C0602">
        <w:trPr>
          <w:trHeight w:val="331"/>
        </w:trPr>
        <w:tc>
          <w:tcPr>
            <w:tcW w:w="131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331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ծրագիրը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աստիճանաբար՝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այլ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ավարտից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հետո՝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առաջին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տարուց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սկսած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7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12-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լրիվ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պայմաններում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յուրաքանչյուր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8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ներգրավում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13775795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16530953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1189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411185525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</w:p>
          <w:p w:rsidR="00F3536E" w:rsidRPr="00244C4C" w:rsidRDefault="00F3536E" w:rsidP="00DA2549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48785460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493422630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</w:p>
        </w:tc>
      </w:tr>
      <w:tr w:rsidR="00F3536E" w:rsidRPr="00D41408" w:rsidTr="003C0602">
        <w:trPr>
          <w:trHeight w:val="875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411185525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80234709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`  96281651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600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32700000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100%`(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>32700000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արժողությամբ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140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highlight w:val="yellow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 </w:t>
            </w:r>
          </w:p>
          <w:p w:rsidR="00F3536E" w:rsidRPr="00244C4C" w:rsidRDefault="00F3536E" w:rsidP="00DA2549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411185525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49342263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color w:val="000000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48081719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>49342263</w:t>
            </w:r>
          </w:p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x 10%),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x 25%)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x 20%)</w:t>
            </w:r>
          </w:p>
        </w:tc>
      </w:tr>
    </w:tbl>
    <w:p w:rsidR="00F3536E" w:rsidRPr="00244C4C" w:rsidRDefault="00F3536E" w:rsidP="001F0382">
      <w:pPr>
        <w:rPr>
          <w:rFonts w:ascii="GHEA Grapalat" w:hAnsi="GHEA Grapalat"/>
          <w:color w:val="000000"/>
          <w:lang w:val="hy-AM"/>
        </w:rPr>
      </w:pPr>
    </w:p>
    <w:p w:rsidR="00F3536E" w:rsidRPr="00244C4C" w:rsidRDefault="00F3536E" w:rsidP="001F038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color w:val="000000"/>
          <w:lang w:val="hy-AM"/>
        </w:rPr>
        <w:t>Ը</w:t>
      </w:r>
      <w:r w:rsidRPr="00244C4C">
        <w:rPr>
          <w:rFonts w:ascii="GHEA Grapalat" w:hAnsi="GHEA Grapalat" w:cs="Sylfaen"/>
          <w:lang w:val="hy-AM"/>
        </w:rPr>
        <w:t>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մարմինների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փորձագետների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կարծիքով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դեռևս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ներուժ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ոչխարաբուծությունը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Սիսիանի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Նժդեհ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Սպանդարյան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Սառնակունք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Գորայք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Կապանի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Աստղաբերդում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հետևաբար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ևս</w:t>
      </w:r>
      <w:r w:rsidRPr="00244C4C">
        <w:rPr>
          <w:rFonts w:ascii="GHEA Grapalat" w:hAnsi="GHEA Grapalat"/>
          <w:lang w:val="hy-AM"/>
        </w:rPr>
        <w:t xml:space="preserve"> 6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03F65">
      <w:pPr>
        <w:rPr>
          <w:rFonts w:ascii="GHEA Grapalat" w:hAnsi="GHEA Grapalat" w:cs="Sylfaen"/>
          <w:color w:val="000000"/>
          <w:sz w:val="22"/>
          <w:lang w:val="hy-AM"/>
        </w:rPr>
      </w:pPr>
    </w:p>
    <w:p w:rsidR="00F3536E" w:rsidRPr="00244C4C" w:rsidRDefault="00F3536E" w:rsidP="00B03F65">
      <w:pPr>
        <w:rPr>
          <w:rFonts w:ascii="GHEA Grapalat" w:hAnsi="GHEA Grapalat" w:cs="Sylfaen"/>
          <w:color w:val="000000"/>
          <w:sz w:val="22"/>
          <w:lang w:val="hy-AM"/>
        </w:rPr>
      </w:pPr>
    </w:p>
    <w:p w:rsidR="00F3536E" w:rsidRPr="00244C4C" w:rsidRDefault="00F3536E" w:rsidP="00B03F65">
      <w:pPr>
        <w:rPr>
          <w:rFonts w:ascii="GHEA Grapalat" w:hAnsi="GHEA Grapalat" w:cs="Sylfaen"/>
          <w:color w:val="000000"/>
          <w:sz w:val="22"/>
          <w:lang w:val="hy-AM"/>
        </w:rPr>
        <w:sectPr w:rsidR="00F3536E" w:rsidRPr="00244C4C" w:rsidSect="00955B4B">
          <w:headerReference w:type="default" r:id="rId74"/>
          <w:pgSz w:w="16840" w:h="11907" w:orient="landscape" w:code="9"/>
          <w:pgMar w:top="1135" w:right="1134" w:bottom="851" w:left="1134" w:header="567" w:footer="567" w:gutter="0"/>
          <w:cols w:space="720"/>
          <w:rtlGutter/>
          <w:docGrid w:linePitch="360"/>
        </w:sectPr>
      </w:pPr>
    </w:p>
    <w:p w:rsidR="00F3536E" w:rsidRPr="00244C4C" w:rsidRDefault="00F3536E" w:rsidP="00DA6B69">
      <w:pPr>
        <w:pStyle w:val="Heading2"/>
        <w:rPr>
          <w:rFonts w:ascii="GHEA Grapalat" w:hAnsi="GHEA Grapalat"/>
          <w:lang w:val="hy-AM"/>
        </w:rPr>
      </w:pPr>
      <w:bookmarkStart w:id="185" w:name="_Toc345447140"/>
      <w:bookmarkStart w:id="186" w:name="_Toc361930986"/>
      <w:r w:rsidRPr="00244C4C">
        <w:rPr>
          <w:rFonts w:ascii="GHEA Grapalat" w:hAnsi="GHEA Grapalat" w:cs="Sylfaen"/>
          <w:lang w:val="hy-AM"/>
        </w:rPr>
        <w:t>Կախասնկի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ՇԱՄՊԻՆԻՈՆԻ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սնկերի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վերամշակման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ստեղծում</w:t>
      </w:r>
      <w:bookmarkEnd w:id="185"/>
      <w:bookmarkEnd w:id="186"/>
    </w:p>
    <w:p w:rsidR="00F3536E" w:rsidRPr="00244C4C" w:rsidRDefault="00F3536E" w:rsidP="00DA6B69">
      <w:pPr>
        <w:rPr>
          <w:rFonts w:ascii="GHEA Grapalat" w:hAnsi="GHEA Grapalat"/>
          <w:lang w:val="hy-AM"/>
        </w:rPr>
      </w:pPr>
    </w:p>
    <w:p w:rsidR="00F3536E" w:rsidRPr="00244C4C" w:rsidRDefault="00F3536E" w:rsidP="00F30539">
      <w:pPr>
        <w:pStyle w:val="Heading3"/>
        <w:rPr>
          <w:rFonts w:ascii="GHEA Grapalat" w:hAnsi="GHEA Grapalat"/>
          <w:lang w:val="hy-AM"/>
        </w:rPr>
      </w:pPr>
      <w:bookmarkStart w:id="187" w:name="_Toc345447141"/>
      <w:bookmarkStart w:id="188" w:name="_Toc361930987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187"/>
      <w:bookmarkEnd w:id="188"/>
    </w:p>
    <w:p w:rsidR="00F3536E" w:rsidRPr="00244C4C" w:rsidRDefault="00F3536E" w:rsidP="00F3053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Կախասնկի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շամպինիոնի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սնկերի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վերամշակման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կնպաստի գյուղատնտեսական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մթերքի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 w:cs="Calibri"/>
          <w:lang w:val="hy-AM"/>
        </w:rPr>
        <w:t>,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վերամշակման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պահեստավորման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բնագավառներում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ներդրմանը</w:t>
      </w:r>
    </w:p>
    <w:p w:rsidR="00F3536E" w:rsidRPr="00244C4C" w:rsidRDefault="00F3536E" w:rsidP="00F30539">
      <w:pPr>
        <w:pStyle w:val="Heading3"/>
        <w:rPr>
          <w:rFonts w:ascii="GHEA Grapalat" w:hAnsi="GHEA Grapalat"/>
          <w:color w:val="3071C3"/>
          <w:sz w:val="20"/>
          <w:szCs w:val="20"/>
          <w:lang w:val="hy-AM"/>
        </w:rPr>
      </w:pPr>
      <w:bookmarkStart w:id="189" w:name="_Toc345447142"/>
      <w:bookmarkStart w:id="190" w:name="_Toc361930988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189"/>
      <w:bookmarkEnd w:id="190"/>
    </w:p>
    <w:p w:rsidR="00F3536E" w:rsidRPr="00244C4C" w:rsidRDefault="00F3536E" w:rsidP="00F3053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 նպատակն 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կախասնկի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շամպինիոնի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արտադրամասեր</w:t>
      </w:r>
      <w:r w:rsidRPr="00244C4C">
        <w:rPr>
          <w:rFonts w:ascii="GHEA Grapalat" w:hAnsi="GHEA Grapalat"/>
          <w:lang w:val="hy-AM"/>
        </w:rPr>
        <w:t xml:space="preserve">,  </w:t>
      </w:r>
      <w:r w:rsidRPr="00244C4C">
        <w:rPr>
          <w:rFonts w:ascii="GHEA Grapalat" w:hAnsi="GHEA Grapalat" w:cs="Sylfaen"/>
          <w:lang w:val="hy-AM"/>
        </w:rPr>
        <w:t>ստեղծել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վերամշակման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սնկերի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փաթեթավորման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պահածոյացման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հոսքագծեր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30539">
      <w:pPr>
        <w:rPr>
          <w:rFonts w:ascii="GHEA Grapalat" w:hAnsi="GHEA Grapalat" w:cs="Sylfaen"/>
          <w:lang w:val="hy-AM"/>
        </w:rPr>
      </w:pPr>
      <w:r>
        <w:rPr>
          <w:noProof/>
        </w:rPr>
        <w:pict>
          <v:shape id="Picture 25" o:spid="_x0000_s1031" type="#_x0000_t75" alt="Description: http://www.armavir.agro.am/uploads/pics/sunk_3.jpg" style="position:absolute;left:0;text-align:left;margin-left:2.7pt;margin-top:.9pt;width:220.5pt;height:153pt;z-index:251640320;visibility:visible" wrapcoords="-73 0 -73 21494 21600 21494 21600 0 -73 0" filled="t" fillcolor="#c4bcc6">
            <v:imagedata r:id="rId75" o:title=""/>
            <w10:wrap type="through"/>
          </v:shape>
        </w:pict>
      </w:r>
    </w:p>
    <w:p w:rsidR="00F3536E" w:rsidRPr="00244C4C" w:rsidRDefault="00F3536E" w:rsidP="00F30539">
      <w:pPr>
        <w:rPr>
          <w:rFonts w:ascii="GHEA Grapalat" w:hAnsi="GHEA Grapalat"/>
          <w:lang w:val="hy-AM"/>
        </w:rPr>
      </w:pPr>
      <w:r>
        <w:rPr>
          <w:noProof/>
        </w:rPr>
        <w:pict>
          <v:shape id="Picture 24" o:spid="_x0000_s1032" type="#_x0000_t75" alt="Description: new-1" style="position:absolute;left:0;text-align:left;margin-left:-234pt;margin-top:140.2pt;width:218.25pt;height:171.75pt;z-index:251641344;visibility:visible" wrapcoords="-74 0 -74 21506 21600 21506 21600 0 -74 0">
            <v:imagedata r:id="rId76" o:title=""/>
            <w10:wrap type="through"/>
          </v:shape>
        </w:pict>
      </w:r>
      <w:r w:rsidRPr="00244C4C">
        <w:rPr>
          <w:rFonts w:ascii="GHEA Grapalat" w:hAnsi="GHEA Grapalat" w:cs="Sylfaen"/>
          <w:lang w:val="hy-AM"/>
        </w:rPr>
        <w:t>Ներկայումս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շամպինիոն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նրանում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/>
          <w:lang w:val="hy-AM"/>
        </w:rPr>
        <w:t xml:space="preserve"> 50 </w:t>
      </w:r>
      <w:r w:rsidRPr="00244C4C">
        <w:rPr>
          <w:rFonts w:ascii="GHEA Grapalat" w:hAnsi="GHEA Grapalat" w:cs="Sylfaen"/>
          <w:lang w:val="hy-AM"/>
        </w:rPr>
        <w:t>տոկոսով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կրճատվում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ստացվում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սունկ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էկոլոգիապես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մաքուր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առանց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քիմիական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տարրերի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կիրառման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Խառնաղբի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պատրաստման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անօրգանական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պարարտանյութ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բուժումների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թունաքիմիկատ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օրգանական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ծագում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տարրերը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անվնաս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մարդկանց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առողջության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 1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ցիկլը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2 </w:t>
      </w:r>
      <w:r w:rsidRPr="00244C4C">
        <w:rPr>
          <w:rFonts w:ascii="GHEA Grapalat" w:hAnsi="GHEA Grapalat" w:cs="Sylfaen"/>
          <w:lang w:val="hy-AM"/>
        </w:rPr>
        <w:t>ամիս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շամպինիոնի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5-6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ցիկլ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30539">
      <w:pPr>
        <w:rPr>
          <w:rFonts w:ascii="GHEA Grapalat" w:hAnsi="GHEA Grapalat"/>
          <w:lang w:val="hy-AM"/>
        </w:rPr>
      </w:pPr>
    </w:p>
    <w:p w:rsidR="00F3536E" w:rsidRPr="00244C4C" w:rsidRDefault="00F3536E" w:rsidP="00F3053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Կախասնկի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ծղոտների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եղանակով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Ինտենսիվ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5-8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ցիկլ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կազմակերպել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3053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ճիշտ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ունենալ</w:t>
      </w:r>
      <w:r w:rsidRPr="00244C4C">
        <w:rPr>
          <w:rFonts w:ascii="GHEA Grapalat" w:hAnsi="GHEA Grapalat"/>
          <w:lang w:val="hy-AM"/>
        </w:rPr>
        <w:t xml:space="preserve"> 3 </w:t>
      </w:r>
      <w:r w:rsidRPr="00244C4C">
        <w:rPr>
          <w:rFonts w:ascii="GHEA Grapalat" w:hAnsi="GHEA Grapalat" w:cs="Sylfaen"/>
          <w:lang w:val="hy-AM"/>
        </w:rPr>
        <w:t>տեսակի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արտադրատեսակ՝</w:t>
      </w:r>
    </w:p>
    <w:p w:rsidR="00F3536E" w:rsidRPr="00244C4C" w:rsidRDefault="00F3536E" w:rsidP="00F30539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Թարմ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շամպինիոն</w:t>
      </w:r>
    </w:p>
    <w:p w:rsidR="00F3536E" w:rsidRPr="00244C4C" w:rsidRDefault="00F3536E" w:rsidP="00F30539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Թարմ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կախասունկ</w:t>
      </w:r>
    </w:p>
    <w:p w:rsidR="00F3536E" w:rsidRPr="00244C4C" w:rsidRDefault="00F3536E" w:rsidP="00F30539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Պահածոյացված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շամպինիոն</w:t>
      </w:r>
    </w:p>
    <w:p w:rsidR="00F3536E" w:rsidRPr="00244C4C" w:rsidRDefault="00F3536E" w:rsidP="00F30539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Արտադրված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արտադրանքի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մասնաբաժինները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կունենան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հետևյալ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տեսքը՝</w:t>
      </w:r>
    </w:p>
    <w:p w:rsidR="00F3536E" w:rsidRPr="00244C4C" w:rsidRDefault="00F3536E" w:rsidP="008D6D8B">
      <w:pPr>
        <w:spacing w:line="240" w:lineRule="auto"/>
        <w:rPr>
          <w:rFonts w:ascii="GHEA Grapalat" w:hAnsi="GHEA Grapalat"/>
          <w:color w:val="5A5A5A"/>
          <w:szCs w:val="24"/>
        </w:rPr>
      </w:pPr>
      <w:r>
        <w:rPr>
          <w:noProof/>
        </w:rPr>
        <w:pict>
          <v:shape id="Chart 23" o:spid="_x0000_s1033" type="#_x0000_t75" style="position:absolute;left:0;text-align:left;margin-left:1.1pt;margin-top:26.5pt;width:456pt;height:242.9pt;z-index:251642368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">
            <v:imagedata r:id="rId77" o:title=""/>
            <o:lock v:ext="edit" aspectratio="f"/>
            <w10:wrap type="square"/>
          </v:shape>
        </w:pict>
      </w:r>
      <w:r w:rsidRPr="00244C4C">
        <w:rPr>
          <w:rFonts w:ascii="GHEA Grapalat" w:hAnsi="GHEA Grapalat"/>
          <w:szCs w:val="24"/>
        </w:rPr>
        <w:br w:type="textWrapping" w:clear="all"/>
      </w:r>
    </w:p>
    <w:p w:rsidR="00F3536E" w:rsidRPr="00244C4C" w:rsidRDefault="00F3536E" w:rsidP="00F30539">
      <w:pPr>
        <w:rPr>
          <w:rFonts w:ascii="GHEA Grapalat" w:hAnsi="GHEA Grapalat"/>
          <w:b/>
        </w:rPr>
      </w:pPr>
      <w:r w:rsidRPr="00244C4C">
        <w:rPr>
          <w:rFonts w:ascii="GHEA Grapalat" w:hAnsi="GHEA Grapalat" w:cs="Sylfaen"/>
          <w:b/>
        </w:rPr>
        <w:t>Տարեկան</w:t>
      </w:r>
      <w:r w:rsidRPr="00244C4C">
        <w:rPr>
          <w:rFonts w:ascii="GHEA Grapalat" w:hAnsi="GHEA Grapalat"/>
          <w:b/>
        </w:rPr>
        <w:t xml:space="preserve"> </w:t>
      </w:r>
      <w:r w:rsidRPr="00244C4C">
        <w:rPr>
          <w:rFonts w:ascii="GHEA Grapalat" w:hAnsi="GHEA Grapalat" w:cs="Sylfaen"/>
          <w:b/>
        </w:rPr>
        <w:t>կվաճառվի</w:t>
      </w:r>
      <w:r w:rsidRPr="00244C4C">
        <w:rPr>
          <w:rFonts w:ascii="GHEA Grapalat" w:hAnsi="GHEA Grapalat"/>
          <w:b/>
        </w:rPr>
        <w:t xml:space="preserve"> 60 </w:t>
      </w:r>
      <w:r w:rsidRPr="00244C4C">
        <w:rPr>
          <w:rFonts w:ascii="GHEA Grapalat" w:hAnsi="GHEA Grapalat" w:cs="Sylfaen"/>
          <w:b/>
        </w:rPr>
        <w:t>տոննա</w:t>
      </w:r>
      <w:r w:rsidRPr="00244C4C">
        <w:rPr>
          <w:rFonts w:ascii="GHEA Grapalat" w:hAnsi="GHEA Grapalat"/>
          <w:b/>
        </w:rPr>
        <w:t xml:space="preserve"> </w:t>
      </w:r>
      <w:r w:rsidRPr="00244C4C">
        <w:rPr>
          <w:rFonts w:ascii="GHEA Grapalat" w:hAnsi="GHEA Grapalat" w:cs="Sylfaen"/>
          <w:b/>
        </w:rPr>
        <w:t>թարմ</w:t>
      </w:r>
      <w:r w:rsidRPr="00244C4C">
        <w:rPr>
          <w:rFonts w:ascii="GHEA Grapalat" w:hAnsi="GHEA Grapalat"/>
          <w:b/>
        </w:rPr>
        <w:t xml:space="preserve"> </w:t>
      </w:r>
      <w:r w:rsidRPr="00244C4C">
        <w:rPr>
          <w:rFonts w:ascii="GHEA Grapalat" w:hAnsi="GHEA Grapalat" w:cs="Sylfaen"/>
          <w:b/>
        </w:rPr>
        <w:t>շամպինիոն</w:t>
      </w:r>
      <w:r w:rsidRPr="00244C4C">
        <w:rPr>
          <w:rFonts w:ascii="GHEA Grapalat" w:hAnsi="GHEA Grapalat"/>
          <w:b/>
        </w:rPr>
        <w:t xml:space="preserve">, 25 </w:t>
      </w:r>
      <w:r w:rsidRPr="00244C4C">
        <w:rPr>
          <w:rFonts w:ascii="GHEA Grapalat" w:hAnsi="GHEA Grapalat" w:cs="Sylfaen"/>
          <w:b/>
        </w:rPr>
        <w:t>տոննա</w:t>
      </w:r>
      <w:r w:rsidRPr="00244C4C">
        <w:rPr>
          <w:rFonts w:ascii="GHEA Grapalat" w:hAnsi="GHEA Grapalat"/>
          <w:b/>
        </w:rPr>
        <w:t xml:space="preserve"> </w:t>
      </w:r>
      <w:r w:rsidRPr="00244C4C">
        <w:rPr>
          <w:rFonts w:ascii="GHEA Grapalat" w:hAnsi="GHEA Grapalat" w:cs="Sylfaen"/>
          <w:b/>
        </w:rPr>
        <w:t>կախասունկ</w:t>
      </w:r>
      <w:r w:rsidRPr="00244C4C">
        <w:rPr>
          <w:rFonts w:ascii="GHEA Grapalat" w:hAnsi="GHEA Grapalat"/>
          <w:b/>
        </w:rPr>
        <w:t xml:space="preserve"> </w:t>
      </w:r>
      <w:r w:rsidRPr="00244C4C">
        <w:rPr>
          <w:rFonts w:ascii="GHEA Grapalat" w:hAnsi="GHEA Grapalat" w:cs="Sylfaen"/>
          <w:b/>
        </w:rPr>
        <w:t>և</w:t>
      </w:r>
      <w:r w:rsidRPr="00244C4C">
        <w:rPr>
          <w:rFonts w:ascii="GHEA Grapalat" w:hAnsi="GHEA Grapalat"/>
          <w:b/>
        </w:rPr>
        <w:t xml:space="preserve"> 15 </w:t>
      </w:r>
      <w:r w:rsidRPr="00244C4C">
        <w:rPr>
          <w:rFonts w:ascii="GHEA Grapalat" w:hAnsi="GHEA Grapalat" w:cs="Sylfaen"/>
          <w:b/>
        </w:rPr>
        <w:t>տոննա</w:t>
      </w:r>
      <w:r w:rsidRPr="00244C4C">
        <w:rPr>
          <w:rFonts w:ascii="GHEA Grapalat" w:hAnsi="GHEA Grapalat"/>
          <w:b/>
        </w:rPr>
        <w:t xml:space="preserve"> </w:t>
      </w:r>
      <w:r w:rsidRPr="00244C4C">
        <w:rPr>
          <w:rFonts w:ascii="GHEA Grapalat" w:hAnsi="GHEA Grapalat" w:cs="Sylfaen"/>
          <w:b/>
        </w:rPr>
        <w:t>պահածոյացված</w:t>
      </w:r>
      <w:r w:rsidRPr="00244C4C">
        <w:rPr>
          <w:rFonts w:ascii="GHEA Grapalat" w:hAnsi="GHEA Grapalat"/>
          <w:b/>
        </w:rPr>
        <w:t xml:space="preserve"> </w:t>
      </w:r>
      <w:r w:rsidRPr="00244C4C">
        <w:rPr>
          <w:rFonts w:ascii="GHEA Grapalat" w:hAnsi="GHEA Grapalat" w:cs="Sylfaen"/>
          <w:b/>
        </w:rPr>
        <w:t>շամպինիոն</w:t>
      </w:r>
      <w:r w:rsidRPr="00244C4C">
        <w:rPr>
          <w:rFonts w:ascii="GHEA Grapalat" w:hAnsi="GHEA Grapalat"/>
          <w:b/>
        </w:rPr>
        <w:t>:</w:t>
      </w:r>
    </w:p>
    <w:p w:rsidR="00F3536E" w:rsidRPr="00244C4C" w:rsidRDefault="00F3536E" w:rsidP="0028494D">
      <w:pPr>
        <w:rPr>
          <w:rFonts w:ascii="GHEA Grapalat" w:hAnsi="GHEA Grapalat"/>
        </w:rPr>
      </w:pPr>
    </w:p>
    <w:p w:rsidR="00F3536E" w:rsidRPr="00244C4C" w:rsidRDefault="00F3536E" w:rsidP="0028494D">
      <w:pPr>
        <w:pStyle w:val="Heading3"/>
        <w:rPr>
          <w:rFonts w:ascii="GHEA Grapalat" w:hAnsi="GHEA Grapalat"/>
        </w:rPr>
      </w:pPr>
      <w:bookmarkStart w:id="191" w:name="_Toc345447143"/>
      <w:bookmarkStart w:id="192" w:name="_Toc361930989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191"/>
      <w:bookmarkEnd w:id="192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Սիսիանի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տարածաշրջանի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Բռնակոթ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Անգեղակոթ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Գո</w:t>
      </w:r>
      <w:r w:rsidRPr="00244C4C">
        <w:rPr>
          <w:rFonts w:ascii="GHEA Grapalat" w:hAnsi="GHEA Grapalat" w:cs="Sylfaen"/>
          <w:lang w:val="hy-AM"/>
        </w:rPr>
        <w:t>ր</w:t>
      </w:r>
      <w:r w:rsidRPr="00244C4C">
        <w:rPr>
          <w:rFonts w:ascii="GHEA Grapalat" w:hAnsi="GHEA Grapalat" w:cs="Sylfaen"/>
        </w:rPr>
        <w:t>այք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Սառնակունք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համայնքները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հայտնի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շամպինիոն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սնկերի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արտադրությամբ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համայնքներում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մեջ</w:t>
      </w:r>
      <w:r w:rsidRPr="00244C4C">
        <w:rPr>
          <w:rFonts w:ascii="GHEA Grapalat" w:hAnsi="GHEA Grapalat"/>
        </w:rPr>
        <w:t xml:space="preserve"> 40 </w:t>
      </w:r>
      <w:r w:rsidRPr="00244C4C">
        <w:rPr>
          <w:rFonts w:ascii="GHEA Grapalat" w:hAnsi="GHEA Grapalat" w:cs="Sylfaen"/>
        </w:rPr>
        <w:t>օր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բնակչությունը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տարածաշրջանից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հավաքում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օրական</w:t>
      </w:r>
      <w:r w:rsidRPr="00244C4C">
        <w:rPr>
          <w:rFonts w:ascii="GHEA Grapalat" w:hAnsi="GHEA Grapalat"/>
        </w:rPr>
        <w:t xml:space="preserve"> 1.5-2 </w:t>
      </w:r>
      <w:r w:rsidRPr="00244C4C">
        <w:rPr>
          <w:rFonts w:ascii="GHEA Grapalat" w:hAnsi="GHEA Grapalat" w:cs="Sylfaen"/>
        </w:rPr>
        <w:t>տոննա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շամպինիոն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Եթե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տարածաշրջանում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գոյություն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ունենա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մթերման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վերամշակման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կենտրոն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ապա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հավաքված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շամպինիոնի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քանակը</w:t>
      </w:r>
      <w:r w:rsidRPr="00244C4C">
        <w:rPr>
          <w:rFonts w:ascii="GHEA Grapalat" w:hAnsi="GHEA Grapalat"/>
        </w:rPr>
        <w:t xml:space="preserve"> 2-3 </w:t>
      </w:r>
      <w:r w:rsidRPr="00244C4C">
        <w:rPr>
          <w:rFonts w:ascii="GHEA Grapalat" w:hAnsi="GHEA Grapalat" w:cs="Sylfaen"/>
        </w:rPr>
        <w:t>անգամ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լինել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Սեզոնայնությունից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կախվածություն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չունենալու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նպատակով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առաջարկվում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կախասնկի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շամպինիոնի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արտադրություններ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 10 </w:t>
      </w:r>
      <w:r w:rsidRPr="00244C4C">
        <w:rPr>
          <w:rFonts w:ascii="GHEA Grapalat" w:hAnsi="GHEA Grapalat" w:cs="Sylfaen"/>
        </w:rPr>
        <w:t>համայնքներում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28494D">
      <w:pPr>
        <w:pStyle w:val="Heading3"/>
        <w:rPr>
          <w:rFonts w:ascii="GHEA Grapalat" w:hAnsi="GHEA Grapalat"/>
          <w:color w:val="3071C3"/>
        </w:rPr>
      </w:pPr>
      <w:bookmarkStart w:id="193" w:name="_Toc345447144"/>
      <w:bookmarkStart w:id="194" w:name="_Toc361930990"/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bookmarkEnd w:id="193"/>
      <w:bookmarkEnd w:id="194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Սնկի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արտադրությամբ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զբաղվող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աշխարհի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առաջատար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երկրներն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ԱՄՆ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Հոլանդիան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Չինաստանը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Չիլին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Մեքսիկան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Եվրոպայի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առաջատար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երկրներն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Հոլանդիան</w:t>
      </w:r>
      <w:r w:rsidRPr="00244C4C">
        <w:rPr>
          <w:rFonts w:ascii="GHEA Grapalat" w:hAnsi="GHEA Grapalat"/>
        </w:rPr>
        <w:t xml:space="preserve">,  </w:t>
      </w:r>
      <w:r w:rsidRPr="00244C4C">
        <w:rPr>
          <w:rFonts w:ascii="GHEA Grapalat" w:hAnsi="GHEA Grapalat" w:cs="Sylfaen"/>
        </w:rPr>
        <w:t>Ֆրանսիան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Իտալիա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28494D">
      <w:pPr>
        <w:rPr>
          <w:rFonts w:ascii="GHEA Grapalat" w:hAnsi="GHEA Grapalat"/>
        </w:rPr>
      </w:pP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Հայաստանում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սնկի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սպառման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կանոնավոր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շուկա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դեռևս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ձևավորվել</w:t>
      </w:r>
      <w:r w:rsidRPr="00244C4C">
        <w:rPr>
          <w:rFonts w:ascii="GHEA Grapalat" w:hAnsi="GHEA Grapalat"/>
        </w:rPr>
        <w:t xml:space="preserve">: 15-20 </w:t>
      </w:r>
      <w:r w:rsidRPr="00244C4C">
        <w:rPr>
          <w:rFonts w:ascii="GHEA Grapalat" w:hAnsi="GHEA Grapalat" w:cs="Sylfaen"/>
        </w:rPr>
        <w:t>ձեռնարկություններ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զբաղվում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շամպինիոնի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5-8 </w:t>
      </w:r>
      <w:r w:rsidRPr="00244C4C">
        <w:rPr>
          <w:rFonts w:ascii="GHEA Grapalat" w:hAnsi="GHEA Grapalat" w:cs="Sylfaen"/>
        </w:rPr>
        <w:t>կախասնկի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արտադրությամբ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28494D">
      <w:pPr>
        <w:rPr>
          <w:rFonts w:ascii="GHEA Grapalat" w:hAnsi="GHEA Grapalat"/>
        </w:rPr>
      </w:pP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կազմակերպություններից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գտնվում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Կոտայքի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Արմավիրի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Արագածոտնի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մարզերում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Առաջատար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կազմակերպություններից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>`”</w:t>
      </w:r>
      <w:r w:rsidRPr="00244C4C">
        <w:rPr>
          <w:rFonts w:ascii="GHEA Grapalat" w:hAnsi="GHEA Grapalat" w:cs="Sylfaen"/>
        </w:rPr>
        <w:t>Ամէսկո</w:t>
      </w:r>
      <w:r w:rsidRPr="00244C4C">
        <w:rPr>
          <w:rFonts w:ascii="GHEA Grapalat" w:hAnsi="GHEA Grapalat"/>
        </w:rPr>
        <w:t xml:space="preserve">” </w:t>
      </w:r>
      <w:r w:rsidRPr="00244C4C">
        <w:rPr>
          <w:rFonts w:ascii="GHEA Grapalat" w:hAnsi="GHEA Grapalat" w:cs="Sylfaen"/>
        </w:rPr>
        <w:t>ՍՊԸ</w:t>
      </w:r>
      <w:r w:rsidRPr="00244C4C">
        <w:rPr>
          <w:rFonts w:ascii="GHEA Grapalat" w:hAnsi="GHEA Grapalat"/>
        </w:rPr>
        <w:t>, “</w:t>
      </w:r>
      <w:r w:rsidRPr="00244C4C">
        <w:rPr>
          <w:rFonts w:ascii="GHEA Grapalat" w:hAnsi="GHEA Grapalat" w:cs="Sylfaen"/>
        </w:rPr>
        <w:t>Ամստեր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ֆլաուերս</w:t>
      </w:r>
      <w:r w:rsidRPr="00244C4C">
        <w:rPr>
          <w:rFonts w:ascii="GHEA Grapalat" w:hAnsi="GHEA Grapalat"/>
        </w:rPr>
        <w:t>”, “</w:t>
      </w:r>
      <w:r w:rsidRPr="00244C4C">
        <w:rPr>
          <w:rFonts w:ascii="GHEA Grapalat" w:hAnsi="GHEA Grapalat" w:cs="Sylfaen"/>
        </w:rPr>
        <w:t>Բիգա</w:t>
      </w:r>
      <w:r w:rsidRPr="00244C4C">
        <w:rPr>
          <w:rFonts w:ascii="GHEA Grapalat" w:hAnsi="GHEA Grapalat"/>
        </w:rPr>
        <w:t xml:space="preserve">” </w:t>
      </w:r>
      <w:r w:rsidRPr="00244C4C">
        <w:rPr>
          <w:rFonts w:ascii="GHEA Grapalat" w:hAnsi="GHEA Grapalat" w:cs="Sylfaen"/>
        </w:rPr>
        <w:t>հայ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հոլանդական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համատեղ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ձեռնարկությունները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28494D">
      <w:pPr>
        <w:rPr>
          <w:rFonts w:ascii="GHEA Grapalat" w:hAnsi="GHEA Grapalat"/>
        </w:rPr>
      </w:pP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Որոշ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համայնքներում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բնակվող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բնակիչներից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զբաղվում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նրա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մշակությամբ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շատերի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ապրուստի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28494D">
      <w:pPr>
        <w:rPr>
          <w:rFonts w:ascii="GHEA Grapalat" w:hAnsi="GHEA Grapalat"/>
        </w:rPr>
      </w:pP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Շուկայում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թարմ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փաթեթավորված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կախասնկեր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շամպինիոններ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պահածոյացված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շամպինիոններ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Պահածոյացված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կախասնկեր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վաճառվում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28494D">
      <w:pPr>
        <w:rPr>
          <w:rFonts w:ascii="GHEA Grapalat" w:hAnsi="GHEA Grapalat"/>
        </w:rPr>
      </w:pPr>
    </w:p>
    <w:p w:rsidR="00F3536E" w:rsidRPr="00244C4C" w:rsidRDefault="00F3536E" w:rsidP="0028494D">
      <w:pPr>
        <w:rPr>
          <w:rFonts w:ascii="GHEA Grapalat" w:hAnsi="GHEA Grapalat" w:cs="Arial"/>
        </w:rPr>
      </w:pPr>
      <w:r w:rsidRPr="00244C4C">
        <w:rPr>
          <w:rFonts w:ascii="GHEA Grapalat" w:hAnsi="GHEA Grapalat" w:cs="Sylfaen"/>
        </w:rPr>
        <w:t>Պահածոյացված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շամպինիոնները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ապակյա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թիթեղյա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մեջ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“</w:t>
      </w:r>
      <w:r w:rsidRPr="00244C4C">
        <w:rPr>
          <w:rFonts w:ascii="GHEA Grapalat" w:hAnsi="GHEA Grapalat" w:cs="Arial"/>
        </w:rPr>
        <w:t>Lutic</w:t>
      </w:r>
      <w:r w:rsidRPr="00244C4C">
        <w:rPr>
          <w:rFonts w:ascii="GHEA Grapalat" w:hAnsi="GHEA Grapalat"/>
        </w:rPr>
        <w:t xml:space="preserve">”, </w:t>
      </w:r>
      <w:r w:rsidRPr="00244C4C">
        <w:rPr>
          <w:rFonts w:ascii="GHEA Grapalat" w:hAnsi="GHEA Grapalat" w:cs="Sylfaen"/>
        </w:rPr>
        <w:t>՞</w:t>
      </w:r>
      <w:r w:rsidRPr="00244C4C">
        <w:rPr>
          <w:rFonts w:ascii="GHEA Grapalat" w:hAnsi="GHEA Grapalat"/>
        </w:rPr>
        <w:t>Chesswood</w:t>
      </w:r>
      <w:r w:rsidRPr="00244C4C">
        <w:rPr>
          <w:rFonts w:ascii="GHEA Grapalat" w:hAnsi="GHEA Grapalat" w:cs="Sylfaen"/>
        </w:rPr>
        <w:t>՞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“</w:t>
      </w:r>
      <w:r w:rsidRPr="00244C4C">
        <w:rPr>
          <w:rFonts w:ascii="GHEA Grapalat" w:hAnsi="GHEA Grapalat" w:cs="Arial"/>
        </w:rPr>
        <w:t>Copoliva”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ֆիրմայի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ապրանքատեսականին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Հայաստանում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սնկի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պահածոյացում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կատարվում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Պահածոյացված</w:t>
      </w:r>
      <w:r w:rsidRPr="00244C4C">
        <w:rPr>
          <w:rFonts w:ascii="GHEA Grapalat" w:hAnsi="GHEA Grapalat" w:cs="Arial"/>
        </w:rPr>
        <w:t xml:space="preserve"> </w:t>
      </w:r>
      <w:r w:rsidRPr="00244C4C">
        <w:rPr>
          <w:rFonts w:ascii="GHEA Grapalat" w:hAnsi="GHEA Grapalat" w:cs="Sylfaen"/>
        </w:rPr>
        <w:t>սնկի</w:t>
      </w:r>
      <w:r w:rsidRPr="00244C4C">
        <w:rPr>
          <w:rFonts w:ascii="GHEA Grapalat" w:hAnsi="GHEA Grapalat" w:cs="Arial"/>
        </w:rPr>
        <w:t xml:space="preserve"> 1 </w:t>
      </w:r>
      <w:r w:rsidRPr="00244C4C">
        <w:rPr>
          <w:rFonts w:ascii="GHEA Grapalat" w:hAnsi="GHEA Grapalat" w:cs="Sylfaen"/>
        </w:rPr>
        <w:t>կգ</w:t>
      </w:r>
      <w:r w:rsidRPr="00244C4C">
        <w:rPr>
          <w:rFonts w:ascii="GHEA Grapalat" w:hAnsi="GHEA Grapalat" w:cs="Arial"/>
        </w:rPr>
        <w:t xml:space="preserve"> </w:t>
      </w:r>
      <w:r w:rsidRPr="00244C4C">
        <w:rPr>
          <w:rFonts w:ascii="GHEA Grapalat" w:hAnsi="GHEA Grapalat" w:cs="Sylfaen"/>
        </w:rPr>
        <w:t>մեծածախ</w:t>
      </w:r>
      <w:r w:rsidRPr="00244C4C">
        <w:rPr>
          <w:rFonts w:ascii="GHEA Grapalat" w:hAnsi="GHEA Grapalat" w:cs="Arial"/>
        </w:rPr>
        <w:t xml:space="preserve"> </w:t>
      </w:r>
      <w:r w:rsidRPr="00244C4C">
        <w:rPr>
          <w:rFonts w:ascii="GHEA Grapalat" w:hAnsi="GHEA Grapalat" w:cs="Sylfaen"/>
        </w:rPr>
        <w:t>գինը</w:t>
      </w:r>
      <w:r w:rsidRPr="00244C4C">
        <w:rPr>
          <w:rFonts w:ascii="GHEA Grapalat" w:hAnsi="GHEA Grapalat" w:cs="Arial"/>
        </w:rPr>
        <w:t xml:space="preserve"> </w:t>
      </w:r>
      <w:r w:rsidRPr="00244C4C">
        <w:rPr>
          <w:rFonts w:ascii="GHEA Grapalat" w:hAnsi="GHEA Grapalat" w:cs="Sylfaen"/>
        </w:rPr>
        <w:t>կազմում</w:t>
      </w:r>
      <w:r w:rsidRPr="00244C4C">
        <w:rPr>
          <w:rFonts w:ascii="GHEA Grapalat" w:hAnsi="GHEA Grapalat" w:cs="Arial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Arial"/>
        </w:rPr>
        <w:t xml:space="preserve"> </w:t>
      </w:r>
      <w:r w:rsidRPr="00244C4C">
        <w:rPr>
          <w:rFonts w:ascii="GHEA Grapalat" w:hAnsi="GHEA Grapalat" w:cs="Sylfaen"/>
        </w:rPr>
        <w:t>մոտ</w:t>
      </w:r>
      <w:r w:rsidRPr="00244C4C">
        <w:rPr>
          <w:rFonts w:ascii="GHEA Grapalat" w:hAnsi="GHEA Grapalat" w:cs="Arial"/>
        </w:rPr>
        <w:t xml:space="preserve"> 600-800 </w:t>
      </w:r>
      <w:r w:rsidRPr="00244C4C">
        <w:rPr>
          <w:rFonts w:ascii="GHEA Grapalat" w:hAnsi="GHEA Grapalat" w:cs="Sylfaen"/>
        </w:rPr>
        <w:t>դրամ</w:t>
      </w:r>
      <w:r w:rsidRPr="00244C4C">
        <w:rPr>
          <w:rFonts w:ascii="GHEA Grapalat" w:hAnsi="GHEA Grapalat" w:cs="Arial"/>
        </w:rPr>
        <w:t xml:space="preserve"> </w:t>
      </w:r>
      <w:r w:rsidRPr="00244C4C">
        <w:rPr>
          <w:rFonts w:ascii="GHEA Grapalat" w:hAnsi="GHEA Grapalat" w:cs="Sylfaen"/>
        </w:rPr>
        <w:t>թիթեղյա</w:t>
      </w:r>
      <w:r w:rsidRPr="00244C4C">
        <w:rPr>
          <w:rFonts w:ascii="GHEA Grapalat" w:hAnsi="GHEA Grapalat" w:cs="Arial"/>
        </w:rPr>
        <w:t xml:space="preserve"> </w:t>
      </w:r>
      <w:r w:rsidRPr="00244C4C">
        <w:rPr>
          <w:rFonts w:ascii="GHEA Grapalat" w:hAnsi="GHEA Grapalat" w:cs="Sylfaen"/>
        </w:rPr>
        <w:t>տարայի</w:t>
      </w:r>
      <w:r w:rsidRPr="00244C4C">
        <w:rPr>
          <w:rFonts w:ascii="GHEA Grapalat" w:hAnsi="GHEA Grapalat" w:cs="Arial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 w:cs="Arial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 w:cs="Arial"/>
        </w:rPr>
        <w:t xml:space="preserve"> 1200-2000 </w:t>
      </w:r>
      <w:r w:rsidRPr="00244C4C">
        <w:rPr>
          <w:rFonts w:ascii="GHEA Grapalat" w:hAnsi="GHEA Grapalat" w:cs="Sylfaen"/>
        </w:rPr>
        <w:t>դրամ</w:t>
      </w:r>
      <w:r w:rsidRPr="00244C4C">
        <w:rPr>
          <w:rFonts w:ascii="GHEA Grapalat" w:hAnsi="GHEA Grapalat" w:cs="Arial"/>
        </w:rPr>
        <w:t xml:space="preserve"> </w:t>
      </w:r>
      <w:r w:rsidRPr="00244C4C">
        <w:rPr>
          <w:rFonts w:ascii="GHEA Grapalat" w:hAnsi="GHEA Grapalat" w:cs="Sylfaen"/>
        </w:rPr>
        <w:t>ապակյա</w:t>
      </w:r>
      <w:r w:rsidRPr="00244C4C">
        <w:rPr>
          <w:rFonts w:ascii="GHEA Grapalat" w:hAnsi="GHEA Grapalat" w:cs="Arial"/>
        </w:rPr>
        <w:t xml:space="preserve"> </w:t>
      </w:r>
      <w:r w:rsidRPr="00244C4C">
        <w:rPr>
          <w:rFonts w:ascii="GHEA Grapalat" w:hAnsi="GHEA Grapalat" w:cs="Sylfaen"/>
        </w:rPr>
        <w:t>տարաների</w:t>
      </w:r>
      <w:r w:rsidRPr="00244C4C">
        <w:rPr>
          <w:rFonts w:ascii="GHEA Grapalat" w:hAnsi="GHEA Grapalat" w:cs="Arial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 w:cs="Arial"/>
        </w:rPr>
        <w:t xml:space="preserve">: </w:t>
      </w:r>
    </w:p>
    <w:p w:rsidR="00F3536E" w:rsidRPr="00244C4C" w:rsidRDefault="00F3536E" w:rsidP="0028494D">
      <w:pPr>
        <w:rPr>
          <w:rFonts w:ascii="GHEA Grapalat" w:hAnsi="GHEA Grapalat"/>
        </w:rPr>
      </w:pP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Թարմ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սնկի</w:t>
      </w:r>
      <w:r w:rsidRPr="00244C4C">
        <w:rPr>
          <w:rFonts w:ascii="GHEA Grapalat" w:hAnsi="GHEA Grapalat"/>
        </w:rPr>
        <w:t xml:space="preserve"> 1 </w:t>
      </w:r>
      <w:r w:rsidRPr="00244C4C">
        <w:rPr>
          <w:rFonts w:ascii="GHEA Grapalat" w:hAnsi="GHEA Grapalat" w:cs="Sylfaen"/>
        </w:rPr>
        <w:t>կգ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մեծածախ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հետևյալն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>`</w:t>
      </w:r>
    </w:p>
    <w:p w:rsidR="00F3536E" w:rsidRPr="00244C4C" w:rsidRDefault="00F3536E" w:rsidP="0028494D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աճեցված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շամպինիոններ</w:t>
      </w:r>
      <w:r w:rsidRPr="00244C4C">
        <w:rPr>
          <w:rFonts w:ascii="GHEA Grapalat" w:hAnsi="GHEA Grapalat"/>
        </w:rPr>
        <w:t xml:space="preserve">- 1200-1500 </w:t>
      </w:r>
      <w:r w:rsidRPr="00244C4C">
        <w:rPr>
          <w:rFonts w:ascii="GHEA Grapalat" w:hAnsi="GHEA Grapalat" w:cs="Sylfaen"/>
        </w:rPr>
        <w:t>դրամ</w:t>
      </w:r>
    </w:p>
    <w:p w:rsidR="00F3536E" w:rsidRPr="00244C4C" w:rsidRDefault="00F3536E" w:rsidP="0028494D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կախասնկեր</w:t>
      </w:r>
      <w:r w:rsidRPr="00244C4C">
        <w:rPr>
          <w:rFonts w:ascii="GHEA Grapalat" w:hAnsi="GHEA Grapalat"/>
        </w:rPr>
        <w:t xml:space="preserve">- 800 </w:t>
      </w:r>
      <w:r w:rsidRPr="00244C4C">
        <w:rPr>
          <w:rFonts w:ascii="GHEA Grapalat" w:hAnsi="GHEA Grapalat" w:cs="Sylfaen"/>
        </w:rPr>
        <w:t>դրամ</w:t>
      </w:r>
    </w:p>
    <w:p w:rsidR="00F3536E" w:rsidRPr="00244C4C" w:rsidRDefault="00F3536E" w:rsidP="008D6D8B">
      <w:pPr>
        <w:spacing w:line="240" w:lineRule="auto"/>
        <w:rPr>
          <w:rFonts w:ascii="GHEA Grapalat" w:hAnsi="GHEA Grapalat" w:cs="Arial"/>
          <w:szCs w:val="24"/>
        </w:rPr>
      </w:pP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Սնկերի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սառեցումով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չորացումով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Հայաստանում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զբաղվում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Շուկայում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նույնպես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ասել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ապրանքատեսականի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առաջարկվում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Ռուսական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շուկայում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չորացված</w:t>
      </w:r>
      <w:r w:rsidRPr="00244C4C">
        <w:rPr>
          <w:rFonts w:ascii="GHEA Grapalat" w:hAnsi="GHEA Grapalat"/>
        </w:rPr>
        <w:t xml:space="preserve"> 1 </w:t>
      </w:r>
      <w:r w:rsidRPr="00244C4C">
        <w:rPr>
          <w:rFonts w:ascii="GHEA Grapalat" w:hAnsi="GHEA Grapalat" w:cs="Sylfaen"/>
        </w:rPr>
        <w:t>կգ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սունկն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արժի</w:t>
      </w:r>
      <w:r w:rsidRPr="00244C4C">
        <w:rPr>
          <w:rFonts w:ascii="GHEA Grapalat" w:hAnsi="GHEA Grapalat"/>
        </w:rPr>
        <w:t xml:space="preserve"> 4000-5000 </w:t>
      </w:r>
      <w:r w:rsidRPr="00244C4C">
        <w:rPr>
          <w:rFonts w:ascii="GHEA Grapalat" w:hAnsi="GHEA Grapalat" w:cs="Sylfaen"/>
        </w:rPr>
        <w:t>դրամ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28494D">
      <w:pPr>
        <w:rPr>
          <w:rFonts w:ascii="GHEA Grapalat" w:hAnsi="GHEA Grapalat"/>
        </w:rPr>
      </w:pP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Հայկական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շուկայում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երկու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թարմ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սունկ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աճեցված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հավաքված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Աճեցված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սունկը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հանրախանութներում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իսկ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հավաքված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սունկը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ճամփեզրերին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շուկաներում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չունենալով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անվտանգության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որևէ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երաշխիք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28494D">
      <w:pPr>
        <w:pStyle w:val="Heading3"/>
        <w:rPr>
          <w:rFonts w:ascii="GHEA Grapalat" w:hAnsi="GHEA Grapalat"/>
          <w:color w:val="3071C3"/>
        </w:rPr>
      </w:pPr>
      <w:bookmarkStart w:id="195" w:name="_Toc345447145"/>
      <w:bookmarkStart w:id="196" w:name="_Toc361930991"/>
      <w:r w:rsidRPr="00244C4C">
        <w:rPr>
          <w:rFonts w:ascii="GHEA Grapalat" w:hAnsi="GHEA Grapalat" w:cs="Sylfaen"/>
          <w:lang w:val="hy-AM"/>
        </w:rPr>
        <w:t>Ներդրումներ</w:t>
      </w:r>
      <w:bookmarkEnd w:id="195"/>
      <w:bookmarkEnd w:id="196"/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կիրականացվի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պետության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մասնավոր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ֆինանսական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կազմակերպության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համագործակցության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շնորհիվ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Ներդրումների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մասնաբաժինները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գումարների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տեսակների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ներկայացված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ստորև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աղյուսակում՝</w:t>
      </w:r>
    </w:p>
    <w:p w:rsidR="00F3536E" w:rsidRPr="00244C4C" w:rsidRDefault="00F3536E" w:rsidP="0028494D">
      <w:pPr>
        <w:rPr>
          <w:rFonts w:ascii="GHEA Grapalat" w:hAnsi="GHEA Grapalat"/>
          <w:sz w:val="8"/>
        </w:rPr>
      </w:pPr>
    </w:p>
    <w:tbl>
      <w:tblPr>
        <w:tblW w:w="5000" w:type="pct"/>
        <w:jc w:val="center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1937"/>
        <w:gridCol w:w="1872"/>
        <w:gridCol w:w="1830"/>
        <w:gridCol w:w="1855"/>
        <w:gridCol w:w="1920"/>
      </w:tblGrid>
      <w:tr w:rsidR="00F3536E" w:rsidRPr="00244C4C" w:rsidTr="0028494D">
        <w:trPr>
          <w:trHeight w:val="315"/>
          <w:jc w:val="center"/>
        </w:trPr>
        <w:tc>
          <w:tcPr>
            <w:tcW w:w="5000" w:type="pct"/>
            <w:gridSpan w:val="5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Ներդրումների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բաշխվածք</w:t>
            </w:r>
          </w:p>
        </w:tc>
      </w:tr>
      <w:tr w:rsidR="00F3536E" w:rsidRPr="00244C4C" w:rsidTr="0028494D">
        <w:trPr>
          <w:trHeight w:val="300"/>
          <w:jc w:val="center"/>
        </w:trPr>
        <w:tc>
          <w:tcPr>
            <w:tcW w:w="1039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Մարզ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համայնք</w:t>
            </w:r>
          </w:p>
        </w:tc>
        <w:tc>
          <w:tcPr>
            <w:tcW w:w="1009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Ներդրող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Վարկ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28494D">
        <w:trPr>
          <w:trHeight w:val="300"/>
          <w:jc w:val="center"/>
        </w:trPr>
        <w:tc>
          <w:tcPr>
            <w:tcW w:w="1039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5%</w:t>
            </w:r>
          </w:p>
        </w:tc>
        <w:tc>
          <w:tcPr>
            <w:tcW w:w="1009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35%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60%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100%</w:t>
            </w:r>
          </w:p>
        </w:tc>
      </w:tr>
      <w:tr w:rsidR="00F3536E" w:rsidRPr="00244C4C" w:rsidTr="0028494D">
        <w:trPr>
          <w:trHeight w:val="300"/>
          <w:jc w:val="center"/>
        </w:trPr>
        <w:tc>
          <w:tcPr>
            <w:tcW w:w="1039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Ֆինանսական</w:t>
            </w:r>
          </w:p>
        </w:tc>
        <w:tc>
          <w:tcPr>
            <w:tcW w:w="1009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Բնաիրային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28494D">
        <w:trPr>
          <w:trHeight w:val="300"/>
          <w:jc w:val="center"/>
        </w:trPr>
        <w:tc>
          <w:tcPr>
            <w:tcW w:w="1039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10%</w:t>
            </w:r>
          </w:p>
        </w:tc>
        <w:tc>
          <w:tcPr>
            <w:tcW w:w="1009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90%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28494D">
        <w:trPr>
          <w:trHeight w:val="300"/>
          <w:jc w:val="center"/>
        </w:trPr>
        <w:tc>
          <w:tcPr>
            <w:tcW w:w="1039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273,178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009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2,458,602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19,122,460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32,781,360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54,635,600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</w:tbl>
    <w:p w:rsidR="00F3536E" w:rsidRPr="00244C4C" w:rsidRDefault="00F3536E" w:rsidP="0028494D">
      <w:pPr>
        <w:pStyle w:val="Heading3"/>
        <w:rPr>
          <w:rFonts w:ascii="GHEA Grapalat" w:hAnsi="GHEA Grapalat"/>
        </w:rPr>
      </w:pPr>
      <w:bookmarkStart w:id="197" w:name="_Toc345447146"/>
      <w:bookmarkStart w:id="198" w:name="_Toc361930992"/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կառավարում</w:t>
      </w:r>
      <w:bookmarkEnd w:id="197"/>
      <w:bookmarkEnd w:id="198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կգործի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որպես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</w:t>
      </w:r>
      <w:r w:rsidRPr="00244C4C">
        <w:rPr>
          <w:rFonts w:ascii="GHEA Grapalat" w:hAnsi="GHEA Grapalat" w:cs="Sylfaen"/>
          <w:lang w:val="hy-AM"/>
        </w:rPr>
        <w:t>ասնավոր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սեփականություն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կկառավարի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տնօրենը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Կառավարման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տիրապետել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սնկի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պահածոյացման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տեխնոլոգիաներին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Տեղական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միջազգային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կազմակերպությունները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աջակցել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արտադրանքի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իրացմանը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28494D">
      <w:pPr>
        <w:rPr>
          <w:rFonts w:ascii="GHEA Grapalat" w:hAnsi="GHEA Grapalat"/>
        </w:rPr>
      </w:pPr>
    </w:p>
    <w:p w:rsidR="00F3536E" w:rsidRPr="00244C4C" w:rsidRDefault="00F3536E" w:rsidP="0028494D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Աշխատանքների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հարկավոր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վարձել</w:t>
      </w:r>
      <w:r w:rsidRPr="00244C4C">
        <w:rPr>
          <w:rFonts w:ascii="GHEA Grapalat" w:hAnsi="GHEA Grapalat"/>
        </w:rPr>
        <w:t xml:space="preserve"> 33 </w:t>
      </w:r>
      <w:r w:rsidRPr="00244C4C">
        <w:rPr>
          <w:rFonts w:ascii="GHEA Grapalat" w:hAnsi="GHEA Grapalat" w:cs="Sylfaen"/>
        </w:rPr>
        <w:t>անձից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աշխատակիցներ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Ընդհանուր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աշխատավարձային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ֆոնդը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ամսական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կկազմի</w:t>
      </w:r>
      <w:r w:rsidRPr="00244C4C">
        <w:rPr>
          <w:rFonts w:ascii="GHEA Grapalat" w:hAnsi="GHEA Grapalat"/>
        </w:rPr>
        <w:t xml:space="preserve"> 5,460,000 </w:t>
      </w:r>
      <w:r w:rsidRPr="00244C4C">
        <w:rPr>
          <w:rFonts w:ascii="GHEA Grapalat" w:hAnsi="GHEA Grapalat" w:cs="Sylfaen"/>
        </w:rPr>
        <w:t>դր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Հիմնական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աշխատողների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աշխատավարձը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ներկայացված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>`</w:t>
      </w:r>
    </w:p>
    <w:p w:rsidR="00F3536E" w:rsidRPr="00244C4C" w:rsidRDefault="00F3536E" w:rsidP="0028494D">
      <w:pPr>
        <w:rPr>
          <w:rFonts w:ascii="GHEA Grapalat" w:hAnsi="GHEA Grapalat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353"/>
        <w:gridCol w:w="1589"/>
        <w:gridCol w:w="2010"/>
        <w:gridCol w:w="2542"/>
      </w:tblGrid>
      <w:tr w:rsidR="00F3536E" w:rsidRPr="00244C4C" w:rsidTr="0028494D">
        <w:trPr>
          <w:trHeight w:val="555"/>
        </w:trPr>
        <w:tc>
          <w:tcPr>
            <w:tcW w:w="177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28494D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Աշխատավարձի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հաշվարկ</w:t>
            </w:r>
          </w:p>
        </w:tc>
        <w:tc>
          <w:tcPr>
            <w:tcW w:w="821" w:type="pct"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Թվաքանակ</w:t>
            </w:r>
          </w:p>
        </w:tc>
        <w:tc>
          <w:tcPr>
            <w:tcW w:w="1064" w:type="pct"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Կեղտոտ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1345" w:type="pct"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28494D">
        <w:trPr>
          <w:trHeight w:val="600"/>
        </w:trPr>
        <w:tc>
          <w:tcPr>
            <w:tcW w:w="1771" w:type="pct"/>
            <w:vAlign w:val="center"/>
          </w:tcPr>
          <w:p w:rsidR="00F3536E" w:rsidRPr="00244C4C" w:rsidRDefault="00F3536E" w:rsidP="0028494D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Ղեկավար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21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</w:t>
            </w:r>
          </w:p>
        </w:tc>
        <w:tc>
          <w:tcPr>
            <w:tcW w:w="106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400,000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345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1,200,000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28494D">
        <w:trPr>
          <w:trHeight w:val="300"/>
        </w:trPr>
        <w:tc>
          <w:tcPr>
            <w:tcW w:w="1771" w:type="pct"/>
            <w:vAlign w:val="center"/>
          </w:tcPr>
          <w:p w:rsidR="00F3536E" w:rsidRPr="00244C4C" w:rsidRDefault="00F3536E" w:rsidP="0028494D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Ծառայողներ</w:t>
            </w:r>
          </w:p>
        </w:tc>
        <w:tc>
          <w:tcPr>
            <w:tcW w:w="821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7</w:t>
            </w:r>
          </w:p>
        </w:tc>
        <w:tc>
          <w:tcPr>
            <w:tcW w:w="106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160,000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345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1,120,000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28494D">
        <w:trPr>
          <w:trHeight w:val="300"/>
        </w:trPr>
        <w:tc>
          <w:tcPr>
            <w:tcW w:w="1771" w:type="pct"/>
            <w:vAlign w:val="center"/>
          </w:tcPr>
          <w:p w:rsidR="00F3536E" w:rsidRPr="00244C4C" w:rsidRDefault="00F3536E" w:rsidP="0028494D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Բանվորներ</w:t>
            </w:r>
          </w:p>
        </w:tc>
        <w:tc>
          <w:tcPr>
            <w:tcW w:w="821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</w:t>
            </w:r>
          </w:p>
        </w:tc>
        <w:tc>
          <w:tcPr>
            <w:tcW w:w="106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140,000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345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2,100,000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28494D">
        <w:trPr>
          <w:trHeight w:val="900"/>
        </w:trPr>
        <w:tc>
          <w:tcPr>
            <w:tcW w:w="1771" w:type="pct"/>
            <w:vAlign w:val="center"/>
          </w:tcPr>
          <w:p w:rsidR="00F3536E" w:rsidRPr="00244C4C" w:rsidRDefault="00F3536E" w:rsidP="0028494D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Սպասարկող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տեխնիկական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21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</w:t>
            </w:r>
          </w:p>
        </w:tc>
        <w:tc>
          <w:tcPr>
            <w:tcW w:w="106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130,000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345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1,040,000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28494D">
        <w:trPr>
          <w:trHeight w:val="600"/>
        </w:trPr>
        <w:tc>
          <w:tcPr>
            <w:tcW w:w="1771" w:type="pct"/>
            <w:noWrap/>
            <w:vAlign w:val="center"/>
          </w:tcPr>
          <w:p w:rsidR="00F3536E" w:rsidRPr="00244C4C" w:rsidRDefault="00F3536E" w:rsidP="0028494D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  <w:tc>
          <w:tcPr>
            <w:tcW w:w="821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33</w:t>
            </w:r>
          </w:p>
        </w:tc>
        <w:tc>
          <w:tcPr>
            <w:tcW w:w="1064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345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5,460,000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</w:tbl>
    <w:p w:rsidR="00F3536E" w:rsidRPr="00244C4C" w:rsidRDefault="00F3536E" w:rsidP="008D6D8B">
      <w:pPr>
        <w:spacing w:line="240" w:lineRule="auto"/>
        <w:rPr>
          <w:rFonts w:ascii="GHEA Grapalat" w:hAnsi="GHEA Grapalat" w:cs="Arial"/>
          <w:color w:val="5A5A5A"/>
          <w:szCs w:val="24"/>
        </w:rPr>
      </w:pP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Անհրաժե</w:t>
      </w:r>
      <w:r w:rsidRPr="00244C4C">
        <w:rPr>
          <w:rFonts w:ascii="GHEA Grapalat" w:hAnsi="GHEA Grapalat" w:cs="Sylfaen"/>
          <w:lang w:val="ru-RU"/>
        </w:rPr>
        <w:t>շ</w:t>
      </w:r>
      <w:r w:rsidRPr="00244C4C">
        <w:rPr>
          <w:rFonts w:ascii="GHEA Grapalat" w:hAnsi="GHEA Grapalat" w:cs="Sylfaen"/>
        </w:rPr>
        <w:t>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խառնաղբ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ծղոտ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ապակյա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տարաներ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փաթեթավորման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մշակման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աշխատանքներն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նյութեր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Ընդհանուր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առմամբ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բերել</w:t>
      </w:r>
      <w:r w:rsidRPr="00244C4C">
        <w:rPr>
          <w:rFonts w:ascii="GHEA Grapalat" w:hAnsi="GHEA Grapalat"/>
        </w:rPr>
        <w:t xml:space="preserve"> 9,140,000 </w:t>
      </w:r>
      <w:r w:rsidRPr="00244C4C">
        <w:rPr>
          <w:rFonts w:ascii="GHEA Grapalat" w:hAnsi="GHEA Grapalat" w:cs="Sylfaen"/>
        </w:rPr>
        <w:t>դր</w:t>
      </w:r>
      <w:r w:rsidRPr="00244C4C">
        <w:rPr>
          <w:rFonts w:ascii="GHEA Grapalat" w:hAnsi="GHEA Grapalat"/>
        </w:rPr>
        <w:t xml:space="preserve">. </w:t>
      </w:r>
      <w:r w:rsidRPr="00244C4C">
        <w:rPr>
          <w:rFonts w:ascii="GHEA Grapalat" w:hAnsi="GHEA Grapalat" w:cs="Sylfaen"/>
        </w:rPr>
        <w:t>գումարի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հումք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նյութեր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Արտադրական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պրոցեսը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կազմակերպելու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կառուցել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վերամշակման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փաթեթավորման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տարածք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28494D">
      <w:pPr>
        <w:pStyle w:val="Heading3"/>
        <w:rPr>
          <w:rFonts w:ascii="GHEA Grapalat" w:hAnsi="GHEA Grapalat"/>
          <w:color w:val="3071C3"/>
        </w:rPr>
      </w:pPr>
      <w:bookmarkStart w:id="199" w:name="_Toc345447147"/>
      <w:bookmarkStart w:id="200" w:name="_Toc361930993"/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bookmarkEnd w:id="199"/>
      <w:bookmarkEnd w:id="200"/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համահունչ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2010-2013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թվականների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սոցիալ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առաջարկում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>`</w:t>
      </w:r>
    </w:p>
    <w:p w:rsidR="00F3536E" w:rsidRPr="00244C4C" w:rsidRDefault="00F3536E" w:rsidP="0028494D">
      <w:pPr>
        <w:rPr>
          <w:rFonts w:ascii="GHEA Grapalat" w:hAnsi="GHEA Grapalat"/>
        </w:rPr>
      </w:pP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1) </w:t>
      </w:r>
      <w:r w:rsidRPr="00244C4C">
        <w:rPr>
          <w:rFonts w:ascii="GHEA Grapalat" w:hAnsi="GHEA Grapalat" w:cs="Sylfaen"/>
        </w:rPr>
        <w:t>գյուղական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համայնքներում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հիմնադրել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գյուղատնտեսական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վերամշակման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կետեր</w:t>
      </w: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2) </w:t>
      </w:r>
      <w:r w:rsidRPr="00244C4C">
        <w:rPr>
          <w:rFonts w:ascii="GHEA Grapalat" w:hAnsi="GHEA Grapalat" w:cs="Sylfaen"/>
        </w:rPr>
        <w:t>արդյունավետության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բարձրացում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մթերքների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ապրանքայնության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մակարդակի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բարձրացում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հատկապես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դրանց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վերամշակումից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արտադրատեսակների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արտահանման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ծավալների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ավելացում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հետևողական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արդյունավետ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կերպով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օգտագործել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մարդկային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ռեսուրսները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ինտենսիվ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կիրառման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ոռոգելի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ցանքերի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ընդարձակման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անմշակ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ցանքաշրջանառության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մեջ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ներառելու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միջոցով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8D6D8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28494D">
      <w:pPr>
        <w:pStyle w:val="Heading4"/>
        <w:rPr>
          <w:rFonts w:ascii="GHEA Grapalat" w:hAnsi="GHEA Grapalat"/>
          <w:color w:val="3071C3"/>
          <w:lang w:val="ru-RU"/>
        </w:rPr>
      </w:pP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</w:t>
      </w: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Ներդրումների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կառուցվածքը</w:t>
      </w:r>
    </w:p>
    <w:p w:rsidR="00F3536E" w:rsidRPr="00244C4C" w:rsidRDefault="00F3536E" w:rsidP="008D6D8B">
      <w:pPr>
        <w:spacing w:line="240" w:lineRule="auto"/>
        <w:rPr>
          <w:rFonts w:ascii="GHEA Grapalat" w:hAnsi="GHEA Grapalat"/>
          <w:color w:val="5A5A5A"/>
          <w:szCs w:val="24"/>
          <w:lang w:val="hy-AM"/>
        </w:rPr>
      </w:pPr>
    </w:p>
    <w:p w:rsidR="00F3536E" w:rsidRPr="00244C4C" w:rsidRDefault="00F3536E" w:rsidP="008D6D8B">
      <w:pPr>
        <w:spacing w:line="240" w:lineRule="auto"/>
        <w:rPr>
          <w:rFonts w:ascii="GHEA Grapalat" w:hAnsi="GHEA Grapalat"/>
          <w:color w:val="5A5A5A"/>
          <w:szCs w:val="24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867"/>
        <w:gridCol w:w="4627"/>
      </w:tblGrid>
      <w:tr w:rsidR="00F3536E" w:rsidRPr="00244C4C" w:rsidTr="0028494D">
        <w:trPr>
          <w:trHeight w:val="555"/>
        </w:trPr>
        <w:tc>
          <w:tcPr>
            <w:tcW w:w="256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Սկզբնական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ներդրումներ</w:t>
            </w:r>
          </w:p>
        </w:tc>
        <w:tc>
          <w:tcPr>
            <w:tcW w:w="2437" w:type="pct"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Գումար</w:t>
            </w:r>
          </w:p>
        </w:tc>
      </w:tr>
      <w:tr w:rsidR="00F3536E" w:rsidRPr="00244C4C" w:rsidTr="0028494D">
        <w:trPr>
          <w:trHeight w:val="600"/>
        </w:trPr>
        <w:tc>
          <w:tcPr>
            <w:tcW w:w="2563" w:type="pct"/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Հող</w:t>
            </w:r>
          </w:p>
        </w:tc>
        <w:tc>
          <w:tcPr>
            <w:tcW w:w="2437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400,000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28494D">
        <w:trPr>
          <w:trHeight w:val="300"/>
        </w:trPr>
        <w:tc>
          <w:tcPr>
            <w:tcW w:w="2563" w:type="pct"/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Շենք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շինություն</w:t>
            </w:r>
          </w:p>
        </w:tc>
        <w:tc>
          <w:tcPr>
            <w:tcW w:w="2437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12,739,100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28494D">
        <w:trPr>
          <w:trHeight w:val="300"/>
        </w:trPr>
        <w:tc>
          <w:tcPr>
            <w:tcW w:w="2563" w:type="pct"/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Սարքավորումներ</w:t>
            </w:r>
          </w:p>
        </w:tc>
        <w:tc>
          <w:tcPr>
            <w:tcW w:w="2437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27,065,500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28494D">
        <w:trPr>
          <w:trHeight w:val="377"/>
        </w:trPr>
        <w:tc>
          <w:tcPr>
            <w:tcW w:w="2563" w:type="pct"/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Տրանսպորտային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միջոցներ</w:t>
            </w:r>
          </w:p>
        </w:tc>
        <w:tc>
          <w:tcPr>
            <w:tcW w:w="2437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5,291,000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28494D">
        <w:trPr>
          <w:trHeight w:val="431"/>
        </w:trPr>
        <w:tc>
          <w:tcPr>
            <w:tcW w:w="2563" w:type="pct"/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Պաշարների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ձեռք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բերում</w:t>
            </w:r>
          </w:p>
        </w:tc>
        <w:tc>
          <w:tcPr>
            <w:tcW w:w="2437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8,140,000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28494D">
        <w:trPr>
          <w:trHeight w:val="315"/>
        </w:trPr>
        <w:tc>
          <w:tcPr>
            <w:tcW w:w="2563" w:type="pct"/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  <w:tc>
          <w:tcPr>
            <w:tcW w:w="2437" w:type="pct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53,635,600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</w:tbl>
    <w:p w:rsidR="00F3536E" w:rsidRPr="00244C4C" w:rsidRDefault="00F3536E" w:rsidP="008D6D8B">
      <w:pPr>
        <w:spacing w:line="240" w:lineRule="auto"/>
        <w:rPr>
          <w:rFonts w:ascii="GHEA Grapalat" w:hAnsi="GHEA Grapalat"/>
          <w:color w:val="5A5A5A"/>
          <w:szCs w:val="24"/>
        </w:rPr>
      </w:pP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սարքավորումներ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լվացման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պահածոյացման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փաթեթավորման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աշխատանքներն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նպատակով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վաճառքն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:  </w:t>
      </w:r>
    </w:p>
    <w:p w:rsidR="00F3536E" w:rsidRPr="00244C4C" w:rsidRDefault="00F3536E" w:rsidP="008D6D8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28494D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Եկամուտ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</w:t>
      </w:r>
    </w:p>
    <w:p w:rsidR="00F3536E" w:rsidRPr="00244C4C" w:rsidRDefault="00F3536E" w:rsidP="0028494D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եկամուտները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թարմ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շամպինիոնի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կախասնկի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պահածոյացված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շամպինիոնի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վաճառքից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Նյութական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ներառում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արտադրանքի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ստեղծման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փոփոխուն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Ամորտիզացիոն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հատկացումները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հաշվապահական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ստանդարտների՝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20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շինությունների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1-5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: 2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ընթացքում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շահույթ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ապահովի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հետագայում</w:t>
      </w:r>
      <w:r w:rsidRPr="00244C4C">
        <w:rPr>
          <w:rFonts w:ascii="GHEA Grapalat" w:hAnsi="GHEA Grapalat"/>
        </w:rPr>
        <w:t xml:space="preserve"> 3 </w:t>
      </w:r>
      <w:r w:rsidRPr="00244C4C">
        <w:rPr>
          <w:rFonts w:ascii="GHEA Grapalat" w:hAnsi="GHEA Grapalat" w:cs="Sylfaen"/>
        </w:rPr>
        <w:t>տարվանից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հետո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կդառնա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շահութաբեր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8D6D8B">
      <w:pPr>
        <w:spacing w:line="240" w:lineRule="auto"/>
        <w:rPr>
          <w:rFonts w:ascii="GHEA Grapalat" w:hAnsi="GHEA Grapalat"/>
          <w:szCs w:val="24"/>
        </w:rPr>
        <w:sectPr w:rsidR="00F3536E" w:rsidRPr="00244C4C">
          <w:headerReference w:type="default" r:id="rId78"/>
          <w:pgSz w:w="11907" w:h="16840"/>
          <w:pgMar w:top="1138" w:right="850" w:bottom="1138" w:left="1699" w:header="562" w:footer="562" w:gutter="0"/>
          <w:cols w:space="720"/>
          <w:rtlGutter/>
        </w:sect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1861"/>
        <w:gridCol w:w="1274"/>
        <w:gridCol w:w="1273"/>
        <w:gridCol w:w="1273"/>
        <w:gridCol w:w="1273"/>
        <w:gridCol w:w="1273"/>
        <w:gridCol w:w="1273"/>
        <w:gridCol w:w="1273"/>
        <w:gridCol w:w="1273"/>
        <w:gridCol w:w="1273"/>
        <w:gridCol w:w="1273"/>
      </w:tblGrid>
      <w:tr w:rsidR="00F3536E" w:rsidRPr="00244C4C" w:rsidTr="0028494D">
        <w:trPr>
          <w:trHeight w:val="300"/>
        </w:trPr>
        <w:tc>
          <w:tcPr>
            <w:tcW w:w="636" w:type="pct"/>
            <w:shd w:val="clear" w:color="auto" w:fill="D8D8D8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Arian AMU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4"/>
              </w:rPr>
            </w:pPr>
            <w:r w:rsidRPr="00244C4C">
              <w:rPr>
                <w:rFonts w:ascii="GHEA Grapalat" w:hAnsi="GHEA Grapalat" w:cs="Sylfaen"/>
                <w:color w:val="000000"/>
                <w:sz w:val="18"/>
                <w:szCs w:val="24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4"/>
              </w:rPr>
              <w:t>1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4"/>
              </w:rPr>
            </w:pPr>
            <w:r w:rsidRPr="00244C4C">
              <w:rPr>
                <w:rFonts w:ascii="GHEA Grapalat" w:hAnsi="GHEA Grapalat" w:cs="Sylfaen"/>
                <w:color w:val="000000"/>
                <w:sz w:val="18"/>
                <w:szCs w:val="24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4"/>
              </w:rPr>
              <w:t>2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4"/>
              </w:rPr>
            </w:pPr>
            <w:r w:rsidRPr="00244C4C">
              <w:rPr>
                <w:rFonts w:ascii="GHEA Grapalat" w:hAnsi="GHEA Grapalat" w:cs="Sylfaen"/>
                <w:color w:val="000000"/>
                <w:sz w:val="18"/>
                <w:szCs w:val="24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4"/>
              </w:rPr>
              <w:t>3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4"/>
              </w:rPr>
            </w:pPr>
            <w:r w:rsidRPr="00244C4C">
              <w:rPr>
                <w:rFonts w:ascii="GHEA Grapalat" w:hAnsi="GHEA Grapalat" w:cs="Sylfaen"/>
                <w:color w:val="000000"/>
                <w:sz w:val="18"/>
                <w:szCs w:val="24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4"/>
              </w:rPr>
              <w:t>4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4"/>
              </w:rPr>
            </w:pPr>
            <w:r w:rsidRPr="00244C4C">
              <w:rPr>
                <w:rFonts w:ascii="GHEA Grapalat" w:hAnsi="GHEA Grapalat" w:cs="Sylfaen"/>
                <w:color w:val="000000"/>
                <w:sz w:val="18"/>
                <w:szCs w:val="24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4"/>
              </w:rPr>
              <w:t>5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4"/>
              </w:rPr>
            </w:pPr>
            <w:r w:rsidRPr="00244C4C">
              <w:rPr>
                <w:rFonts w:ascii="GHEA Grapalat" w:hAnsi="GHEA Grapalat" w:cs="Sylfaen"/>
                <w:color w:val="000000"/>
                <w:sz w:val="18"/>
                <w:szCs w:val="24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4"/>
              </w:rPr>
              <w:t>6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4"/>
              </w:rPr>
            </w:pPr>
            <w:r w:rsidRPr="00244C4C">
              <w:rPr>
                <w:rFonts w:ascii="GHEA Grapalat" w:hAnsi="GHEA Grapalat" w:cs="Sylfaen"/>
                <w:color w:val="000000"/>
                <w:sz w:val="18"/>
                <w:szCs w:val="24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4"/>
              </w:rPr>
              <w:t>7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4"/>
              </w:rPr>
            </w:pPr>
            <w:r w:rsidRPr="00244C4C">
              <w:rPr>
                <w:rFonts w:ascii="GHEA Grapalat" w:hAnsi="GHEA Grapalat" w:cs="Sylfaen"/>
                <w:color w:val="000000"/>
                <w:sz w:val="18"/>
                <w:szCs w:val="24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4"/>
              </w:rPr>
              <w:t>8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4"/>
              </w:rPr>
            </w:pPr>
            <w:r w:rsidRPr="00244C4C">
              <w:rPr>
                <w:rFonts w:ascii="GHEA Grapalat" w:hAnsi="GHEA Grapalat" w:cs="Sylfaen"/>
                <w:color w:val="000000"/>
                <w:sz w:val="18"/>
                <w:szCs w:val="24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4"/>
              </w:rPr>
              <w:t>9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4"/>
              </w:rPr>
            </w:pPr>
            <w:r w:rsidRPr="00244C4C">
              <w:rPr>
                <w:rFonts w:ascii="GHEA Grapalat" w:hAnsi="GHEA Grapalat" w:cs="Sylfaen"/>
                <w:color w:val="000000"/>
                <w:sz w:val="18"/>
                <w:szCs w:val="24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4"/>
              </w:rPr>
              <w:t>10</w:t>
            </w:r>
          </w:p>
        </w:tc>
      </w:tr>
      <w:tr w:rsidR="00F3536E" w:rsidRPr="00244C4C" w:rsidTr="0028494D">
        <w:trPr>
          <w:trHeight w:val="300"/>
        </w:trPr>
        <w:tc>
          <w:tcPr>
            <w:tcW w:w="6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Arian AMU"/>
                <w:color w:val="000000"/>
              </w:rPr>
            </w:pPr>
            <w:r w:rsidRPr="00244C4C">
              <w:rPr>
                <w:rFonts w:ascii="GHEA Grapalat" w:hAnsi="GHEA Grapalat" w:cs="Sylfaen"/>
                <w:color w:val="000000"/>
                <w:sz w:val="22"/>
              </w:rPr>
              <w:t>Քանակ</w:t>
            </w:r>
            <w:r w:rsidRPr="00244C4C">
              <w:rPr>
                <w:rFonts w:ascii="GHEA Grapalat" w:hAnsi="GHEA Grapalat" w:cs="Arian AMU"/>
                <w:color w:val="000000"/>
                <w:sz w:val="22"/>
              </w:rPr>
              <w:t xml:space="preserve">  1. </w:t>
            </w:r>
            <w:r w:rsidRPr="00244C4C">
              <w:rPr>
                <w:rFonts w:ascii="GHEA Grapalat" w:hAnsi="GHEA Grapalat" w:cs="Sylfaen"/>
                <w:color w:val="000000"/>
                <w:sz w:val="22"/>
              </w:rPr>
              <w:t>կգ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17375D"/>
                <w:sz w:val="18"/>
              </w:rPr>
            </w:pPr>
            <w:r w:rsidRPr="00244C4C">
              <w:rPr>
                <w:rFonts w:ascii="GHEA Grapalat" w:hAnsi="GHEA Grapalat" w:cs="Arian AMU"/>
                <w:color w:val="17375D"/>
                <w:sz w:val="18"/>
              </w:rPr>
              <w:t>60,000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61,200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62,424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63,672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64,946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66,245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67,570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68,921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70,300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71,706</w:t>
            </w:r>
          </w:p>
        </w:tc>
      </w:tr>
      <w:tr w:rsidR="00F3536E" w:rsidRPr="00244C4C" w:rsidTr="0028494D">
        <w:trPr>
          <w:trHeight w:val="300"/>
        </w:trPr>
        <w:tc>
          <w:tcPr>
            <w:tcW w:w="6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Arian AMU"/>
                <w:color w:val="000000"/>
              </w:rPr>
            </w:pPr>
            <w:r w:rsidRPr="00244C4C">
              <w:rPr>
                <w:rFonts w:ascii="GHEA Grapalat" w:hAnsi="GHEA Grapalat" w:cs="Sylfaen"/>
                <w:color w:val="000000"/>
                <w:sz w:val="22"/>
              </w:rPr>
              <w:t>Քանակ</w:t>
            </w:r>
            <w:r w:rsidRPr="00244C4C">
              <w:rPr>
                <w:rFonts w:ascii="GHEA Grapalat" w:hAnsi="GHEA Grapalat" w:cs="Arian AMU"/>
                <w:color w:val="000000"/>
                <w:sz w:val="22"/>
              </w:rPr>
              <w:t xml:space="preserve"> 2.  </w:t>
            </w:r>
            <w:r w:rsidRPr="00244C4C">
              <w:rPr>
                <w:rFonts w:ascii="GHEA Grapalat" w:hAnsi="GHEA Grapalat" w:cs="Sylfaen"/>
                <w:color w:val="000000"/>
                <w:sz w:val="22"/>
              </w:rPr>
              <w:t>կգ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17375D"/>
                <w:sz w:val="18"/>
              </w:rPr>
            </w:pPr>
            <w:r w:rsidRPr="00244C4C">
              <w:rPr>
                <w:rFonts w:ascii="GHEA Grapalat" w:hAnsi="GHEA Grapalat" w:cs="Arian AMU"/>
                <w:color w:val="17375D"/>
                <w:sz w:val="18"/>
              </w:rPr>
              <w:t>25,000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25,750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26,523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27,318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28,138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28,982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29,851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30,747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31,669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32,619</w:t>
            </w:r>
          </w:p>
        </w:tc>
      </w:tr>
      <w:tr w:rsidR="00F3536E" w:rsidRPr="00244C4C" w:rsidTr="0028494D">
        <w:trPr>
          <w:trHeight w:val="300"/>
        </w:trPr>
        <w:tc>
          <w:tcPr>
            <w:tcW w:w="6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Arian AMU"/>
                <w:color w:val="000000"/>
              </w:rPr>
            </w:pPr>
            <w:r w:rsidRPr="00244C4C">
              <w:rPr>
                <w:rFonts w:ascii="GHEA Grapalat" w:hAnsi="GHEA Grapalat" w:cs="Sylfaen"/>
                <w:color w:val="000000"/>
                <w:sz w:val="22"/>
              </w:rPr>
              <w:t>Քանակ</w:t>
            </w:r>
            <w:r w:rsidRPr="00244C4C">
              <w:rPr>
                <w:rFonts w:ascii="GHEA Grapalat" w:hAnsi="GHEA Grapalat" w:cs="Arian AMU"/>
                <w:color w:val="000000"/>
                <w:sz w:val="22"/>
              </w:rPr>
              <w:t xml:space="preserve"> 3. </w:t>
            </w:r>
            <w:r w:rsidRPr="00244C4C">
              <w:rPr>
                <w:rFonts w:ascii="GHEA Grapalat" w:hAnsi="GHEA Grapalat" w:cs="Sylfaen"/>
                <w:color w:val="000000"/>
                <w:sz w:val="22"/>
              </w:rPr>
              <w:t>հատ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17375D"/>
                <w:sz w:val="18"/>
              </w:rPr>
            </w:pPr>
            <w:r w:rsidRPr="00244C4C">
              <w:rPr>
                <w:rFonts w:ascii="GHEA Grapalat" w:hAnsi="GHEA Grapalat" w:cs="Arian AMU"/>
                <w:color w:val="17375D"/>
                <w:sz w:val="18"/>
              </w:rPr>
              <w:t>15,000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15,600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16,224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16,873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17,548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18,250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18,980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19,739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20,529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21,350</w:t>
            </w:r>
          </w:p>
        </w:tc>
      </w:tr>
      <w:tr w:rsidR="00F3536E" w:rsidRPr="00244C4C" w:rsidTr="0028494D">
        <w:trPr>
          <w:trHeight w:val="300"/>
        </w:trPr>
        <w:tc>
          <w:tcPr>
            <w:tcW w:w="6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Arian AMU"/>
                <w:color w:val="000000"/>
              </w:rPr>
            </w:pPr>
            <w:r w:rsidRPr="00244C4C">
              <w:rPr>
                <w:rFonts w:ascii="GHEA Grapalat" w:hAnsi="GHEA Grapalat" w:cs="Sylfaen"/>
                <w:color w:val="000000"/>
                <w:sz w:val="22"/>
              </w:rPr>
              <w:t>Հասույթ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119,000,000</w:t>
            </w:r>
            <w:r w:rsidRPr="00244C4C">
              <w:rPr>
                <w:rFonts w:ascii="GHEA Grapalat" w:hAnsi="GHEA Grapalat" w:cs="Sylfaen"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122,405,000</w:t>
            </w:r>
            <w:r w:rsidRPr="00244C4C">
              <w:rPr>
                <w:rFonts w:ascii="GHEA Grapalat" w:hAnsi="GHEA Grapalat" w:cs="Sylfaen"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125,916,350</w:t>
            </w:r>
            <w:r w:rsidRPr="00244C4C">
              <w:rPr>
                <w:rFonts w:ascii="GHEA Grapalat" w:hAnsi="GHEA Grapalat" w:cs="Sylfaen"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129,537,625</w:t>
            </w:r>
            <w:r w:rsidRPr="00244C4C">
              <w:rPr>
                <w:rFonts w:ascii="GHEA Grapalat" w:hAnsi="GHEA Grapalat" w:cs="Sylfaen"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133,272,525</w:t>
            </w:r>
            <w:r w:rsidRPr="00244C4C">
              <w:rPr>
                <w:rFonts w:ascii="GHEA Grapalat" w:hAnsi="GHEA Grapalat" w:cs="Sylfaen"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137,124,884</w:t>
            </w:r>
            <w:r w:rsidRPr="00244C4C">
              <w:rPr>
                <w:rFonts w:ascii="GHEA Grapalat" w:hAnsi="GHEA Grapalat" w:cs="Sylfaen"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141,098,672</w:t>
            </w:r>
            <w:r w:rsidRPr="00244C4C">
              <w:rPr>
                <w:rFonts w:ascii="GHEA Grapalat" w:hAnsi="GHEA Grapalat" w:cs="Sylfaen"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145,197,999</w:t>
            </w:r>
            <w:r w:rsidRPr="00244C4C">
              <w:rPr>
                <w:rFonts w:ascii="GHEA Grapalat" w:hAnsi="GHEA Grapalat" w:cs="Sylfaen"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149,427,123</w:t>
            </w:r>
            <w:r w:rsidRPr="00244C4C">
              <w:rPr>
                <w:rFonts w:ascii="GHEA Grapalat" w:hAnsi="GHEA Grapalat" w:cs="Sylfaen"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153,790,454</w:t>
            </w:r>
            <w:r w:rsidRPr="00244C4C">
              <w:rPr>
                <w:rFonts w:ascii="GHEA Grapalat" w:hAnsi="GHEA Grapalat" w:cs="Sylfaen"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</w:rPr>
              <w:t>.</w:t>
            </w:r>
          </w:p>
        </w:tc>
      </w:tr>
      <w:tr w:rsidR="00F3536E" w:rsidRPr="00244C4C" w:rsidTr="0028494D">
        <w:trPr>
          <w:trHeight w:val="300"/>
        </w:trPr>
        <w:tc>
          <w:tcPr>
            <w:tcW w:w="6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Arian AMU"/>
                <w:color w:val="000000"/>
              </w:rPr>
            </w:pPr>
            <w:r w:rsidRPr="00244C4C">
              <w:rPr>
                <w:rFonts w:ascii="GHEA Grapalat" w:hAnsi="GHEA Grapalat" w:cs="Sylfaen"/>
                <w:color w:val="000000"/>
                <w:sz w:val="22"/>
              </w:rPr>
              <w:t>Նյութական</w:t>
            </w:r>
            <w:r w:rsidRPr="00244C4C">
              <w:rPr>
                <w:rFonts w:ascii="GHEA Grapalat" w:hAnsi="GHEA Grapalat" w:cs="Arian AMU"/>
                <w:color w:val="000000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</w:rPr>
              <w:t>ծախսեր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-71,400,000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-73,443,000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-75,549,810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-77,722,575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-79,963,515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-82,274,931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-84,659,203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-87,118,799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-89,656,274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-92,274,273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</w:tr>
      <w:tr w:rsidR="00F3536E" w:rsidRPr="00244C4C" w:rsidTr="0028494D">
        <w:trPr>
          <w:trHeight w:val="300"/>
        </w:trPr>
        <w:tc>
          <w:tcPr>
            <w:tcW w:w="6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Arian AMU"/>
                <w:color w:val="000000"/>
              </w:rPr>
            </w:pPr>
            <w:r w:rsidRPr="00244C4C">
              <w:rPr>
                <w:rFonts w:ascii="GHEA Grapalat" w:hAnsi="GHEA Grapalat" w:cs="Sylfaen"/>
                <w:color w:val="000000"/>
                <w:sz w:val="22"/>
              </w:rPr>
              <w:t>Աշխատավարձ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-32,760,000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-32,760,000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-32,760,000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-32,760,000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-32,760,000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-32,760,000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-32,760,000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-32,760,000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-32,760,000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-32,760,000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</w:tr>
      <w:tr w:rsidR="00F3536E" w:rsidRPr="00244C4C" w:rsidTr="0028494D">
        <w:trPr>
          <w:trHeight w:val="300"/>
        </w:trPr>
        <w:tc>
          <w:tcPr>
            <w:tcW w:w="6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Arian AMU"/>
                <w:color w:val="000000"/>
              </w:rPr>
            </w:pPr>
            <w:r w:rsidRPr="00244C4C">
              <w:rPr>
                <w:rFonts w:ascii="GHEA Grapalat" w:hAnsi="GHEA Grapalat" w:cs="Sylfaen"/>
                <w:color w:val="000000"/>
                <w:sz w:val="22"/>
              </w:rPr>
              <w:t>Մաշվածություն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-7,108,255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-7,108,255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-7,108,255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-7,108,255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-7,108,255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-636,955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-636,955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-636,955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-636,955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-636,955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</w:tr>
      <w:tr w:rsidR="00F3536E" w:rsidRPr="00244C4C" w:rsidTr="0028494D">
        <w:trPr>
          <w:trHeight w:val="300"/>
        </w:trPr>
        <w:tc>
          <w:tcPr>
            <w:tcW w:w="6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Arian AMU"/>
                <w:color w:val="000000"/>
              </w:rPr>
            </w:pPr>
            <w:r w:rsidRPr="00244C4C">
              <w:rPr>
                <w:rFonts w:ascii="GHEA Grapalat" w:hAnsi="GHEA Grapalat" w:cs="Sylfaen"/>
                <w:color w:val="000000"/>
                <w:sz w:val="22"/>
              </w:rPr>
              <w:t>Վարկի</w:t>
            </w:r>
            <w:r w:rsidRPr="00244C4C">
              <w:rPr>
                <w:rFonts w:ascii="GHEA Grapalat" w:hAnsi="GHEA Grapalat" w:cs="Arian AMU"/>
                <w:color w:val="000000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</w:rPr>
              <w:t>տոկոս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-5,245,018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-4,495,729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-3,746,441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-2,997,153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-2,247,865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-1,498,576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-749,288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</w:rPr>
              <w:t>0</w:t>
            </w:r>
          </w:p>
        </w:tc>
      </w:tr>
      <w:tr w:rsidR="00F3536E" w:rsidRPr="00244C4C" w:rsidTr="0028494D">
        <w:trPr>
          <w:trHeight w:val="300"/>
        </w:trPr>
        <w:tc>
          <w:tcPr>
            <w:tcW w:w="6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Arian AMU"/>
                <w:color w:val="000000"/>
              </w:rPr>
            </w:pPr>
            <w:r w:rsidRPr="00244C4C">
              <w:rPr>
                <w:rFonts w:ascii="GHEA Grapalat" w:hAnsi="GHEA Grapalat" w:cs="Sylfaen"/>
                <w:color w:val="000000"/>
                <w:sz w:val="22"/>
              </w:rPr>
              <w:t>Տարեկան</w:t>
            </w:r>
            <w:r w:rsidRPr="00244C4C">
              <w:rPr>
                <w:rFonts w:ascii="GHEA Grapalat" w:hAnsi="GHEA Grapalat" w:cs="Arian AMU"/>
                <w:color w:val="000000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</w:rPr>
              <w:t>հաստատուն</w:t>
            </w:r>
            <w:r w:rsidRPr="00244C4C">
              <w:rPr>
                <w:rFonts w:ascii="GHEA Grapalat" w:hAnsi="GHEA Grapalat" w:cs="Arian AMU"/>
                <w:color w:val="000000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</w:rPr>
              <w:t>ծախսեր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-6,500,000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-6,500,000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-6,500,000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-6,500,000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-6,500,000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-6,500,000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-6,500,000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-6,500,000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-6,500,000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</w:tr>
      <w:tr w:rsidR="00F3536E" w:rsidRPr="00244C4C" w:rsidTr="0028494D">
        <w:trPr>
          <w:trHeight w:val="300"/>
        </w:trPr>
        <w:tc>
          <w:tcPr>
            <w:tcW w:w="6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Arian AMU"/>
                <w:color w:val="000000"/>
              </w:rPr>
            </w:pPr>
            <w:r w:rsidRPr="00244C4C">
              <w:rPr>
                <w:rFonts w:ascii="GHEA Grapalat" w:hAnsi="GHEA Grapalat" w:cs="Sylfaen"/>
                <w:color w:val="000000"/>
                <w:sz w:val="22"/>
              </w:rPr>
              <w:t>Շահույթ՝</w:t>
            </w:r>
            <w:r w:rsidRPr="00244C4C">
              <w:rPr>
                <w:rFonts w:ascii="GHEA Grapalat" w:hAnsi="GHEA Grapalat" w:cs="Arian AMU"/>
                <w:color w:val="000000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</w:rPr>
              <w:t>մինչև</w:t>
            </w:r>
            <w:r w:rsidRPr="00244C4C">
              <w:rPr>
                <w:rFonts w:ascii="GHEA Grapalat" w:hAnsi="GHEA Grapalat" w:cs="Arian AMU"/>
                <w:color w:val="000000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</w:rPr>
              <w:t>հարկումը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FF0000"/>
                <w:sz w:val="18"/>
              </w:rPr>
              <w:t>-4,013,273</w:t>
            </w:r>
            <w:r w:rsidRPr="00244C4C">
              <w:rPr>
                <w:rFonts w:ascii="GHEA Grapalat" w:hAnsi="GHEA Grapalat" w:cs="Sylfaen"/>
                <w:b/>
                <w:bCs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FF0000"/>
                <w:sz w:val="18"/>
              </w:rPr>
              <w:t>-1,901,984</w:t>
            </w:r>
            <w:r w:rsidRPr="00244C4C">
              <w:rPr>
                <w:rFonts w:ascii="GHEA Grapalat" w:hAnsi="GHEA Grapalat" w:cs="Sylfaen"/>
                <w:b/>
                <w:bCs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FF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</w:rPr>
              <w:t>251,844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</w:rPr>
              <w:t>2,449,642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</w:rPr>
              <w:t>4,692,890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</w:rPr>
              <w:t>13,454,422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</w:rPr>
              <w:t>15,793,226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</w:rPr>
              <w:t>18,182,245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</w:rPr>
              <w:t>19,873,894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</w:rPr>
              <w:t>27,619,227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</w:rPr>
              <w:t>.</w:t>
            </w:r>
          </w:p>
        </w:tc>
      </w:tr>
      <w:tr w:rsidR="00F3536E" w:rsidRPr="00244C4C" w:rsidTr="0028494D">
        <w:trPr>
          <w:trHeight w:val="300"/>
        </w:trPr>
        <w:tc>
          <w:tcPr>
            <w:tcW w:w="6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rPr>
                <w:rFonts w:ascii="GHEA Grapalat" w:hAnsi="GHEA Grapalat" w:cs="Arian AMU"/>
                <w:color w:val="000000"/>
              </w:rPr>
            </w:pPr>
            <w:r w:rsidRPr="00244C4C">
              <w:rPr>
                <w:rFonts w:ascii="GHEA Grapalat" w:hAnsi="GHEA Grapalat" w:cs="Arian AMU"/>
                <w:color w:val="000000"/>
                <w:sz w:val="22"/>
              </w:rPr>
              <w:t> 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28494D">
            <w:pPr>
              <w:jc w:val="center"/>
              <w:rPr>
                <w:rFonts w:ascii="GHEA Grapalat" w:hAnsi="GHEA Grapalat" w:cs="Arian AMU"/>
                <w:color w:val="000000"/>
                <w:sz w:val="18"/>
              </w:rPr>
            </w:pPr>
          </w:p>
        </w:tc>
      </w:tr>
    </w:tbl>
    <w:p w:rsidR="00F3536E" w:rsidRPr="00244C4C" w:rsidRDefault="00F3536E" w:rsidP="008D6D8B">
      <w:pPr>
        <w:spacing w:line="240" w:lineRule="auto"/>
        <w:rPr>
          <w:rFonts w:ascii="GHEA Grapalat" w:hAnsi="GHEA Grapalat"/>
          <w:szCs w:val="24"/>
        </w:rPr>
        <w:sectPr w:rsidR="00F3536E" w:rsidRPr="00244C4C">
          <w:headerReference w:type="default" r:id="rId79"/>
          <w:pgSz w:w="16840" w:h="11907" w:orient="landscape"/>
          <w:pgMar w:top="1699" w:right="1138" w:bottom="850" w:left="1138" w:header="562" w:footer="562" w:gutter="0"/>
          <w:cols w:space="720"/>
        </w:sectPr>
      </w:pPr>
    </w:p>
    <w:p w:rsidR="00F3536E" w:rsidRPr="00244C4C" w:rsidRDefault="00F3536E" w:rsidP="00F11AD8">
      <w:pPr>
        <w:pStyle w:val="Heading3"/>
        <w:rPr>
          <w:rFonts w:ascii="GHEA Grapalat" w:hAnsi="GHEA Grapalat"/>
          <w:color w:val="3071C3"/>
          <w:lang w:val="ru-RU"/>
        </w:rPr>
      </w:pPr>
      <w:bookmarkStart w:id="201" w:name="_Toc345447148"/>
      <w:bookmarkStart w:id="202" w:name="_Toc361930994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201"/>
      <w:bookmarkEnd w:id="202"/>
    </w:p>
    <w:p w:rsidR="00F3536E" w:rsidRPr="00244C4C" w:rsidRDefault="00F3536E" w:rsidP="00F11AD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ru-RU"/>
        </w:rPr>
        <w:t>Ծրագրում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պ</w:t>
      </w:r>
      <w:r w:rsidRPr="00244C4C">
        <w:rPr>
          <w:rFonts w:ascii="GHEA Grapalat" w:hAnsi="GHEA Grapalat" w:cs="Sylfaen"/>
        </w:rPr>
        <w:t>ետական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մասնակցությունը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  <w:lang w:val="ru-RU"/>
        </w:rPr>
        <w:t xml:space="preserve"> 5 </w:t>
      </w:r>
      <w:r w:rsidRPr="00244C4C">
        <w:rPr>
          <w:rFonts w:ascii="GHEA Grapalat" w:hAnsi="GHEA Grapalat" w:cs="Sylfaen"/>
        </w:rPr>
        <w:t>տոկոսի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չափով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</w:rPr>
        <w:t>բնաիրային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ֆինանսական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ձևով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ուղղված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հողերի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բերման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աջակցության</w:t>
      </w:r>
      <w:r w:rsidRPr="00244C4C">
        <w:rPr>
          <w:rFonts w:ascii="GHEA Grapalat" w:hAnsi="GHEA Grapalat"/>
          <w:lang w:val="ru-RU"/>
        </w:rPr>
        <w:t xml:space="preserve">: </w:t>
      </w:r>
      <w:r w:rsidRPr="00244C4C">
        <w:rPr>
          <w:rFonts w:ascii="GHEA Grapalat" w:hAnsi="GHEA Grapalat" w:cs="Sylfaen"/>
        </w:rPr>
        <w:t>Պետության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դերը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տվյալ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ծրագրում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կբարձրացնի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դերն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ու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նշանակությունը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ներդրողներ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գտնելու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գործընթացում</w:t>
      </w:r>
      <w:r w:rsidRPr="00244C4C">
        <w:rPr>
          <w:rFonts w:ascii="GHEA Grapalat" w:hAnsi="GHEA Grapalat"/>
          <w:lang w:val="ru-RU"/>
        </w:rPr>
        <w:t>:</w:t>
      </w:r>
    </w:p>
    <w:p w:rsidR="00F3536E" w:rsidRPr="00244C4C" w:rsidRDefault="00F3536E" w:rsidP="008D6D8B">
      <w:pPr>
        <w:spacing w:line="240" w:lineRule="auto"/>
        <w:rPr>
          <w:rFonts w:ascii="GHEA Grapalat" w:hAnsi="GHEA Grapalat"/>
          <w:szCs w:val="24"/>
          <w:lang w:val="hy-AM"/>
        </w:rPr>
      </w:pPr>
    </w:p>
    <w:p w:rsidR="00F3536E" w:rsidRPr="00244C4C" w:rsidRDefault="00F3536E" w:rsidP="00F11AD8">
      <w:pPr>
        <w:pStyle w:val="Heading3"/>
        <w:rPr>
          <w:rFonts w:ascii="GHEA Grapalat" w:hAnsi="GHEA Grapalat"/>
          <w:color w:val="3071C3"/>
          <w:lang w:val="hy-AM"/>
        </w:rPr>
      </w:pPr>
      <w:bookmarkStart w:id="203" w:name="_Toc345447149"/>
      <w:bookmarkStart w:id="204" w:name="_Toc361930995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203"/>
      <w:bookmarkEnd w:id="204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F11AD8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հաջողված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սերտորեն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զբաղվող</w:t>
      </w:r>
      <w:r w:rsidRPr="00244C4C">
        <w:rPr>
          <w:rFonts w:ascii="GHEA Grapalat" w:hAnsi="GHEA Grapalat" w:cs="Arian AMU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որոնցից</w:t>
      </w:r>
      <w:r w:rsidRPr="00244C4C">
        <w:rPr>
          <w:rFonts w:ascii="GHEA Grapalat" w:hAnsi="GHEA Grapalat" w:cs="Arian AMU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>`</w:t>
      </w:r>
    </w:p>
    <w:p w:rsidR="00F3536E" w:rsidRPr="00244C4C" w:rsidRDefault="00F3536E" w:rsidP="00937653">
      <w:pPr>
        <w:pStyle w:val="ListParagraph"/>
        <w:numPr>
          <w:ilvl w:val="0"/>
          <w:numId w:val="22"/>
        </w:numPr>
        <w:spacing w:after="160" w:line="288" w:lineRule="auto"/>
        <w:jc w:val="left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Sylfaen"/>
          <w:szCs w:val="24"/>
        </w:rPr>
        <w:t>Գյուղատնտեսության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նախարարությունը</w:t>
      </w:r>
    </w:p>
    <w:p w:rsidR="00F3536E" w:rsidRPr="00244C4C" w:rsidRDefault="00F3536E" w:rsidP="00937653">
      <w:pPr>
        <w:pStyle w:val="ListParagraph"/>
        <w:numPr>
          <w:ilvl w:val="0"/>
          <w:numId w:val="22"/>
        </w:numPr>
        <w:spacing w:after="160" w:line="288" w:lineRule="auto"/>
        <w:jc w:val="left"/>
        <w:rPr>
          <w:rFonts w:ascii="GHEA Grapalat" w:hAnsi="GHEA Grapalat" w:cs="Arian AMU"/>
          <w:szCs w:val="24"/>
          <w:lang w:val="hy-AM"/>
        </w:rPr>
      </w:pPr>
      <w:r w:rsidRPr="00244C4C">
        <w:rPr>
          <w:rFonts w:ascii="GHEA Grapalat" w:hAnsi="GHEA Grapalat" w:cs="Arian AMU"/>
          <w:szCs w:val="24"/>
          <w:lang w:val="hy-AM"/>
        </w:rPr>
        <w:t>“</w:t>
      </w:r>
      <w:r w:rsidRPr="00244C4C">
        <w:rPr>
          <w:rFonts w:ascii="GHEA Grapalat" w:hAnsi="GHEA Grapalat" w:cs="Sylfaen"/>
          <w:szCs w:val="24"/>
          <w:lang w:val="hy-AM"/>
        </w:rPr>
        <w:t>Հայկական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բերքի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առաջմղման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կենտրոն</w:t>
      </w:r>
      <w:r w:rsidRPr="00244C4C">
        <w:rPr>
          <w:rFonts w:ascii="GHEA Grapalat" w:hAnsi="GHEA Grapalat" w:cs="Arian AMU"/>
          <w:szCs w:val="24"/>
          <w:lang w:val="hy-AM"/>
        </w:rPr>
        <w:t>” (</w:t>
      </w:r>
      <w:r w:rsidRPr="00244C4C">
        <w:rPr>
          <w:rFonts w:ascii="GHEA Grapalat" w:hAnsi="GHEA Grapalat" w:cs="Sylfaen"/>
          <w:szCs w:val="24"/>
          <w:lang w:val="hy-AM"/>
        </w:rPr>
        <w:t>ՀԲԱԿ</w:t>
      </w:r>
      <w:r w:rsidRPr="00244C4C">
        <w:rPr>
          <w:rFonts w:ascii="GHEA Grapalat" w:hAnsi="GHEA Grapalat" w:cs="Arian AMU"/>
          <w:szCs w:val="24"/>
          <w:lang w:val="hy-AM"/>
        </w:rPr>
        <w:t xml:space="preserve">) </w:t>
      </w:r>
      <w:r w:rsidRPr="00244C4C">
        <w:rPr>
          <w:rFonts w:ascii="GHEA Grapalat" w:hAnsi="GHEA Grapalat" w:cs="Sylfaen"/>
          <w:szCs w:val="24"/>
          <w:lang w:val="hy-AM"/>
        </w:rPr>
        <w:t>ՓԲԸ</w:t>
      </w:r>
    </w:p>
    <w:p w:rsidR="00F3536E" w:rsidRPr="00244C4C" w:rsidRDefault="00F3536E" w:rsidP="00937653">
      <w:pPr>
        <w:pStyle w:val="ListParagraph"/>
        <w:numPr>
          <w:ilvl w:val="0"/>
          <w:numId w:val="22"/>
        </w:numPr>
        <w:spacing w:after="160" w:line="288" w:lineRule="auto"/>
        <w:jc w:val="left"/>
        <w:rPr>
          <w:rFonts w:ascii="GHEA Grapalat" w:hAnsi="GHEA Grapalat" w:cs="Arian AMU"/>
          <w:szCs w:val="24"/>
          <w:lang w:val="hy-AM"/>
        </w:rPr>
      </w:pPr>
      <w:r w:rsidRPr="00244C4C">
        <w:rPr>
          <w:rFonts w:ascii="GHEA Grapalat" w:hAnsi="GHEA Grapalat" w:cs="Arian AMU"/>
          <w:szCs w:val="24"/>
          <w:lang w:val="hy-AM"/>
        </w:rPr>
        <w:t>CARD (</w:t>
      </w:r>
      <w:r w:rsidRPr="00244C4C">
        <w:rPr>
          <w:rFonts w:ascii="GHEA Grapalat" w:hAnsi="GHEA Grapalat" w:cs="Sylfaen"/>
          <w:szCs w:val="24"/>
          <w:lang w:val="hy-AM"/>
        </w:rPr>
        <w:t>մասնագիտական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խորհրդատվություն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և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ֆինանսական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աջակցություն</w:t>
      </w:r>
      <w:r w:rsidRPr="00244C4C">
        <w:rPr>
          <w:rFonts w:ascii="GHEA Grapalat" w:hAnsi="GHEA Grapalat" w:cs="Arian AMU"/>
          <w:szCs w:val="24"/>
          <w:lang w:val="hy-AM"/>
        </w:rPr>
        <w:t>)</w:t>
      </w:r>
    </w:p>
    <w:p w:rsidR="00F3536E" w:rsidRPr="00244C4C" w:rsidRDefault="00F3536E" w:rsidP="00937653">
      <w:pPr>
        <w:pStyle w:val="ListParagraph"/>
        <w:numPr>
          <w:ilvl w:val="0"/>
          <w:numId w:val="22"/>
        </w:numPr>
        <w:spacing w:after="160" w:line="288" w:lineRule="auto"/>
        <w:jc w:val="left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Sylfaen"/>
          <w:szCs w:val="24"/>
        </w:rPr>
        <w:t>և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այլ</w:t>
      </w:r>
      <w:r w:rsidRPr="00244C4C">
        <w:rPr>
          <w:rFonts w:ascii="GHEA Grapalat" w:hAnsi="GHEA Grapalat" w:cs="Arian AMU"/>
          <w:szCs w:val="24"/>
        </w:rPr>
        <w:t>:</w:t>
      </w:r>
    </w:p>
    <w:p w:rsidR="00F3536E" w:rsidRPr="00244C4C" w:rsidRDefault="00F3536E" w:rsidP="00F11AD8">
      <w:pPr>
        <w:pStyle w:val="Heading3"/>
        <w:rPr>
          <w:rFonts w:ascii="GHEA Grapalat" w:hAnsi="GHEA Grapalat"/>
          <w:color w:val="3071C3"/>
          <w:sz w:val="20"/>
          <w:szCs w:val="20"/>
          <w:lang w:val="hy-AM"/>
        </w:rPr>
      </w:pPr>
      <w:bookmarkStart w:id="205" w:name="_Toc345447150"/>
      <w:bookmarkStart w:id="206" w:name="_Toc361930996"/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bookmarkEnd w:id="205"/>
      <w:bookmarkEnd w:id="206"/>
    </w:p>
    <w:p w:rsidR="00F3536E" w:rsidRPr="00244C4C" w:rsidRDefault="00F3536E" w:rsidP="00F11AD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ռիսկերը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գործոնները՝</w:t>
      </w:r>
    </w:p>
    <w:p w:rsidR="00F3536E" w:rsidRPr="00244C4C" w:rsidRDefault="00F3536E" w:rsidP="00F11AD8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առկայության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ապահովագրական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բացակայությունը</w:t>
      </w:r>
    </w:p>
    <w:p w:rsidR="00F3536E" w:rsidRPr="00244C4C" w:rsidRDefault="00F3536E" w:rsidP="00F11AD8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սակավ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հնարավորությունները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իրականացմամբ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զբաղվող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բացակայությունը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ներհամայնքային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միջհամայնքային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ճանապարհների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անբարեկարգ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վիճակը</w:t>
      </w:r>
    </w:p>
    <w:p w:rsidR="00F3536E" w:rsidRPr="00244C4C" w:rsidRDefault="00F3536E" w:rsidP="00F11AD8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տեղեկատվության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պակաս</w:t>
      </w:r>
    </w:p>
    <w:p w:rsidR="00F3536E" w:rsidRPr="00244C4C" w:rsidRDefault="00F3536E" w:rsidP="00F11AD8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մեքենա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սակավությունը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անկատարությունը</w:t>
      </w:r>
    </w:p>
    <w:p w:rsidR="00F3536E" w:rsidRPr="00244C4C" w:rsidRDefault="00F3536E" w:rsidP="00B03F65">
      <w:pPr>
        <w:rPr>
          <w:rFonts w:ascii="GHEA Grapalat" w:hAnsi="GHEA Grapalat" w:cs="Sylfaen"/>
          <w:color w:val="000000"/>
          <w:sz w:val="22"/>
          <w:lang w:val="hy-AM"/>
        </w:rPr>
      </w:pPr>
    </w:p>
    <w:p w:rsidR="00F3536E" w:rsidRPr="00244C4C" w:rsidRDefault="00F3536E" w:rsidP="00B03F65">
      <w:pPr>
        <w:rPr>
          <w:rFonts w:ascii="GHEA Grapalat" w:hAnsi="GHEA Grapalat" w:cs="Sylfaen"/>
          <w:color w:val="000000"/>
          <w:sz w:val="22"/>
          <w:lang w:val="hy-AM"/>
        </w:rPr>
      </w:pPr>
    </w:p>
    <w:p w:rsidR="00F3536E" w:rsidRPr="00244C4C" w:rsidRDefault="00F3536E" w:rsidP="00B03F65">
      <w:pPr>
        <w:rPr>
          <w:rFonts w:ascii="GHEA Grapalat" w:hAnsi="GHEA Grapalat" w:cs="Sylfaen"/>
          <w:color w:val="000000"/>
          <w:sz w:val="22"/>
          <w:lang w:val="hy-AM"/>
        </w:rPr>
        <w:sectPr w:rsidR="00F3536E" w:rsidRPr="00244C4C" w:rsidSect="00D40E93"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C10556">
      <w:pPr>
        <w:pStyle w:val="Heading3"/>
        <w:rPr>
          <w:rFonts w:ascii="GHEA Grapalat" w:hAnsi="GHEA Grapalat"/>
          <w:lang w:val="hy-AM"/>
        </w:rPr>
      </w:pPr>
      <w:bookmarkStart w:id="207" w:name="_Toc361930997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bookmarkEnd w:id="207"/>
    </w:p>
    <w:p w:rsidR="00F3536E" w:rsidRPr="00244C4C" w:rsidRDefault="00F3536E" w:rsidP="00B03F65">
      <w:pPr>
        <w:rPr>
          <w:rFonts w:ascii="GHEA Grapalat" w:hAnsi="GHEA Grapalat" w:cs="Sylfaen"/>
          <w:color w:val="000000"/>
          <w:sz w:val="22"/>
          <w:lang w:val="hy-AM"/>
        </w:rPr>
      </w:pPr>
    </w:p>
    <w:p w:rsidR="00F3536E" w:rsidRPr="00244C4C" w:rsidRDefault="00F3536E" w:rsidP="00B03F65">
      <w:pPr>
        <w:rPr>
          <w:rFonts w:ascii="GHEA Grapalat" w:hAnsi="GHEA Grapalat" w:cs="Sylfaen"/>
          <w:color w:val="000000"/>
          <w:sz w:val="22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56"/>
        <w:gridCol w:w="10852"/>
      </w:tblGrid>
      <w:tr w:rsidR="00F3536E" w:rsidRPr="00244C4C" w:rsidTr="003C0602">
        <w:trPr>
          <w:trHeight w:val="627"/>
        </w:trPr>
        <w:tc>
          <w:tcPr>
            <w:tcW w:w="131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513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33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39-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32760000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42588000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489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1174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C10556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1356770632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32760000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360360000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</w:p>
        </w:tc>
      </w:tr>
      <w:tr w:rsidR="00F3536E" w:rsidRPr="00D41408" w:rsidTr="003C0602">
        <w:trPr>
          <w:trHeight w:val="152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C10556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1356770632 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96402132 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`  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106042346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619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C10556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54635600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50%`( </w:t>
            </w:r>
          </w:p>
          <w:p w:rsidR="00F3536E" w:rsidRPr="00244C4C" w:rsidRDefault="00F3536E" w:rsidP="00AB399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27170100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արժողությամբ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C10556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1356770632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162812476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C10556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114748133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>162812476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x 10%),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x 25%)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x 20%)</w:t>
            </w:r>
          </w:p>
        </w:tc>
      </w:tr>
    </w:tbl>
    <w:p w:rsidR="00F3536E" w:rsidRPr="00244C4C" w:rsidRDefault="00F3536E" w:rsidP="00F3663C">
      <w:pPr>
        <w:rPr>
          <w:rFonts w:ascii="GHEA Grapalat" w:hAnsi="GHEA Grapalat"/>
          <w:lang w:val="hy-AM"/>
        </w:rPr>
      </w:pPr>
    </w:p>
    <w:p w:rsidR="00F3536E" w:rsidRPr="00244C4C" w:rsidRDefault="00F3536E" w:rsidP="00F3663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Առաջարկվում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կախասնկի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շամպինիոնի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 10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3663C">
      <w:pPr>
        <w:rPr>
          <w:rFonts w:ascii="GHEA Grapalat" w:hAnsi="GHEA Grapalat"/>
          <w:lang w:val="hy-AM"/>
        </w:rPr>
      </w:pPr>
    </w:p>
    <w:p w:rsidR="00F3536E" w:rsidRPr="00244C4C" w:rsidRDefault="00F3536E" w:rsidP="00F3663C">
      <w:pPr>
        <w:rPr>
          <w:rFonts w:ascii="GHEA Grapalat" w:hAnsi="GHEA Grapalat"/>
          <w:lang w:val="hy-AM"/>
        </w:rPr>
      </w:pPr>
    </w:p>
    <w:p w:rsidR="00F3536E" w:rsidRPr="00244C4C" w:rsidRDefault="00F3536E" w:rsidP="00F3663C">
      <w:pPr>
        <w:rPr>
          <w:rFonts w:ascii="GHEA Grapalat" w:hAnsi="GHEA Grapalat"/>
          <w:lang w:val="hy-AM"/>
        </w:rPr>
        <w:sectPr w:rsidR="00F3536E" w:rsidRPr="00244C4C" w:rsidSect="00C10556">
          <w:headerReference w:type="default" r:id="rId80"/>
          <w:pgSz w:w="16840" w:h="11907" w:orient="landscape" w:code="9"/>
          <w:pgMar w:top="1134" w:right="1134" w:bottom="851" w:left="1134" w:header="567" w:footer="567" w:gutter="0"/>
          <w:cols w:space="720"/>
          <w:rtlGutter/>
          <w:docGrid w:linePitch="360"/>
        </w:sectPr>
      </w:pPr>
    </w:p>
    <w:p w:rsidR="00F3536E" w:rsidRPr="00244C4C" w:rsidRDefault="00F3536E" w:rsidP="00F11AD8">
      <w:pPr>
        <w:pStyle w:val="Heading2"/>
        <w:rPr>
          <w:rFonts w:ascii="GHEA Grapalat" w:hAnsi="GHEA Grapalat"/>
          <w:lang w:val="hy-AM"/>
        </w:rPr>
      </w:pPr>
      <w:bookmarkStart w:id="208" w:name="_Toc345447151"/>
      <w:bookmarkStart w:id="209" w:name="_Toc361930998"/>
      <w:r w:rsidRPr="00244C4C">
        <w:rPr>
          <w:rFonts w:ascii="GHEA Grapalat" w:hAnsi="GHEA Grapalat" w:cs="Sylfaen"/>
          <w:lang w:val="hy-AM"/>
        </w:rPr>
        <w:t>Հակակարկտային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հիմնում</w:t>
      </w:r>
      <w:bookmarkEnd w:id="208"/>
      <w:bookmarkEnd w:id="209"/>
    </w:p>
    <w:p w:rsidR="00F3536E" w:rsidRPr="00244C4C" w:rsidRDefault="00F3536E" w:rsidP="00F11AD8">
      <w:pPr>
        <w:pStyle w:val="Heading3"/>
        <w:rPr>
          <w:rFonts w:ascii="GHEA Grapalat" w:hAnsi="GHEA Grapalat"/>
          <w:lang w:val="hy-AM"/>
        </w:rPr>
      </w:pPr>
      <w:bookmarkStart w:id="210" w:name="_Toc345447152"/>
      <w:bookmarkStart w:id="211" w:name="_Toc361930999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210"/>
      <w:bookmarkEnd w:id="211"/>
    </w:p>
    <w:p w:rsidR="00F3536E" w:rsidRPr="00244C4C" w:rsidRDefault="00F3536E" w:rsidP="00F11AD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Հակակարկտային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11AD8">
      <w:pPr>
        <w:pStyle w:val="Heading3"/>
        <w:rPr>
          <w:rFonts w:ascii="GHEA Grapalat" w:hAnsi="GHEA Grapalat"/>
          <w:color w:val="3071C3"/>
          <w:lang w:val="hy-AM"/>
        </w:rPr>
      </w:pPr>
      <w:bookmarkStart w:id="212" w:name="_Toc345447153"/>
      <w:bookmarkStart w:id="213" w:name="_Toc361931000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212"/>
      <w:bookmarkEnd w:id="213"/>
    </w:p>
    <w:p w:rsidR="00F3536E" w:rsidRPr="00244C4C" w:rsidRDefault="00F3536E" w:rsidP="00F11AD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տարածքում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տեղացող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կարկուտը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վնասներ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Վնասի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տարածաշրջաններում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 100%: </w:t>
      </w:r>
      <w:r w:rsidRPr="00244C4C">
        <w:rPr>
          <w:rFonts w:ascii="GHEA Grapalat" w:hAnsi="GHEA Grapalat" w:cs="Sylfaen"/>
          <w:lang w:val="hy-AM"/>
        </w:rPr>
        <w:t>Այսօր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ցանքատարածություններից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քչերն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պաշտպանված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հակակարկտային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կարկուտի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վնասի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ահռելի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գումար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այժմ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մթնոլորտի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ուժգին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ուղղաձիգ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հարվածային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ալիքների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հակակարկտային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համակարգեր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F11AD8">
      <w:pPr>
        <w:rPr>
          <w:rFonts w:ascii="GHEA Grapalat" w:hAnsi="GHEA Grapalat"/>
          <w:lang w:val="hy-AM"/>
        </w:rPr>
      </w:pPr>
    </w:p>
    <w:p w:rsidR="00F3536E" w:rsidRPr="00244C4C" w:rsidRDefault="00F3536E" w:rsidP="00F11AD8">
      <w:pPr>
        <w:rPr>
          <w:rFonts w:ascii="GHEA Grapalat" w:hAnsi="GHEA Grapalat"/>
          <w:lang w:val="hy-AM"/>
        </w:rPr>
      </w:pPr>
      <w:r>
        <w:rPr>
          <w:noProof/>
        </w:rPr>
        <w:pict>
          <v:shape id="Picture 34" o:spid="_x0000_s1034" type="#_x0000_t75" alt="Description: E:\Magistratura\2 kurs\innovation\Images\anti-hail-photo-selective-nets.jpg" style="position:absolute;left:0;text-align:left;margin-left:-1.05pt;margin-top:87.25pt;width:225pt;height:174pt;z-index:251647488;visibility:visible" wrapcoords="-72 0 -72 21507 21600 21507 21600 0 -72 0">
            <v:imagedata r:id="rId81" o:title=""/>
            <w10:wrap type="through"/>
          </v:shape>
        </w:pict>
      </w:r>
      <w:r w:rsidRPr="00244C4C">
        <w:rPr>
          <w:rFonts w:ascii="GHEA Grapalat" w:hAnsi="GHEA Grapalat" w:cs="Sylfaen"/>
          <w:lang w:val="hy-AM"/>
        </w:rPr>
        <w:t>Ծրագրով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հակակարկտային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պատրաստվում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պոլիէթիլենային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Ցանցերի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սկիզբ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Իտալիայից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օգտագործվել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խաղողի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կարկուտից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պաշտպանելու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այնուհետև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գտել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Եվրոպական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երկրներում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երկրներում</w:t>
      </w:r>
      <w:r w:rsidRPr="00244C4C">
        <w:rPr>
          <w:rFonts w:ascii="GHEA Grapalat" w:hAnsi="GHEA Grapalat"/>
          <w:lang w:val="hy-AM"/>
        </w:rPr>
        <w:t xml:space="preserve">:  </w:t>
      </w:r>
    </w:p>
    <w:p w:rsidR="00F3536E" w:rsidRPr="00244C4C" w:rsidRDefault="00F3536E" w:rsidP="00F11AD8">
      <w:pPr>
        <w:rPr>
          <w:rFonts w:ascii="GHEA Grapalat" w:hAnsi="GHEA Grapalat" w:cs="Arial"/>
          <w:color w:val="343434"/>
          <w:shd w:val="clear" w:color="auto" w:fill="FFFFFF"/>
          <w:lang w:val="hy-AM"/>
        </w:rPr>
      </w:pPr>
      <w:r w:rsidRPr="009A69CD">
        <w:rPr>
          <w:rFonts w:ascii="GHEA Grapalat" w:hAnsi="GHEA Grapalat"/>
          <w:noProof/>
        </w:rPr>
        <w:pict>
          <v:shape id="Picture 26" o:spid="_x0000_i1047" type="#_x0000_t75" alt="Description: E:\Magistratura\2 kurs\innovation\3.jpg" style="width:219.75pt;height:172.5pt;visibility:visible">
            <v:imagedata r:id="rId82" o:title=""/>
          </v:shape>
        </w:pic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պաշտպանել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կարկուտից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թռչուններից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միջատներից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քամիներից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ուլտրամանուշակագույն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ալիքներից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Ցանցի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ծառայել</w:t>
      </w:r>
      <w:r w:rsidRPr="00244C4C">
        <w:rPr>
          <w:rFonts w:ascii="GHEA Grapalat" w:hAnsi="GHEA Grapalat"/>
          <w:lang w:val="hy-AM"/>
        </w:rPr>
        <w:t xml:space="preserve"> 5-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/>
          <w:lang w:val="hy-AM"/>
        </w:rPr>
        <w:t xml:space="preserve"> 12 </w:t>
      </w:r>
      <w:r w:rsidRPr="00244C4C">
        <w:rPr>
          <w:rFonts w:ascii="GHEA Grapalat" w:hAnsi="GHEA Grapalat" w:cs="Sylfaen"/>
          <w:lang w:val="hy-AM"/>
        </w:rPr>
        <w:t>տարի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Ներկայումս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գույների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Գունավոր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բանջարաբոստանային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կուլտուրաների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Փորձերը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ցույց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օրինակ՝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նպաստում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քաղցր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բիբարի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կրկնակի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խուրմայի՝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երրորդի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Տարբեր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գույնի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ցանցերի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ճիշտ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օգտագործումը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նպաստում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են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բույսերի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բիոզանգվածների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քանակի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ավելացմանը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արմատների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և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ցողունների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զարգացմանը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,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բույսերի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չափի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և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գույնի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կարգավորմանը</w:t>
      </w:r>
      <w:r w:rsidRPr="00244C4C">
        <w:rPr>
          <w:rFonts w:ascii="GHEA Grapalat" w:hAnsi="GHEA Grapalat" w:cs="Arial"/>
          <w:color w:val="343434"/>
          <w:shd w:val="clear" w:color="auto" w:fill="FFFFFF"/>
          <w:lang w:val="hy-AM"/>
        </w:rPr>
        <w:t xml:space="preserve">: </w:t>
      </w:r>
    </w:p>
    <w:p w:rsidR="00F3536E" w:rsidRPr="00244C4C" w:rsidRDefault="00F3536E" w:rsidP="00F11AD8">
      <w:pPr>
        <w:rPr>
          <w:rFonts w:ascii="GHEA Grapalat" w:hAnsi="GHEA Grapalat"/>
          <w:shd w:val="clear" w:color="auto" w:fill="FFFFFF"/>
          <w:lang w:val="hy-AM"/>
        </w:rPr>
      </w:pPr>
    </w:p>
    <w:p w:rsidR="00F3536E" w:rsidRPr="00244C4C" w:rsidRDefault="00F3536E" w:rsidP="00F11AD8">
      <w:pPr>
        <w:rPr>
          <w:rFonts w:ascii="GHEA Grapalat" w:hAnsi="GHEA Grapalat"/>
          <w:shd w:val="clear" w:color="auto" w:fill="FFFFFF"/>
          <w:lang w:val="hy-AM"/>
        </w:rPr>
      </w:pPr>
      <w:r w:rsidRPr="00244C4C">
        <w:rPr>
          <w:rFonts w:ascii="GHEA Grapalat" w:hAnsi="GHEA Grapalat" w:cs="Sylfaen"/>
          <w:shd w:val="clear" w:color="auto" w:fill="FFFFFF"/>
          <w:lang w:val="hy-AM"/>
        </w:rPr>
        <w:t>Հակակարկտային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ցանցերը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կիրառվում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են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ինչպես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պտղատու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ծառերի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,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այնպես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էլ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բանջարաբոստանային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կուլտուրաների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պաշտպանության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նպատակով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: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Ցանցերը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շատ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թեթև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են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, 1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քմ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տարածքի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համար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օգտագործվող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ցանցի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քաշը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80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գրամ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է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: 1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հա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տարածքը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ցանցով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ծածկելու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գինը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կկազմի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մոտ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 1,330,000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դրամ</w:t>
      </w:r>
      <w:r w:rsidRPr="00244C4C">
        <w:rPr>
          <w:rFonts w:ascii="GHEA Grapalat" w:hAnsi="GHEA Grapalat"/>
          <w:shd w:val="clear" w:color="auto" w:fill="FFFFFF"/>
          <w:lang w:val="hy-AM"/>
        </w:rPr>
        <w:t xml:space="preserve">: </w:t>
      </w:r>
    </w:p>
    <w:p w:rsidR="00F3536E" w:rsidRPr="00244C4C" w:rsidRDefault="00F3536E" w:rsidP="00F11AD8">
      <w:pPr>
        <w:rPr>
          <w:rFonts w:ascii="GHEA Grapalat" w:hAnsi="GHEA Grapalat"/>
          <w:shd w:val="clear" w:color="auto" w:fill="FFFFFF"/>
          <w:lang w:val="hy-AM"/>
        </w:rPr>
      </w:pPr>
    </w:p>
    <w:p w:rsidR="00F3536E" w:rsidRPr="00244C4C" w:rsidRDefault="00F3536E" w:rsidP="00F11AD8">
      <w:pPr>
        <w:rPr>
          <w:rFonts w:ascii="GHEA Grapalat" w:hAnsi="GHEA Grapalat" w:cs="Arial"/>
          <w:shd w:val="clear" w:color="auto" w:fill="FFFFFF"/>
          <w:lang w:val="hy-AM"/>
        </w:rPr>
      </w:pPr>
      <w:r>
        <w:rPr>
          <w:noProof/>
        </w:rPr>
        <w:pict>
          <v:shape id="Picture 33" o:spid="_x0000_s1035" type="#_x0000_t75" alt="Description: F:\Kapan\antigrad\fangchong004.jpg" style="position:absolute;left:0;text-align:left;margin-left:-1.05pt;margin-top:-5.2pt;width:138.75pt;height:121.5pt;z-index:251648512;visibility:visible" wrapcoords="-117 0 -117 21467 21600 21467 21600 0 -117 0">
            <v:imagedata r:id="rId83" o:title=""/>
            <w10:wrap type="through"/>
          </v:shape>
        </w:pict>
      </w:r>
      <w:r w:rsidRPr="00244C4C">
        <w:rPr>
          <w:rFonts w:ascii="GHEA Grapalat" w:hAnsi="GHEA Grapalat" w:cs="Sylfaen"/>
          <w:shd w:val="clear" w:color="auto" w:fill="FFFFFF"/>
          <w:lang w:val="hy-AM"/>
        </w:rPr>
        <w:t>ՀՀ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կիրառվող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հակակարկտային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մեթոդների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արդյունավետությունը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լավագույն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դեպքում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կազմում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 w:cs="Sylfaen"/>
          <w:shd w:val="clear" w:color="auto" w:fill="FFFFFF"/>
          <w:lang w:val="hy-AM"/>
        </w:rPr>
        <w:t>է</w:t>
      </w:r>
      <w:r w:rsidRPr="00244C4C">
        <w:rPr>
          <w:rFonts w:ascii="GHEA Grapalat" w:hAnsi="GHEA Grapalat" w:cs="Arial"/>
          <w:shd w:val="clear" w:color="auto" w:fill="FFFFFF"/>
          <w:lang w:val="hy-AM"/>
        </w:rPr>
        <w:t xml:space="preserve"> </w:t>
      </w:r>
      <w:r w:rsidRPr="00244C4C">
        <w:rPr>
          <w:rFonts w:ascii="GHEA Grapalat" w:hAnsi="GHEA Grapalat"/>
          <w:lang w:val="hy-AM"/>
        </w:rPr>
        <w:t xml:space="preserve">80%: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հակակարկտային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ռադարներ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Դրա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կտրատվածությունը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առկայությունը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Ցանցերի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կպաշտպանվի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կարկուտից</w:t>
      </w:r>
      <w:r w:rsidRPr="00244C4C">
        <w:rPr>
          <w:rFonts w:ascii="GHEA Grapalat" w:hAnsi="GHEA Grapalat"/>
          <w:lang w:val="hy-AM"/>
        </w:rPr>
        <w:t xml:space="preserve"> 100%,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թռչուններից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միջատներից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11AD8">
      <w:pPr>
        <w:pStyle w:val="Heading3"/>
        <w:rPr>
          <w:rFonts w:ascii="GHEA Grapalat" w:hAnsi="GHEA Grapalat"/>
          <w:color w:val="3071C3"/>
          <w:lang w:val="hy-AM"/>
        </w:rPr>
      </w:pPr>
      <w:bookmarkStart w:id="214" w:name="_Toc345447154"/>
      <w:bookmarkStart w:id="215" w:name="_Toc361931001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214"/>
      <w:bookmarkEnd w:id="215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F11AD8">
      <w:pPr>
        <w:rPr>
          <w:rFonts w:ascii="GHEA Grapalat" w:hAnsi="GHEA Grapalat"/>
          <w:lang w:val="hy-AM"/>
        </w:rPr>
      </w:pPr>
      <w:r>
        <w:rPr>
          <w:noProof/>
        </w:rPr>
        <w:pict>
          <v:shape id="Picture 32" o:spid="_x0000_s1036" type="#_x0000_t75" alt="Description: H:\Kapan\antigrad\կարկուտ.jpg" style="position:absolute;left:0;text-align:left;margin-left:1.2pt;margin-top:40.85pt;width:112.5pt;height:84.75pt;z-index:251645440;visibility:visible" wrapcoords="-144 0 -144 21409 21600 21409 21600 0 -144 0">
            <v:imagedata r:id="rId84" o:title=""/>
            <w10:wrap type="through"/>
          </v:shape>
        </w:pic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շարունակ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կարկուտը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վնասում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Արտակարգ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իրավիճակների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նախարարությունը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հակակարկտային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կառուցել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նախարարության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պլանների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առաջնահերթ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հակակարկտային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Արարատյան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դաշտավայրում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Լոռու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11AD8">
      <w:pPr>
        <w:rPr>
          <w:rFonts w:ascii="GHEA Grapalat" w:hAnsi="GHEA Grapalat" w:cs="Arial"/>
          <w:lang w:val="hy-AM"/>
        </w:rPr>
      </w:pP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գարնանը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գարնանն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ուժեղ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կարկուտից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տուժած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կրած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վնասի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չափը</w:t>
      </w:r>
      <w:r w:rsidRPr="00244C4C">
        <w:rPr>
          <w:rFonts w:ascii="GHEA Grapalat" w:hAnsi="GHEA Grapalat" w:cs="Arial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"/>
          <w:lang w:val="hy-AM"/>
        </w:rPr>
        <w:t xml:space="preserve"> 200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</w:t>
      </w:r>
      <w:r w:rsidRPr="00244C4C">
        <w:rPr>
          <w:rFonts w:ascii="GHEA Grapalat" w:hAnsi="GHEA Grapalat" w:cs="Arial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տուժել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Կապանի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Գորիսի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տարածաշրջանի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ցանքատարածություններն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բանջարաբոստանային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կուլտուրաները</w:t>
      </w:r>
      <w:r w:rsidRPr="00244C4C">
        <w:rPr>
          <w:rFonts w:ascii="GHEA Grapalat" w:hAnsi="GHEA Grapalat" w:cs="Arial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Մեղրիի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պտղատու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այգիները</w:t>
      </w:r>
      <w:r w:rsidRPr="00244C4C">
        <w:rPr>
          <w:rFonts w:ascii="GHEA Grapalat" w:hAnsi="GHEA Grapalat" w:cs="Arial"/>
          <w:lang w:val="hy-AM"/>
        </w:rPr>
        <w:t xml:space="preserve">: </w:t>
      </w:r>
    </w:p>
    <w:p w:rsidR="00F3536E" w:rsidRPr="00244C4C" w:rsidRDefault="00F3536E" w:rsidP="00F11AD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փորձագետների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գնահատականի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նպատակահարմար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հակակարկտային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տեղադրել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>`</w:t>
      </w:r>
    </w:p>
    <w:p w:rsidR="00F3536E" w:rsidRPr="00244C4C" w:rsidRDefault="00F3536E" w:rsidP="00F11AD8">
      <w:pPr>
        <w:rPr>
          <w:rFonts w:ascii="GHEA Grapalat" w:hAnsi="GHEA Grapalat"/>
          <w:lang w:val="hy-AM"/>
        </w:rPr>
      </w:pPr>
    </w:p>
    <w:tbl>
      <w:tblPr>
        <w:tblW w:w="4964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722"/>
        <w:gridCol w:w="2555"/>
        <w:gridCol w:w="2267"/>
        <w:gridCol w:w="3803"/>
      </w:tblGrid>
      <w:tr w:rsidR="00F3536E" w:rsidRPr="00244C4C" w:rsidTr="00F11AD8">
        <w:trPr>
          <w:trHeight w:val="1421"/>
        </w:trPr>
        <w:tc>
          <w:tcPr>
            <w:tcW w:w="39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F11AD8">
            <w:pPr>
              <w:pStyle w:val="ListParagraph"/>
              <w:ind w:left="62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Հ</w:t>
            </w: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Համայնքի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անվանումը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Տնտեսությունների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թիվը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EB0086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սեփականաշնորհված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հողամասերի՝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բանջարաբոստանային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և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այգիներ</w:t>
            </w:r>
            <w:r w:rsidRPr="00244C4C">
              <w:rPr>
                <w:rFonts w:ascii="GHEA Grapalat" w:hAnsi="GHEA Grapalat"/>
              </w:rPr>
              <w:t xml:space="preserve">, </w:t>
            </w:r>
            <w:r w:rsidRPr="00244C4C">
              <w:rPr>
                <w:rFonts w:ascii="GHEA Grapalat" w:hAnsi="GHEA Grapalat" w:cs="Sylfaen"/>
              </w:rPr>
              <w:t>տարածքները</w:t>
            </w:r>
            <w:r w:rsidRPr="00244C4C">
              <w:rPr>
                <w:rFonts w:ascii="GHEA Grapalat" w:hAnsi="GHEA Grapalat"/>
              </w:rPr>
              <w:t xml:space="preserve"> /</w:t>
            </w:r>
            <w:r w:rsidRPr="00244C4C">
              <w:rPr>
                <w:rFonts w:ascii="GHEA Grapalat" w:hAnsi="GHEA Grapalat" w:cs="Sylfaen"/>
              </w:rPr>
              <w:t>հա</w:t>
            </w:r>
            <w:r w:rsidRPr="00244C4C">
              <w:rPr>
                <w:rFonts w:ascii="GHEA Grapalat" w:hAnsi="GHEA Grapalat"/>
              </w:rPr>
              <w:t>/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գ</w:t>
            </w:r>
            <w:r w:rsidRPr="00244C4C">
              <w:rPr>
                <w:rFonts w:ascii="GHEA Grapalat" w:hAnsi="GHEA Grapalat"/>
              </w:rPr>
              <w:t>.</w:t>
            </w:r>
            <w:r w:rsidRPr="00244C4C">
              <w:rPr>
                <w:rFonts w:ascii="GHEA Grapalat" w:hAnsi="GHEA Grapalat" w:cs="Sylfaen"/>
              </w:rPr>
              <w:t>Ալվանք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99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46.83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գ</w:t>
            </w:r>
            <w:r w:rsidRPr="00244C4C">
              <w:rPr>
                <w:rFonts w:ascii="GHEA Grapalat" w:hAnsi="GHEA Grapalat"/>
              </w:rPr>
              <w:t>.</w:t>
            </w:r>
            <w:r w:rsidRPr="00244C4C">
              <w:rPr>
                <w:rFonts w:ascii="GHEA Grapalat" w:hAnsi="GHEA Grapalat" w:cs="Sylfaen"/>
              </w:rPr>
              <w:t>Շվանիձոր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100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83.06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գ</w:t>
            </w:r>
            <w:r w:rsidRPr="00244C4C">
              <w:rPr>
                <w:rFonts w:ascii="GHEA Grapalat" w:hAnsi="GHEA Grapalat"/>
              </w:rPr>
              <w:t>.</w:t>
            </w:r>
            <w:r w:rsidRPr="00244C4C">
              <w:rPr>
                <w:rFonts w:ascii="GHEA Grapalat" w:hAnsi="GHEA Grapalat" w:cs="Sylfaen"/>
              </w:rPr>
              <w:t>Նռնաձոր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42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404.26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գ</w:t>
            </w:r>
            <w:r w:rsidRPr="00244C4C">
              <w:rPr>
                <w:rFonts w:ascii="GHEA Grapalat" w:hAnsi="GHEA Grapalat"/>
              </w:rPr>
              <w:t xml:space="preserve">. </w:t>
            </w:r>
            <w:r w:rsidRPr="00244C4C">
              <w:rPr>
                <w:rFonts w:ascii="GHEA Grapalat" w:hAnsi="GHEA Grapalat" w:cs="Sylfaen"/>
              </w:rPr>
              <w:t>Կարճևան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81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39.73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գ</w:t>
            </w:r>
            <w:r w:rsidRPr="00244C4C">
              <w:rPr>
                <w:rFonts w:ascii="GHEA Grapalat" w:hAnsi="GHEA Grapalat"/>
              </w:rPr>
              <w:t>.</w:t>
            </w:r>
            <w:r w:rsidRPr="00244C4C">
              <w:rPr>
                <w:rFonts w:ascii="GHEA Grapalat" w:hAnsi="GHEA Grapalat" w:cs="Sylfaen"/>
              </w:rPr>
              <w:t>Սյունիք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351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243.22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Արծվանիկ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194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277.01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Դավիթբեկ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262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387.47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Տեղ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525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2002.21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Խնձորեսկ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527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1586.75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Շինուհայր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535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1315.68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Տաթև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193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502.37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Վերիշեն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502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516.42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Աղիտու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120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214.2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Նորավան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120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407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Դարբաս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290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542.61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Վաղատին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111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659.13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Անգեղակոթ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520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1306.64</w:t>
            </w:r>
          </w:p>
        </w:tc>
      </w:tr>
      <w:tr w:rsidR="00F3536E" w:rsidRPr="00244C4C" w:rsidTr="00F11AD8">
        <w:tc>
          <w:tcPr>
            <w:tcW w:w="394" w:type="pct"/>
            <w:vAlign w:val="center"/>
          </w:tcPr>
          <w:p w:rsidR="00F3536E" w:rsidRPr="00244C4C" w:rsidRDefault="00F3536E" w:rsidP="00BB42E8">
            <w:pPr>
              <w:pStyle w:val="ListParagraph"/>
              <w:numPr>
                <w:ilvl w:val="0"/>
                <w:numId w:val="20"/>
              </w:numPr>
              <w:ind w:left="62" w:firstLine="0"/>
              <w:rPr>
                <w:rFonts w:ascii="GHEA Grapalat" w:hAnsi="GHEA Grapalat"/>
              </w:rPr>
            </w:pPr>
          </w:p>
        </w:tc>
        <w:tc>
          <w:tcPr>
            <w:tcW w:w="1375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Շաղաթ</w:t>
            </w:r>
          </w:p>
        </w:tc>
        <w:tc>
          <w:tcPr>
            <w:tcW w:w="1189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273</w:t>
            </w:r>
          </w:p>
        </w:tc>
        <w:tc>
          <w:tcPr>
            <w:tcW w:w="2042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751.26</w:t>
            </w:r>
          </w:p>
        </w:tc>
      </w:tr>
    </w:tbl>
    <w:p w:rsidR="00F3536E" w:rsidRPr="00244C4C" w:rsidRDefault="00F3536E" w:rsidP="00F11AD8">
      <w:pPr>
        <w:rPr>
          <w:rFonts w:ascii="GHEA Grapalat" w:hAnsi="GHEA Grapalat"/>
        </w:rPr>
      </w:pPr>
    </w:p>
    <w:p w:rsidR="00F3536E" w:rsidRPr="00244C4C" w:rsidRDefault="00F3536E" w:rsidP="00F11AD8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առմամբ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միայն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հակակարկտային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ցանցերի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պահանջարկ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/>
          <w:lang w:val="hy-AM"/>
        </w:rPr>
        <w:t xml:space="preserve"> 11</w:t>
      </w:r>
      <w:r w:rsidRPr="00244C4C">
        <w:rPr>
          <w:rFonts w:ascii="GHEA Grapalat" w:hAnsi="GHEA Grapalat"/>
        </w:rPr>
        <w:t>,</w:t>
      </w:r>
      <w:r w:rsidRPr="00244C4C">
        <w:rPr>
          <w:rFonts w:ascii="GHEA Grapalat" w:hAnsi="GHEA Grapalat"/>
          <w:lang w:val="hy-AM"/>
        </w:rPr>
        <w:t>28</w:t>
      </w:r>
      <w:r w:rsidRPr="00244C4C">
        <w:rPr>
          <w:rFonts w:ascii="GHEA Grapalat" w:hAnsi="GHEA Grapalat"/>
        </w:rPr>
        <w:t xml:space="preserve">6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եթե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անգամ</w:t>
      </w:r>
      <w:r w:rsidRPr="00244C4C">
        <w:rPr>
          <w:rFonts w:ascii="GHEA Grapalat" w:hAnsi="GHEA Grapalat"/>
        </w:rPr>
        <w:t xml:space="preserve"> 1,032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ցանցով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պատվի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ապա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շահութաբեր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F11AD8">
      <w:pPr>
        <w:pStyle w:val="Heading3"/>
        <w:rPr>
          <w:rFonts w:ascii="GHEA Grapalat" w:hAnsi="GHEA Grapalat"/>
          <w:color w:val="3071C3"/>
          <w:lang w:val="hy-AM"/>
        </w:rPr>
      </w:pPr>
      <w:bookmarkStart w:id="216" w:name="_Toc345447155"/>
      <w:bookmarkStart w:id="217" w:name="_Toc361931002"/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bookmarkEnd w:id="216"/>
      <w:bookmarkEnd w:id="217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F11AD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Ներկայումս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աշխարհի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կարկուտի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պայքարի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մեթոդներով</w:t>
      </w:r>
      <w:r w:rsidRPr="00244C4C">
        <w:rPr>
          <w:rFonts w:ascii="GHEA Grapalat" w:hAnsi="GHEA Grapalat"/>
          <w:lang w:val="hy-AM"/>
        </w:rPr>
        <w:t>`</w:t>
      </w:r>
    </w:p>
    <w:p w:rsidR="00F3536E" w:rsidRPr="00244C4C" w:rsidRDefault="00F3536E" w:rsidP="00F11AD8">
      <w:pPr>
        <w:rPr>
          <w:rFonts w:ascii="GHEA Grapalat" w:hAnsi="GHEA Grapalat"/>
          <w:lang w:val="hy-AM"/>
        </w:rPr>
      </w:pPr>
      <w:r>
        <w:rPr>
          <w:noProof/>
        </w:rPr>
        <w:pict>
          <v:shape id="Picture 31" o:spid="_x0000_s1037" type="#_x0000_t75" alt="Description: C:\Users\SS\Desktop\фото\Picture 004.jpg" style="position:absolute;left:0;text-align:left;margin-left:1.2pt;margin-top:1.25pt;width:174pt;height:157.65pt;z-index:251643392;visibility:visible" wrapcoords="-93 0 -93 21497 21600 21497 21600 0 -93 0">
            <v:imagedata r:id="rId85" o:title=""/>
            <w10:wrap type="through"/>
          </v:shape>
        </w:pict>
      </w:r>
      <w:r w:rsidRPr="00244C4C">
        <w:rPr>
          <w:rFonts w:ascii="GHEA Grapalat" w:hAnsi="GHEA Grapalat" w:cs="Sylfaen"/>
          <w:b/>
          <w:lang w:val="hy-AM"/>
        </w:rPr>
        <w:t>Հրթիռային</w:t>
      </w:r>
      <w:r w:rsidRPr="00244C4C">
        <w:rPr>
          <w:rFonts w:ascii="GHEA Grapalat" w:hAnsi="GHEA Grapalat"/>
          <w:lang w:val="hy-AM"/>
        </w:rPr>
        <w:t xml:space="preserve">, 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մեթոդներից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ամենաարդյունավետն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70%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ամենաթանկը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F11AD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մեթոդի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հանրապետությունում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</w:t>
      </w:r>
      <w:r w:rsidRPr="00244C4C">
        <w:rPr>
          <w:rFonts w:ascii="GHEA Grapalat" w:hAnsi="GHEA Grapalat"/>
          <w:lang w:val="hy-AM"/>
        </w:rPr>
        <w:t xml:space="preserve">   </w:t>
      </w:r>
      <w:r w:rsidRPr="00244C4C">
        <w:rPr>
          <w:rFonts w:ascii="GHEA Grapalat" w:hAnsi="GHEA Grapalat" w:cs="Sylfaen"/>
          <w:lang w:val="hy-AM"/>
        </w:rPr>
        <w:t>բարդությունների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/>
          <w:lang w:val="hy-AM"/>
        </w:rPr>
        <w:tab/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ներմուծվող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հրթիռի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100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հրթիռային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մեթոդով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շուրջ</w:t>
      </w:r>
      <w:r w:rsidRPr="00244C4C">
        <w:rPr>
          <w:rFonts w:ascii="GHEA Grapalat" w:hAnsi="GHEA Grapalat"/>
          <w:lang w:val="hy-AM"/>
        </w:rPr>
        <w:t xml:space="preserve"> 30 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հրթիռ</w:t>
      </w:r>
      <w:r w:rsidRPr="00244C4C">
        <w:rPr>
          <w:rFonts w:ascii="GHEA Grapalat" w:hAnsi="GHEA Grapalat"/>
          <w:lang w:val="hy-AM"/>
        </w:rPr>
        <w:t xml:space="preserve">:    </w:t>
      </w:r>
    </w:p>
    <w:p w:rsidR="00F3536E" w:rsidRPr="00244C4C" w:rsidRDefault="00F3536E" w:rsidP="00F11AD8">
      <w:pPr>
        <w:rPr>
          <w:rFonts w:ascii="GHEA Grapalat" w:hAnsi="GHEA Grapalat"/>
          <w:lang w:val="hy-AM"/>
        </w:rPr>
      </w:pPr>
    </w:p>
    <w:p w:rsidR="00F3536E" w:rsidRPr="00244C4C" w:rsidRDefault="00F3536E" w:rsidP="00F11AD8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b/>
          <w:lang w:val="hy-AM"/>
        </w:rPr>
        <w:t>Քիմիական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ռեագենտով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գեներատորային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45%,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ամենաէժան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տարբերակն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մեթոդը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Ֆրանսիայում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շուրջ</w:t>
      </w:r>
      <w:r w:rsidRPr="00244C4C">
        <w:rPr>
          <w:rFonts w:ascii="GHEA Grapalat" w:hAnsi="GHEA Grapalat"/>
          <w:lang w:val="hy-AM"/>
        </w:rPr>
        <w:t xml:space="preserve"> 60 </w:t>
      </w:r>
      <w:r w:rsidRPr="00244C4C">
        <w:rPr>
          <w:rFonts w:ascii="GHEA Grapalat" w:hAnsi="GHEA Grapalat" w:cs="Sylfaen"/>
          <w:lang w:val="hy-AM"/>
        </w:rPr>
        <w:t>տարի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Իսպանիայում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Ավստրիայում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Կանադայում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Հունգարիայում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Իտալիայում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Գերմանիայում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B13399">
      <w:pPr>
        <w:tabs>
          <w:tab w:val="left" w:pos="90"/>
        </w:tabs>
        <w:spacing w:line="240" w:lineRule="auto"/>
        <w:ind w:left="90"/>
        <w:rPr>
          <w:rFonts w:ascii="GHEA Grapalat" w:hAnsi="GHEA Grapalat" w:cs="Arian AMU"/>
          <w:b/>
          <w:szCs w:val="24"/>
          <w:lang w:val="hy-AM"/>
        </w:rPr>
      </w:pPr>
    </w:p>
    <w:p w:rsidR="00F3536E" w:rsidRPr="00244C4C" w:rsidRDefault="00F3536E" w:rsidP="00F11AD8">
      <w:pPr>
        <w:rPr>
          <w:rFonts w:ascii="GHEA Grapalat" w:hAnsi="GHEA Grapalat" w:cs="Arian AMU"/>
          <w:lang w:val="hy-AM"/>
        </w:rPr>
      </w:pPr>
      <w:r>
        <w:rPr>
          <w:noProof/>
        </w:rPr>
        <w:pict>
          <v:shape id="Picture 30" o:spid="_x0000_s1038" type="#_x0000_t75" alt="Description: C:\Users\SS\Desktop\фото\Рисунок2.jpg" style="position:absolute;left:0;text-align:left;margin-left:7.95pt;margin-top:20.55pt;width:167.25pt;height:132.95pt;z-index:251644416;visibility:visible" wrapcoords="-97 0 -97 21478 21600 21478 21600 0 -97 0">
            <v:imagedata r:id="rId86" o:title=""/>
            <w10:wrap type="through"/>
          </v:shape>
        </w:pict>
      </w:r>
      <w:r w:rsidRPr="00244C4C">
        <w:rPr>
          <w:rFonts w:ascii="GHEA Grapalat" w:hAnsi="GHEA Grapalat" w:cs="Sylfaen"/>
          <w:b/>
          <w:lang w:val="hy-AM"/>
        </w:rPr>
        <w:t>Ավիացիոն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հրթիռայինի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էժան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50%: </w:t>
      </w:r>
      <w:r w:rsidRPr="00244C4C">
        <w:rPr>
          <w:rFonts w:ascii="GHEA Grapalat" w:hAnsi="GHEA Grapalat" w:cs="Sylfaen"/>
          <w:lang w:val="hy-AM"/>
        </w:rPr>
        <w:t>Օգտագործվում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Ռուսաստանում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ԱՄՆ</w:t>
      </w:r>
      <w:r w:rsidRPr="00244C4C">
        <w:rPr>
          <w:rFonts w:ascii="GHEA Grapalat" w:hAnsi="GHEA Grapalat" w:cs="Arian AMU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ում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Հունաստանում</w:t>
      </w:r>
      <w:r w:rsidRPr="00244C4C">
        <w:rPr>
          <w:rFonts w:ascii="GHEA Grapalat" w:hAnsi="GHEA Grapalat" w:cs="Arian AMU"/>
          <w:lang w:val="hy-AM"/>
        </w:rPr>
        <w:t xml:space="preserve">,  </w:t>
      </w:r>
      <w:r w:rsidRPr="00244C4C">
        <w:rPr>
          <w:rFonts w:ascii="GHEA Grapalat" w:hAnsi="GHEA Grapalat" w:cs="Sylfaen"/>
          <w:lang w:val="hy-AM"/>
        </w:rPr>
        <w:t>Գերմանիայում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Թաիլանդում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B13399">
      <w:pPr>
        <w:tabs>
          <w:tab w:val="left" w:pos="90"/>
        </w:tabs>
        <w:spacing w:line="240" w:lineRule="auto"/>
        <w:ind w:left="720"/>
        <w:rPr>
          <w:rFonts w:ascii="GHEA Grapalat" w:hAnsi="GHEA Grapalat" w:cs="Arian AMU"/>
          <w:szCs w:val="24"/>
          <w:lang w:val="hy-AM"/>
        </w:rPr>
      </w:pPr>
      <w:r w:rsidRPr="00244C4C">
        <w:rPr>
          <w:rFonts w:ascii="GHEA Grapalat" w:hAnsi="GHEA Grapalat" w:cs="Sylfaen"/>
          <w:szCs w:val="24"/>
          <w:lang w:val="hy-AM"/>
        </w:rPr>
        <w:t>Մեթոդը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կիրառելու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համար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անհրաժեշտ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են</w:t>
      </w:r>
      <w:r w:rsidRPr="00244C4C">
        <w:rPr>
          <w:rFonts w:ascii="GHEA Grapalat" w:hAnsi="GHEA Grapalat" w:cs="Arian AMU"/>
          <w:szCs w:val="24"/>
          <w:lang w:val="hy-AM"/>
        </w:rPr>
        <w:t xml:space="preserve"> 4-</w:t>
      </w:r>
      <w:r w:rsidRPr="00244C4C">
        <w:rPr>
          <w:rFonts w:ascii="GHEA Grapalat" w:hAnsi="GHEA Grapalat" w:cs="Sylfaen"/>
          <w:szCs w:val="24"/>
          <w:lang w:val="hy-AM"/>
        </w:rPr>
        <w:t>ից</w:t>
      </w:r>
      <w:r w:rsidRPr="00244C4C">
        <w:rPr>
          <w:rFonts w:ascii="GHEA Grapalat" w:hAnsi="GHEA Grapalat" w:cs="Arian AMU"/>
          <w:szCs w:val="24"/>
          <w:lang w:val="hy-AM"/>
        </w:rPr>
        <w:t xml:space="preserve"> 5 </w:t>
      </w:r>
      <w:r w:rsidRPr="00244C4C">
        <w:rPr>
          <w:rFonts w:ascii="GHEA Grapalat" w:hAnsi="GHEA Grapalat" w:cs="Sylfaen"/>
          <w:szCs w:val="24"/>
          <w:lang w:val="hy-AM"/>
        </w:rPr>
        <w:t>հատուկ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սարքավորումներով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հագեցված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ինքնաթիռներ</w:t>
      </w:r>
      <w:r w:rsidRPr="00244C4C">
        <w:rPr>
          <w:rFonts w:ascii="GHEA Grapalat" w:hAnsi="GHEA Grapalat" w:cs="Arian AMU"/>
          <w:szCs w:val="24"/>
          <w:lang w:val="hy-AM"/>
        </w:rPr>
        <w:t xml:space="preserve">:  </w:t>
      </w:r>
    </w:p>
    <w:p w:rsidR="00F3536E" w:rsidRPr="00244C4C" w:rsidRDefault="00F3536E" w:rsidP="00B13399">
      <w:pPr>
        <w:tabs>
          <w:tab w:val="left" w:pos="90"/>
        </w:tabs>
        <w:spacing w:line="240" w:lineRule="auto"/>
        <w:rPr>
          <w:rFonts w:ascii="GHEA Grapalat" w:hAnsi="GHEA Grapalat" w:cs="Arian AMU"/>
          <w:szCs w:val="24"/>
          <w:lang w:val="hy-AM"/>
        </w:rPr>
      </w:pPr>
    </w:p>
    <w:p w:rsidR="00F3536E" w:rsidRPr="00244C4C" w:rsidRDefault="00F3536E" w:rsidP="00F11AD8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b/>
          <w:lang w:val="hy-AM"/>
        </w:rPr>
        <w:t>Ացետիլենով</w:t>
      </w:r>
      <w:r w:rsidRPr="00244C4C">
        <w:rPr>
          <w:rFonts w:ascii="GHEA Grapalat" w:hAnsi="GHEA Grapalat" w:cs="Arian AMU"/>
          <w:lang w:val="hy-AM"/>
        </w:rPr>
        <w:t xml:space="preserve">   </w:t>
      </w:r>
      <w:r w:rsidRPr="00244C4C">
        <w:rPr>
          <w:rFonts w:ascii="GHEA Grapalat" w:hAnsi="GHEA Grapalat" w:cs="Sylfaen"/>
          <w:lang w:val="hy-AM"/>
        </w:rPr>
        <w:t>գործող</w:t>
      </w:r>
      <w:r w:rsidRPr="00244C4C">
        <w:rPr>
          <w:rFonts w:ascii="GHEA Grapalat" w:hAnsi="GHEA Grapalat" w:cs="Arian AMU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գազագեներատորային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 w:cs="Arian AMU"/>
          <w:lang w:val="hy-AM"/>
        </w:rPr>
        <w:t xml:space="preserve"> 50%: </w:t>
      </w:r>
      <w:r w:rsidRPr="00244C4C">
        <w:rPr>
          <w:rFonts w:ascii="GHEA Grapalat" w:hAnsi="GHEA Grapalat" w:cs="Sylfaen"/>
          <w:lang w:val="hy-AM"/>
        </w:rPr>
        <w:t>Օգտագործվում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Արգենտինայում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Բոլիվիայում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Բրազիլիայում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B13399">
      <w:pPr>
        <w:tabs>
          <w:tab w:val="left" w:pos="90"/>
        </w:tabs>
        <w:spacing w:line="240" w:lineRule="auto"/>
        <w:rPr>
          <w:rFonts w:ascii="GHEA Grapalat" w:hAnsi="GHEA Grapalat" w:cs="Arian AMU"/>
          <w:szCs w:val="24"/>
          <w:lang w:val="hy-AM"/>
        </w:rPr>
      </w:pPr>
    </w:p>
    <w:p w:rsidR="00F3536E" w:rsidRPr="00244C4C" w:rsidRDefault="00F3536E" w:rsidP="00F11AD8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 w:cs="Arian AMU"/>
          <w:lang w:val="hy-AM"/>
        </w:rPr>
        <w:t xml:space="preserve"> 2003 </w:t>
      </w:r>
      <w:r w:rsidRPr="00244C4C">
        <w:rPr>
          <w:rFonts w:ascii="GHEA Grapalat" w:hAnsi="GHEA Grapalat" w:cs="Sylfaen"/>
          <w:lang w:val="hy-AM"/>
        </w:rPr>
        <w:t>թվականի</w:t>
      </w:r>
      <w:r w:rsidRPr="00244C4C">
        <w:rPr>
          <w:rFonts w:ascii="GHEA Grapalat" w:hAnsi="GHEA Grapalat" w:cs="Arian AMU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ապրիլի</w:t>
      </w:r>
      <w:r w:rsidRPr="00244C4C">
        <w:rPr>
          <w:rFonts w:ascii="GHEA Grapalat" w:hAnsi="GHEA Grapalat" w:cs="Arian AMU"/>
          <w:lang w:val="hy-AM"/>
        </w:rPr>
        <w:t xml:space="preserve"> 3-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</w:t>
      </w:r>
      <w:r w:rsidRPr="00244C4C">
        <w:rPr>
          <w:rFonts w:ascii="GHEA Grapalat" w:hAnsi="GHEA Grapalat" w:cs="Arian AMU"/>
          <w:lang w:val="hy-AM"/>
        </w:rPr>
        <w:t xml:space="preserve"> 467-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որոշմամբ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ստեղծվել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 “</w:t>
      </w:r>
      <w:r w:rsidRPr="00244C4C">
        <w:rPr>
          <w:rFonts w:ascii="GHEA Grapalat" w:hAnsi="GHEA Grapalat" w:cs="Sylfaen"/>
          <w:lang w:val="hy-AM"/>
        </w:rPr>
        <w:t>Մթնոլորտային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երևույթների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ակտիվ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ներգործության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ծառայություն՛</w:t>
      </w:r>
      <w:r w:rsidRPr="00244C4C">
        <w:rPr>
          <w:rFonts w:ascii="GHEA Grapalat" w:hAnsi="GHEA Grapalat" w:cs="Arian AMU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առևտրային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կազմակերպությունը</w:t>
      </w:r>
      <w:r w:rsidRPr="00244C4C">
        <w:rPr>
          <w:rFonts w:ascii="GHEA Grapalat" w:hAnsi="GHEA Grapalat" w:cs="Arian AMU"/>
          <w:lang w:val="hy-AM"/>
        </w:rPr>
        <w:t xml:space="preserve"> “</w:t>
      </w:r>
      <w:r w:rsidRPr="00244C4C">
        <w:rPr>
          <w:rFonts w:ascii="GHEA Grapalat" w:hAnsi="GHEA Grapalat" w:cs="Sylfaen"/>
          <w:lang w:val="hy-AM"/>
        </w:rPr>
        <w:t>ՄԵՎԱՆԾ</w:t>
      </w:r>
      <w:r w:rsidRPr="00244C4C">
        <w:rPr>
          <w:rFonts w:ascii="GHEA Grapalat" w:hAnsi="GHEA Grapalat" w:cs="Arian AMU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ՊՈԱԿ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F11AD8">
      <w:pPr>
        <w:rPr>
          <w:rFonts w:ascii="GHEA Grapalat" w:hAnsi="GHEA Grapalat" w:cs="Arian AMU"/>
          <w:lang w:val="hy-AM"/>
        </w:rPr>
      </w:pPr>
    </w:p>
    <w:p w:rsidR="00F3536E" w:rsidRPr="00244C4C" w:rsidRDefault="00F3536E" w:rsidP="00F11AD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նախարարության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համատեղ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բազմաթիվ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ուսումնասիրությունների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սկսած</w:t>
      </w:r>
      <w:r w:rsidRPr="00244C4C">
        <w:rPr>
          <w:rFonts w:ascii="GHEA Grapalat" w:hAnsi="GHEA Grapalat"/>
          <w:lang w:val="hy-AM"/>
        </w:rPr>
        <w:t xml:space="preserve"> 2004 </w:t>
      </w:r>
      <w:r w:rsidRPr="00244C4C">
        <w:rPr>
          <w:rFonts w:ascii="GHEA Grapalat" w:hAnsi="GHEA Grapalat" w:cs="Sylfaen"/>
          <w:lang w:val="hy-AM"/>
        </w:rPr>
        <w:t>թվականից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հանրապետությունում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սկսվեցին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գազագեներատորային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հակակարկտային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ուղղությամբ</w:t>
      </w:r>
      <w:r w:rsidRPr="00244C4C">
        <w:rPr>
          <w:rFonts w:ascii="GHEA Grapalat" w:hAnsi="GHEA Grapalat"/>
          <w:lang w:val="hy-AM"/>
        </w:rPr>
        <w:t>: “</w:t>
      </w:r>
      <w:r w:rsidRPr="00244C4C">
        <w:rPr>
          <w:rFonts w:ascii="GHEA Grapalat" w:hAnsi="GHEA Grapalat" w:cs="Sylfaen"/>
          <w:lang w:val="hy-AM"/>
        </w:rPr>
        <w:t>ՄԵՎԱՆԾ</w:t>
      </w:r>
      <w:r w:rsidRPr="00244C4C">
        <w:rPr>
          <w:rFonts w:ascii="GHEA Grapalat" w:hAnsi="GHEA Grapalat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ՊՈԱԿ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գազագեներատորային</w:t>
      </w:r>
      <w:r w:rsidRPr="00244C4C">
        <w:rPr>
          <w:rFonts w:ascii="GHEA Grapalat" w:hAnsi="GHEA Grapalat"/>
          <w:lang w:val="hy-AM"/>
        </w:rPr>
        <w:t xml:space="preserve">   </w:t>
      </w:r>
      <w:r w:rsidRPr="00244C4C">
        <w:rPr>
          <w:rFonts w:ascii="GHEA Grapalat" w:hAnsi="GHEA Grapalat" w:cs="Sylfaen"/>
          <w:lang w:val="hy-AM"/>
        </w:rPr>
        <w:t>կայանքների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մարզերում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տեղադրման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տարեթվերը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նախնական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քանակը</w:t>
      </w:r>
      <w:r w:rsidRPr="00244C4C">
        <w:rPr>
          <w:rFonts w:ascii="GHEA Grapalat" w:hAnsi="GHEA Grapalat"/>
          <w:lang w:val="hy-AM"/>
        </w:rPr>
        <w:t>`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710"/>
        <w:gridCol w:w="2259"/>
        <w:gridCol w:w="1075"/>
        <w:gridCol w:w="969"/>
        <w:gridCol w:w="969"/>
        <w:gridCol w:w="971"/>
        <w:gridCol w:w="983"/>
        <w:gridCol w:w="1441"/>
      </w:tblGrid>
      <w:tr w:rsidR="00F3536E" w:rsidRPr="00244C4C" w:rsidTr="00F11AD8">
        <w:trPr>
          <w:trHeight w:val="936"/>
        </w:trPr>
        <w:tc>
          <w:tcPr>
            <w:tcW w:w="379" w:type="pct"/>
            <w:vAlign w:val="center"/>
          </w:tcPr>
          <w:p w:rsidR="00F3536E" w:rsidRPr="00244C4C" w:rsidRDefault="00F3536E" w:rsidP="00F11AD8">
            <w:pPr>
              <w:rPr>
                <w:rFonts w:ascii="GHEA Grapalat" w:hAnsi="GHEA Grapalat" w:cs="Arian AMU"/>
                <w:lang w:val="hy-AM"/>
              </w:rPr>
            </w:pPr>
          </w:p>
        </w:tc>
        <w:tc>
          <w:tcPr>
            <w:tcW w:w="1205" w:type="pct"/>
            <w:vAlign w:val="center"/>
          </w:tcPr>
          <w:p w:rsidR="00F3536E" w:rsidRPr="00244C4C" w:rsidRDefault="00F3536E" w:rsidP="00F11AD8">
            <w:pPr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Sylfaen"/>
                <w:szCs w:val="24"/>
              </w:rPr>
              <w:t>Մարզի</w:t>
            </w:r>
            <w:r w:rsidRPr="00244C4C">
              <w:rPr>
                <w:rFonts w:ascii="GHEA Grapalat" w:hAnsi="GHEA Grapalat" w:cs="Arian AMU"/>
                <w:szCs w:val="24"/>
              </w:rPr>
              <w:t xml:space="preserve"> </w:t>
            </w:r>
          </w:p>
          <w:p w:rsidR="00F3536E" w:rsidRPr="00244C4C" w:rsidRDefault="00F3536E" w:rsidP="00F11AD8">
            <w:pPr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Sylfaen"/>
                <w:szCs w:val="24"/>
              </w:rPr>
              <w:t>անվանում</w:t>
            </w:r>
          </w:p>
        </w:tc>
        <w:tc>
          <w:tcPr>
            <w:tcW w:w="574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2008</w:t>
            </w:r>
            <w:r w:rsidRPr="00244C4C">
              <w:rPr>
                <w:rFonts w:ascii="GHEA Grapalat" w:hAnsi="GHEA Grapalat" w:cs="Sylfaen"/>
                <w:szCs w:val="24"/>
              </w:rPr>
              <w:t>թ</w:t>
            </w:r>
            <w:r w:rsidRPr="00244C4C">
              <w:rPr>
                <w:rFonts w:ascii="GHEA Grapalat" w:hAnsi="GHEA Grapalat" w:cs="Arian AMU"/>
                <w:szCs w:val="24"/>
              </w:rPr>
              <w:t>.</w:t>
            </w:r>
          </w:p>
        </w:tc>
        <w:tc>
          <w:tcPr>
            <w:tcW w:w="517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2009</w:t>
            </w:r>
            <w:r w:rsidRPr="00244C4C">
              <w:rPr>
                <w:rFonts w:ascii="GHEA Grapalat" w:hAnsi="GHEA Grapalat" w:cs="Sylfaen"/>
                <w:szCs w:val="24"/>
              </w:rPr>
              <w:t>թ</w:t>
            </w:r>
            <w:r w:rsidRPr="00244C4C">
              <w:rPr>
                <w:rFonts w:ascii="GHEA Grapalat" w:hAnsi="GHEA Grapalat" w:cs="Arian AMU"/>
                <w:szCs w:val="24"/>
              </w:rPr>
              <w:t>.</w:t>
            </w:r>
          </w:p>
        </w:tc>
        <w:tc>
          <w:tcPr>
            <w:tcW w:w="517" w:type="pct"/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2010</w:t>
            </w:r>
            <w:r w:rsidRPr="00244C4C">
              <w:rPr>
                <w:rFonts w:ascii="GHEA Grapalat" w:hAnsi="GHEA Grapalat" w:cs="Sylfaen"/>
                <w:szCs w:val="24"/>
              </w:rPr>
              <w:t>թ</w:t>
            </w:r>
            <w:r w:rsidRPr="00244C4C">
              <w:rPr>
                <w:rFonts w:ascii="GHEA Grapalat" w:hAnsi="GHEA Grapalat" w:cs="Arian AMU"/>
                <w:szCs w:val="24"/>
              </w:rPr>
              <w:t>.</w:t>
            </w:r>
          </w:p>
        </w:tc>
        <w:tc>
          <w:tcPr>
            <w:tcW w:w="518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2011</w:t>
            </w:r>
            <w:r w:rsidRPr="00244C4C">
              <w:rPr>
                <w:rFonts w:ascii="GHEA Grapalat" w:hAnsi="GHEA Grapalat" w:cs="Sylfaen"/>
                <w:szCs w:val="24"/>
              </w:rPr>
              <w:t>թ</w:t>
            </w:r>
            <w:r w:rsidRPr="00244C4C">
              <w:rPr>
                <w:rFonts w:ascii="GHEA Grapalat" w:hAnsi="GHEA Grapalat" w:cs="Arian AMU"/>
                <w:szCs w:val="24"/>
              </w:rPr>
              <w:t>.</w:t>
            </w:r>
          </w:p>
        </w:tc>
        <w:tc>
          <w:tcPr>
            <w:tcW w:w="524" w:type="pct"/>
            <w:tcMar>
              <w:top w:w="15" w:type="dxa"/>
              <w:left w:w="98" w:type="dxa"/>
              <w:bottom w:w="28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2012</w:t>
            </w:r>
            <w:r w:rsidRPr="00244C4C">
              <w:rPr>
                <w:rFonts w:ascii="GHEA Grapalat" w:hAnsi="GHEA Grapalat" w:cs="Sylfaen"/>
                <w:szCs w:val="24"/>
              </w:rPr>
              <w:t>թ</w:t>
            </w:r>
            <w:r w:rsidRPr="00244C4C">
              <w:rPr>
                <w:rFonts w:ascii="GHEA Grapalat" w:hAnsi="GHEA Grapalat" w:cs="Arian AMU"/>
                <w:szCs w:val="24"/>
              </w:rPr>
              <w:t>.</w:t>
            </w:r>
          </w:p>
        </w:tc>
        <w:tc>
          <w:tcPr>
            <w:tcW w:w="767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Sylfaen"/>
                <w:szCs w:val="24"/>
              </w:rPr>
              <w:t>Ընդհանուր</w:t>
            </w:r>
            <w:r w:rsidRPr="00244C4C">
              <w:rPr>
                <w:rFonts w:ascii="GHEA Grapalat" w:hAnsi="GHEA Grapalat" w:cs="Arian AMU"/>
                <w:szCs w:val="24"/>
              </w:rPr>
              <w:t xml:space="preserve"> </w:t>
            </w:r>
            <w:r w:rsidRPr="00244C4C">
              <w:rPr>
                <w:rFonts w:ascii="GHEA Grapalat" w:hAnsi="GHEA Grapalat" w:cs="Sylfaen"/>
                <w:szCs w:val="24"/>
              </w:rPr>
              <w:t>քանակը</w:t>
            </w:r>
          </w:p>
        </w:tc>
      </w:tr>
      <w:tr w:rsidR="00F3536E" w:rsidRPr="00244C4C" w:rsidTr="00F11AD8">
        <w:trPr>
          <w:trHeight w:val="496"/>
        </w:trPr>
        <w:tc>
          <w:tcPr>
            <w:tcW w:w="379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1</w:t>
            </w:r>
          </w:p>
        </w:tc>
        <w:tc>
          <w:tcPr>
            <w:tcW w:w="1205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Sylfaen"/>
                <w:szCs w:val="24"/>
              </w:rPr>
              <w:t>Արագածոտն</w:t>
            </w:r>
          </w:p>
        </w:tc>
        <w:tc>
          <w:tcPr>
            <w:tcW w:w="574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</w:rPr>
            </w:pPr>
          </w:p>
        </w:tc>
        <w:tc>
          <w:tcPr>
            <w:tcW w:w="517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10</w:t>
            </w:r>
          </w:p>
        </w:tc>
        <w:tc>
          <w:tcPr>
            <w:tcW w:w="517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10</w:t>
            </w:r>
          </w:p>
        </w:tc>
        <w:tc>
          <w:tcPr>
            <w:tcW w:w="518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</w:rPr>
            </w:pPr>
          </w:p>
        </w:tc>
        <w:tc>
          <w:tcPr>
            <w:tcW w:w="524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14</w:t>
            </w:r>
          </w:p>
        </w:tc>
        <w:tc>
          <w:tcPr>
            <w:tcW w:w="767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34</w:t>
            </w:r>
          </w:p>
        </w:tc>
      </w:tr>
      <w:tr w:rsidR="00F3536E" w:rsidRPr="00244C4C" w:rsidTr="00F11AD8">
        <w:trPr>
          <w:trHeight w:val="316"/>
        </w:trPr>
        <w:tc>
          <w:tcPr>
            <w:tcW w:w="379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2</w:t>
            </w:r>
          </w:p>
        </w:tc>
        <w:tc>
          <w:tcPr>
            <w:tcW w:w="1205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Sylfaen"/>
                <w:szCs w:val="24"/>
              </w:rPr>
              <w:t>Արարատ</w:t>
            </w:r>
          </w:p>
        </w:tc>
        <w:tc>
          <w:tcPr>
            <w:tcW w:w="574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10</w:t>
            </w:r>
          </w:p>
        </w:tc>
        <w:tc>
          <w:tcPr>
            <w:tcW w:w="517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20</w:t>
            </w:r>
          </w:p>
        </w:tc>
        <w:tc>
          <w:tcPr>
            <w:tcW w:w="517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22</w:t>
            </w:r>
          </w:p>
        </w:tc>
        <w:tc>
          <w:tcPr>
            <w:tcW w:w="518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12</w:t>
            </w:r>
          </w:p>
        </w:tc>
        <w:tc>
          <w:tcPr>
            <w:tcW w:w="524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</w:rPr>
            </w:pPr>
          </w:p>
        </w:tc>
        <w:tc>
          <w:tcPr>
            <w:tcW w:w="767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64</w:t>
            </w:r>
          </w:p>
        </w:tc>
      </w:tr>
      <w:tr w:rsidR="00F3536E" w:rsidRPr="00244C4C" w:rsidTr="00F11AD8">
        <w:trPr>
          <w:trHeight w:val="352"/>
        </w:trPr>
        <w:tc>
          <w:tcPr>
            <w:tcW w:w="379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3</w:t>
            </w:r>
          </w:p>
        </w:tc>
        <w:tc>
          <w:tcPr>
            <w:tcW w:w="1205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Sylfaen"/>
                <w:szCs w:val="24"/>
              </w:rPr>
              <w:t>Արմավիր</w:t>
            </w:r>
            <w:r w:rsidRPr="00244C4C">
              <w:rPr>
                <w:rFonts w:ascii="GHEA Grapalat" w:hAnsi="GHEA Grapalat" w:cs="Arian AMU"/>
                <w:szCs w:val="24"/>
              </w:rPr>
              <w:t xml:space="preserve"> </w:t>
            </w:r>
          </w:p>
        </w:tc>
        <w:tc>
          <w:tcPr>
            <w:tcW w:w="574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</w:rPr>
            </w:pPr>
          </w:p>
        </w:tc>
        <w:tc>
          <w:tcPr>
            <w:tcW w:w="517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20</w:t>
            </w:r>
          </w:p>
        </w:tc>
        <w:tc>
          <w:tcPr>
            <w:tcW w:w="517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21</w:t>
            </w:r>
          </w:p>
        </w:tc>
        <w:tc>
          <w:tcPr>
            <w:tcW w:w="518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22</w:t>
            </w:r>
          </w:p>
        </w:tc>
        <w:tc>
          <w:tcPr>
            <w:tcW w:w="524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19</w:t>
            </w:r>
          </w:p>
        </w:tc>
        <w:tc>
          <w:tcPr>
            <w:tcW w:w="767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82</w:t>
            </w:r>
          </w:p>
        </w:tc>
      </w:tr>
      <w:tr w:rsidR="00F3536E" w:rsidRPr="00244C4C" w:rsidTr="00F11AD8">
        <w:trPr>
          <w:trHeight w:val="1036"/>
        </w:trPr>
        <w:tc>
          <w:tcPr>
            <w:tcW w:w="379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rPr>
                <w:rFonts w:ascii="GHEA Grapalat" w:hAnsi="GHEA Grapalat" w:cs="Arian AMU"/>
              </w:rPr>
            </w:pPr>
          </w:p>
        </w:tc>
        <w:tc>
          <w:tcPr>
            <w:tcW w:w="1205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Sylfaen"/>
                <w:szCs w:val="24"/>
              </w:rPr>
              <w:t>Ընդամենը</w:t>
            </w:r>
            <w:r w:rsidRPr="00244C4C">
              <w:rPr>
                <w:rFonts w:ascii="GHEA Grapalat" w:hAnsi="GHEA Grapalat" w:cs="Arian AMU"/>
                <w:szCs w:val="24"/>
              </w:rPr>
              <w:t xml:space="preserve"> </w:t>
            </w:r>
            <w:r w:rsidRPr="00244C4C">
              <w:rPr>
                <w:rFonts w:ascii="GHEA Grapalat" w:hAnsi="GHEA Grapalat" w:cs="Sylfaen"/>
                <w:szCs w:val="24"/>
              </w:rPr>
              <w:t>կայանների</w:t>
            </w:r>
            <w:r w:rsidRPr="00244C4C">
              <w:rPr>
                <w:rFonts w:ascii="GHEA Grapalat" w:hAnsi="GHEA Grapalat" w:cs="Arian AMU"/>
                <w:szCs w:val="24"/>
              </w:rPr>
              <w:t xml:space="preserve"> </w:t>
            </w:r>
            <w:r w:rsidRPr="00244C4C">
              <w:rPr>
                <w:rFonts w:ascii="GHEA Grapalat" w:hAnsi="GHEA Grapalat" w:cs="Sylfaen"/>
                <w:szCs w:val="24"/>
              </w:rPr>
              <w:t>քանակը</w:t>
            </w:r>
          </w:p>
        </w:tc>
        <w:tc>
          <w:tcPr>
            <w:tcW w:w="574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10</w:t>
            </w:r>
          </w:p>
        </w:tc>
        <w:tc>
          <w:tcPr>
            <w:tcW w:w="517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50</w:t>
            </w:r>
          </w:p>
        </w:tc>
        <w:tc>
          <w:tcPr>
            <w:tcW w:w="517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53</w:t>
            </w:r>
          </w:p>
        </w:tc>
        <w:tc>
          <w:tcPr>
            <w:tcW w:w="518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34</w:t>
            </w:r>
          </w:p>
        </w:tc>
        <w:tc>
          <w:tcPr>
            <w:tcW w:w="524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33</w:t>
            </w:r>
          </w:p>
        </w:tc>
        <w:tc>
          <w:tcPr>
            <w:tcW w:w="767" w:type="pct"/>
            <w:tcMar>
              <w:top w:w="15" w:type="dxa"/>
              <w:left w:w="98" w:type="dxa"/>
              <w:bottom w:w="0" w:type="dxa"/>
              <w:right w:w="98" w:type="dxa"/>
            </w:tcMar>
            <w:vAlign w:val="center"/>
          </w:tcPr>
          <w:p w:rsidR="00F3536E" w:rsidRPr="00244C4C" w:rsidRDefault="00F3536E" w:rsidP="00F11AD8">
            <w:pPr>
              <w:jc w:val="center"/>
              <w:rPr>
                <w:rFonts w:ascii="GHEA Grapalat" w:hAnsi="GHEA Grapalat" w:cs="Arian AMU"/>
                <w:szCs w:val="24"/>
                <w:lang w:val="ru-RU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180</w:t>
            </w:r>
          </w:p>
        </w:tc>
      </w:tr>
    </w:tbl>
    <w:p w:rsidR="00F3536E" w:rsidRPr="00244C4C" w:rsidRDefault="00F3536E" w:rsidP="00F11AD8">
      <w:pPr>
        <w:rPr>
          <w:rFonts w:ascii="GHEA Grapalat" w:hAnsi="GHEA Grapalat"/>
        </w:rPr>
      </w:pPr>
    </w:p>
    <w:p w:rsidR="00F3536E" w:rsidRPr="00244C4C" w:rsidRDefault="00F3536E" w:rsidP="00F11AD8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Մեկ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կայանի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արժեքը</w:t>
      </w:r>
      <w:r w:rsidRPr="00244C4C">
        <w:rPr>
          <w:rFonts w:ascii="GHEA Grapalat" w:hAnsi="GHEA Grapalat"/>
        </w:rPr>
        <w:t xml:space="preserve"> (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շինությունը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սարքավորումները</w:t>
      </w:r>
      <w:r w:rsidRPr="00244C4C">
        <w:rPr>
          <w:rFonts w:ascii="GHEA Grapalat" w:hAnsi="GHEA Grapalat"/>
        </w:rPr>
        <w:t xml:space="preserve">) 9,5-10 </w:t>
      </w:r>
      <w:r w:rsidRPr="00244C4C">
        <w:rPr>
          <w:rFonts w:ascii="GHEA Grapalat" w:hAnsi="GHEA Grapalat" w:cs="Sylfaen"/>
        </w:rPr>
        <w:t>մլն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դրամ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Arian AMU"/>
        </w:rPr>
        <w:t>։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Մեկ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կայանը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պաշտպանում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  <w:lang w:val="ru-RU"/>
        </w:rPr>
        <w:t>մոտ</w:t>
      </w:r>
      <w:r w:rsidRPr="00244C4C">
        <w:rPr>
          <w:rFonts w:ascii="GHEA Grapalat" w:hAnsi="GHEA Grapalat"/>
        </w:rPr>
        <w:t xml:space="preserve"> 80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տարածք</w:t>
      </w:r>
      <w:r w:rsidRPr="00244C4C">
        <w:rPr>
          <w:rFonts w:ascii="GHEA Grapalat" w:hAnsi="GHEA Grapalat"/>
        </w:rPr>
        <w:t>:</w:t>
      </w:r>
      <w:r w:rsidRPr="00244C4C">
        <w:rPr>
          <w:rFonts w:ascii="GHEA Grapalat" w:hAnsi="GHEA Grapalat" w:cs="Sylfaen"/>
        </w:rPr>
        <w:t xml:space="preserve"> Այդ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ռադարները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տեղադրված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դեռ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խորհրդային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տարիներից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ոչ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թե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շարժական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ստացիոնար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 w:cs="Arian AMU"/>
        </w:rPr>
        <w:t>։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ռադարները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ավելի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քան</w:t>
      </w:r>
      <w:r w:rsidRPr="00244C4C">
        <w:rPr>
          <w:rFonts w:ascii="GHEA Grapalat" w:hAnsi="GHEA Grapalat" w:cs="Calibri"/>
        </w:rPr>
        <w:t xml:space="preserve"> 20 </w:t>
      </w:r>
      <w:r w:rsidRPr="00244C4C">
        <w:rPr>
          <w:rFonts w:ascii="GHEA Grapalat" w:hAnsi="GHEA Grapalat" w:cs="Sylfaen"/>
        </w:rPr>
        <w:t>տարի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շուրջօրյա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շահագործվելով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սպառել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իրենց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ռեսուրսները</w:t>
      </w:r>
    </w:p>
    <w:p w:rsidR="00F3536E" w:rsidRPr="00244C4C" w:rsidRDefault="00F3536E" w:rsidP="00F11AD8">
      <w:pPr>
        <w:rPr>
          <w:rFonts w:ascii="GHEA Grapalat" w:hAnsi="GHEA Grapalat" w:cs="Calibri"/>
        </w:rPr>
      </w:pPr>
    </w:p>
    <w:p w:rsidR="00F3536E" w:rsidRPr="00244C4C" w:rsidRDefault="00F3536E" w:rsidP="00F11AD8">
      <w:pPr>
        <w:rPr>
          <w:rFonts w:ascii="GHEA Grapalat" w:hAnsi="GHEA Grapalat"/>
        </w:rPr>
      </w:pPr>
      <w:r w:rsidRPr="00244C4C">
        <w:rPr>
          <w:rFonts w:ascii="GHEA Grapalat" w:hAnsi="GHEA Grapalat" w:cs="Calibri"/>
        </w:rPr>
        <w:t>2007-2011</w:t>
      </w:r>
      <w:r w:rsidRPr="00244C4C">
        <w:rPr>
          <w:rFonts w:ascii="GHEA Grapalat" w:hAnsi="GHEA Grapalat" w:cs="Sylfaen"/>
        </w:rPr>
        <w:t>թթ</w:t>
      </w:r>
      <w:r w:rsidRPr="00244C4C">
        <w:rPr>
          <w:rFonts w:ascii="GHEA Grapalat" w:hAnsi="GHEA Grapalat" w:cs="Calibri"/>
        </w:rPr>
        <w:t xml:space="preserve">. </w:t>
      </w:r>
      <w:r w:rsidRPr="00244C4C">
        <w:rPr>
          <w:rFonts w:ascii="GHEA Grapalat" w:hAnsi="GHEA Grapalat" w:cs="Sylfaen"/>
        </w:rPr>
        <w:t>հակակարկտային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աշխատանքների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պաշտպանության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ֆիզիկական</w:t>
      </w:r>
      <w:r w:rsidRPr="00244C4C">
        <w:rPr>
          <w:rFonts w:ascii="GHEA Grapalat" w:hAnsi="GHEA Grapalat" w:cs="Calibri"/>
        </w:rPr>
        <w:t xml:space="preserve">  </w:t>
      </w:r>
      <w:r w:rsidRPr="00244C4C">
        <w:rPr>
          <w:rFonts w:ascii="GHEA Grapalat" w:hAnsi="GHEA Grapalat" w:cs="Sylfaen"/>
        </w:rPr>
        <w:t>արդյունավետությունը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կազմել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մինչև</w:t>
      </w:r>
      <w:r w:rsidRPr="00244C4C">
        <w:rPr>
          <w:rFonts w:ascii="GHEA Grapalat" w:hAnsi="GHEA Grapalat"/>
        </w:rPr>
        <w:t xml:space="preserve"> 80%: </w:t>
      </w:r>
      <w:r w:rsidRPr="00244C4C">
        <w:rPr>
          <w:rFonts w:ascii="GHEA Grapalat" w:hAnsi="GHEA Grapalat" w:cs="Sylfaen"/>
        </w:rPr>
        <w:t>Չպաշտպանվող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հարակից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տարածքներում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կարկտահարությունից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դիտարկվել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մեծ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վնասներ</w:t>
      </w:r>
      <w:r w:rsidRPr="00244C4C">
        <w:rPr>
          <w:rFonts w:ascii="GHEA Grapalat" w:hAnsi="GHEA Grapalat"/>
        </w:rPr>
        <w:t>:”</w:t>
      </w:r>
      <w:r w:rsidRPr="00244C4C">
        <w:rPr>
          <w:rFonts w:ascii="GHEA Grapalat" w:hAnsi="GHEA Grapalat" w:cs="Sylfaen"/>
        </w:rPr>
        <w:t>Կոսմոս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Մ</w:t>
      </w:r>
      <w:r w:rsidRPr="00244C4C">
        <w:rPr>
          <w:rFonts w:ascii="GHEA Grapalat" w:hAnsi="GHEA Grapalat"/>
        </w:rPr>
        <w:t xml:space="preserve">1” </w:t>
      </w:r>
      <w:r w:rsidRPr="00244C4C">
        <w:rPr>
          <w:rFonts w:ascii="GHEA Grapalat" w:hAnsi="GHEA Grapalat" w:cs="Sylfaen"/>
        </w:rPr>
        <w:t>սարքի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կատարվում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մթնոլորտային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երևույթների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շուրջօրյա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արբանյակային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դիտարկումներ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F11AD8">
      <w:pPr>
        <w:rPr>
          <w:rFonts w:ascii="GHEA Grapalat" w:hAnsi="GHEA Grapalat" w:cs="Arian AMU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1692"/>
        <w:gridCol w:w="1698"/>
        <w:gridCol w:w="1781"/>
        <w:gridCol w:w="2538"/>
        <w:gridCol w:w="1706"/>
      </w:tblGrid>
      <w:tr w:rsidR="00F3536E" w:rsidRPr="00244C4C" w:rsidTr="003C0602">
        <w:tc>
          <w:tcPr>
            <w:tcW w:w="89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Տարեթվեր</w:t>
            </w:r>
          </w:p>
        </w:tc>
        <w:tc>
          <w:tcPr>
            <w:tcW w:w="901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Կայանների</w:t>
            </w:r>
            <w:r w:rsidRPr="00244C4C">
              <w:rPr>
                <w:rFonts w:ascii="GHEA Grapala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թիվը</w:t>
            </w:r>
          </w:p>
        </w:tc>
        <w:tc>
          <w:tcPr>
            <w:tcW w:w="946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Պաշտպանվող</w:t>
            </w:r>
          </w:p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տարածքը</w:t>
            </w:r>
            <w:r w:rsidRPr="00244C4C">
              <w:rPr>
                <w:rFonts w:ascii="GHEA Grapalat" w:hAnsi="GHEA Grapalat" w:cs="Arian AMU"/>
                <w:sz w:val="22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</w:rPr>
              <w:t>հա</w:t>
            </w:r>
            <w:r w:rsidRPr="00244C4C">
              <w:rPr>
                <w:rFonts w:ascii="GHEA Grapalat" w:hAnsi="GHEA Grapalat" w:cs="Arian AMU"/>
                <w:sz w:val="22"/>
              </w:rPr>
              <w:t>)</w:t>
            </w:r>
          </w:p>
        </w:tc>
        <w:tc>
          <w:tcPr>
            <w:tcW w:w="1348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Վնասազերծված</w:t>
            </w:r>
            <w:r w:rsidRPr="00244C4C">
              <w:rPr>
                <w:rFonts w:ascii="GHEA Grapala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կարկտավտանգավոր</w:t>
            </w:r>
            <w:r w:rsidRPr="00244C4C">
              <w:rPr>
                <w:rFonts w:ascii="GHEA Grapala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պրոցեսների</w:t>
            </w:r>
            <w:r w:rsidRPr="00244C4C">
              <w:rPr>
                <w:rFonts w:ascii="GHEA Grapala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թիվը</w:t>
            </w:r>
          </w:p>
        </w:tc>
        <w:tc>
          <w:tcPr>
            <w:tcW w:w="906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Կրակոցների</w:t>
            </w:r>
            <w:r w:rsidRPr="00244C4C">
              <w:rPr>
                <w:rFonts w:ascii="GHEA Grapala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թիվը</w:t>
            </w:r>
          </w:p>
        </w:tc>
      </w:tr>
      <w:tr w:rsidR="00F3536E" w:rsidRPr="00244C4C" w:rsidTr="003C0602">
        <w:tc>
          <w:tcPr>
            <w:tcW w:w="898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2007</w:t>
            </w:r>
          </w:p>
        </w:tc>
        <w:tc>
          <w:tcPr>
            <w:tcW w:w="901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30</w:t>
            </w:r>
          </w:p>
        </w:tc>
        <w:tc>
          <w:tcPr>
            <w:tcW w:w="946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2400</w:t>
            </w:r>
          </w:p>
        </w:tc>
        <w:tc>
          <w:tcPr>
            <w:tcW w:w="1348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34</w:t>
            </w:r>
          </w:p>
        </w:tc>
        <w:tc>
          <w:tcPr>
            <w:tcW w:w="906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77270</w:t>
            </w:r>
          </w:p>
        </w:tc>
      </w:tr>
      <w:tr w:rsidR="00F3536E" w:rsidRPr="00244C4C" w:rsidTr="003C0602">
        <w:tc>
          <w:tcPr>
            <w:tcW w:w="898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2008</w:t>
            </w:r>
          </w:p>
        </w:tc>
        <w:tc>
          <w:tcPr>
            <w:tcW w:w="901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30</w:t>
            </w:r>
          </w:p>
        </w:tc>
        <w:tc>
          <w:tcPr>
            <w:tcW w:w="946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2400</w:t>
            </w:r>
          </w:p>
        </w:tc>
        <w:tc>
          <w:tcPr>
            <w:tcW w:w="1348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42</w:t>
            </w:r>
          </w:p>
        </w:tc>
        <w:tc>
          <w:tcPr>
            <w:tcW w:w="906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97117</w:t>
            </w:r>
          </w:p>
        </w:tc>
      </w:tr>
      <w:tr w:rsidR="00F3536E" w:rsidRPr="00244C4C" w:rsidTr="003C0602">
        <w:tc>
          <w:tcPr>
            <w:tcW w:w="898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2009</w:t>
            </w:r>
          </w:p>
        </w:tc>
        <w:tc>
          <w:tcPr>
            <w:tcW w:w="901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42</w:t>
            </w:r>
          </w:p>
        </w:tc>
        <w:tc>
          <w:tcPr>
            <w:tcW w:w="946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3360</w:t>
            </w:r>
          </w:p>
        </w:tc>
        <w:tc>
          <w:tcPr>
            <w:tcW w:w="1348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71</w:t>
            </w:r>
          </w:p>
        </w:tc>
        <w:tc>
          <w:tcPr>
            <w:tcW w:w="906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113864</w:t>
            </w:r>
          </w:p>
        </w:tc>
      </w:tr>
      <w:tr w:rsidR="00F3536E" w:rsidRPr="00244C4C" w:rsidTr="003C0602">
        <w:tc>
          <w:tcPr>
            <w:tcW w:w="898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2010</w:t>
            </w:r>
          </w:p>
        </w:tc>
        <w:tc>
          <w:tcPr>
            <w:tcW w:w="901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70</w:t>
            </w:r>
          </w:p>
        </w:tc>
        <w:tc>
          <w:tcPr>
            <w:tcW w:w="946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5600</w:t>
            </w:r>
          </w:p>
        </w:tc>
        <w:tc>
          <w:tcPr>
            <w:tcW w:w="1348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82</w:t>
            </w:r>
          </w:p>
        </w:tc>
        <w:tc>
          <w:tcPr>
            <w:tcW w:w="906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143380</w:t>
            </w:r>
          </w:p>
        </w:tc>
      </w:tr>
      <w:tr w:rsidR="00F3536E" w:rsidRPr="00244C4C" w:rsidTr="003C0602">
        <w:tc>
          <w:tcPr>
            <w:tcW w:w="898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2011</w:t>
            </w:r>
          </w:p>
        </w:tc>
        <w:tc>
          <w:tcPr>
            <w:tcW w:w="901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119</w:t>
            </w:r>
          </w:p>
        </w:tc>
        <w:tc>
          <w:tcPr>
            <w:tcW w:w="946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9520</w:t>
            </w:r>
          </w:p>
        </w:tc>
        <w:tc>
          <w:tcPr>
            <w:tcW w:w="1348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-</w:t>
            </w:r>
          </w:p>
        </w:tc>
        <w:tc>
          <w:tcPr>
            <w:tcW w:w="906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-</w:t>
            </w:r>
          </w:p>
        </w:tc>
      </w:tr>
    </w:tbl>
    <w:p w:rsidR="00F3536E" w:rsidRPr="00244C4C" w:rsidRDefault="00F3536E" w:rsidP="00F11AD8">
      <w:pPr>
        <w:rPr>
          <w:rFonts w:ascii="GHEA Grapalat" w:hAnsi="GHEA Grapalat" w:cs="Arian AMU"/>
        </w:rPr>
      </w:pPr>
    </w:p>
    <w:p w:rsidR="00F3536E" w:rsidRPr="00244C4C" w:rsidRDefault="00F3536E" w:rsidP="00443AE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Կարկուտից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պաշտպանության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լուծումներ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առաջարկում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ինովացիոն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մշակված</w:t>
      </w:r>
      <w:r w:rsidRPr="00244C4C">
        <w:rPr>
          <w:rFonts w:ascii="GHEA Grapalat" w:hAnsi="GHEA Grapalat"/>
          <w:lang w:val="hy-AM"/>
        </w:rPr>
        <w:t xml:space="preserve"> “</w:t>
      </w:r>
      <w:r w:rsidRPr="00244C4C">
        <w:rPr>
          <w:rFonts w:ascii="GHEA Grapalat" w:hAnsi="GHEA Grapalat" w:cs="Sylfaen"/>
          <w:lang w:val="hy-AM"/>
        </w:rPr>
        <w:t>Զենիթ</w:t>
      </w:r>
      <w:r w:rsidRPr="00244C4C">
        <w:rPr>
          <w:rFonts w:ascii="GHEA Grapalat" w:hAnsi="GHEA Grapalat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հակակարկտային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մթնոլորտի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ուժգին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ուղղաձիգ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հարվածային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ալիքների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Հարվածային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ալիքները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կարկտավտանգ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ամպերի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դրանով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խաթարելով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ամպի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մանր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կաթիլների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հետագա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բյուրեղացման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կարկտի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պրոցեսները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443AE0">
      <w:pPr>
        <w:rPr>
          <w:rFonts w:ascii="GHEA Grapalat" w:hAnsi="GHEA Grapalat"/>
          <w:lang w:val="hy-AM"/>
        </w:rPr>
      </w:pPr>
      <w:r>
        <w:rPr>
          <w:noProof/>
        </w:rPr>
        <w:pict>
          <v:shape id="Picture 29" o:spid="_x0000_s1039" type="#_x0000_t75" alt="Description: E:\Magistratura\2 kurs\innovation\Images\Zenith_m.jpg" style="position:absolute;left:0;text-align:left;margin-left:-1.1pt;margin-top:-2.7pt;width:200.25pt;height:182.4pt;z-index:251649536;visibility:visible" wrapcoords="-81 0 -81 21511 21600 21511 21600 0 -81 0">
            <v:imagedata r:id="rId87" o:title=""/>
            <w10:wrap type="through"/>
          </v:shape>
        </w:pict>
      </w:r>
      <w:r w:rsidRPr="00244C4C">
        <w:rPr>
          <w:rFonts w:ascii="GHEA Grapalat" w:hAnsi="GHEA Grapalat" w:cs="Sylfaen"/>
          <w:lang w:val="hy-AM"/>
        </w:rPr>
        <w:t>Համակարգը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պաշտպանում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համարյա</w:t>
      </w:r>
      <w:r w:rsidRPr="00244C4C">
        <w:rPr>
          <w:rFonts w:ascii="GHEA Grapalat" w:hAnsi="GHEA Grapalat"/>
          <w:lang w:val="hy-AM"/>
        </w:rPr>
        <w:t xml:space="preserve"> 100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համալրված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12 </w:t>
      </w:r>
      <w:r w:rsidRPr="00244C4C">
        <w:rPr>
          <w:rFonts w:ascii="GHEA Grapalat" w:hAnsi="GHEA Grapalat" w:cs="Sylfaen"/>
          <w:lang w:val="hy-AM"/>
        </w:rPr>
        <w:t>հատ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մետաղական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գլանանոթներից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յուրաքանչյուրը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լիցքավորված</w:t>
      </w:r>
      <w:r w:rsidRPr="00244C4C">
        <w:rPr>
          <w:rFonts w:ascii="GHEA Grapalat" w:hAnsi="GHEA Grapalat"/>
          <w:lang w:val="hy-AM"/>
        </w:rPr>
        <w:t xml:space="preserve"> 20 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գազով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Յուրաքանչյուր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12</w:t>
      </w:r>
      <w:r w:rsidRPr="00244C4C">
        <w:rPr>
          <w:rFonts w:ascii="GHEA Grapalat" w:hAnsi="GHEA Grapalat" w:cs="Sylfaen"/>
          <w:lang w:val="hy-AM"/>
        </w:rPr>
        <w:t>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գազ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300 </w:t>
      </w:r>
      <w:r w:rsidRPr="00244C4C">
        <w:rPr>
          <w:rFonts w:ascii="GHEA Grapalat" w:hAnsi="GHEA Grapalat" w:cs="Sylfaen"/>
          <w:lang w:val="hy-AM"/>
        </w:rPr>
        <w:t>ԱՄՆ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դոլար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տեղադրման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գինը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5-6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443AE0">
      <w:pPr>
        <w:rPr>
          <w:rFonts w:ascii="GHEA Grapalat" w:hAnsi="GHEA Grapalat"/>
          <w:lang w:val="hy-AM"/>
        </w:rPr>
      </w:pPr>
    </w:p>
    <w:p w:rsidR="00F3536E" w:rsidRPr="00244C4C" w:rsidRDefault="00F3536E" w:rsidP="00443AE0">
      <w:pPr>
        <w:pStyle w:val="Heading4"/>
        <w:rPr>
          <w:rFonts w:ascii="GHEA Grapalat" w:hAnsi="GHEA Grapalat"/>
          <w:lang w:val="hy-AM"/>
        </w:rPr>
      </w:pPr>
    </w:p>
    <w:p w:rsidR="00F3536E" w:rsidRPr="00244C4C" w:rsidRDefault="00F3536E" w:rsidP="00443AE0">
      <w:pPr>
        <w:pStyle w:val="Heading4"/>
        <w:rPr>
          <w:rFonts w:ascii="GHEA Grapalat" w:hAnsi="GHEA Grapalat"/>
          <w:lang w:val="hy-AM"/>
        </w:rPr>
      </w:pPr>
    </w:p>
    <w:p w:rsidR="00F3536E" w:rsidRPr="00244C4C" w:rsidRDefault="00F3536E" w:rsidP="00443AE0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Հակակարկտային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</w:t>
      </w:r>
    </w:p>
    <w:p w:rsidR="00F3536E" w:rsidRPr="00244C4C" w:rsidRDefault="00F3536E" w:rsidP="00443AE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ՄԱԿ</w:t>
      </w:r>
      <w:r w:rsidRPr="00244C4C">
        <w:rPr>
          <w:rFonts w:ascii="GHEA Grapalat" w:hAnsi="GHEA Grapalat" w:cs="Calibri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Calibri"/>
          <w:lang w:val="hy-AM"/>
        </w:rPr>
        <w:t xml:space="preserve"> 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ծրագրով</w:t>
      </w:r>
      <w:r w:rsidRPr="00244C4C">
        <w:rPr>
          <w:rFonts w:ascii="GHEA Grapalat" w:hAnsi="GHEA Grapalat" w:cs="Calibri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արտակարգ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իրավիճակների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նախարարության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համագործակցությամբ</w:t>
      </w:r>
      <w:r w:rsidRPr="00244C4C">
        <w:rPr>
          <w:rFonts w:ascii="GHEA Grapalat" w:hAnsi="GHEA Grapalat" w:cs="Calibri"/>
          <w:lang w:val="hy-AM"/>
        </w:rPr>
        <w:t>  2011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 w:cs="Calibri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 w:cs="Calibri"/>
          <w:lang w:val="hy-AM"/>
        </w:rPr>
        <w:t xml:space="preserve">   </w:t>
      </w:r>
      <w:r w:rsidRPr="00244C4C">
        <w:rPr>
          <w:rFonts w:ascii="GHEA Grapalat" w:hAnsi="GHEA Grapalat" w:cs="Sylfaen"/>
          <w:lang w:val="hy-AM"/>
        </w:rPr>
        <w:t>իրականացվում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Calibri"/>
          <w:lang w:val="hy-AM"/>
        </w:rPr>
        <w:t>   «</w:t>
      </w:r>
      <w:r w:rsidRPr="00244C4C">
        <w:rPr>
          <w:rFonts w:ascii="GHEA Grapalat" w:hAnsi="GHEA Grapalat" w:cs="Sylfaen"/>
          <w:lang w:val="hy-AM"/>
        </w:rPr>
        <w:t>Աղետների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նախապատրաստվածության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նվազեցման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ազգային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հզորացում</w:t>
      </w:r>
      <w:r w:rsidRPr="00244C4C">
        <w:rPr>
          <w:rFonts w:ascii="GHEA Grapalat" w:hAnsi="GHEA Grapalat" w:cs="Calibri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 w:cs="Calibri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Դրա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շրջանակներում</w:t>
      </w:r>
      <w:r w:rsidRPr="00244C4C">
        <w:rPr>
          <w:rFonts w:ascii="GHEA Grapalat" w:hAnsi="GHEA Grapalat" w:cs="Calibri"/>
          <w:lang w:val="hy-AM"/>
        </w:rPr>
        <w:t xml:space="preserve">   </w:t>
      </w:r>
      <w:r w:rsidRPr="00244C4C">
        <w:rPr>
          <w:rFonts w:ascii="GHEA Grapalat" w:hAnsi="GHEA Grapalat" w:cs="Sylfaen"/>
          <w:lang w:val="hy-AM"/>
        </w:rPr>
        <w:t>Տավուշի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Այգեհովիտ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խաղողի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այգիներից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մեկում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տեղադրվել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Calibri"/>
          <w:lang w:val="hy-AM"/>
        </w:rPr>
        <w:t xml:space="preserve">  </w:t>
      </w:r>
      <w:r w:rsidRPr="00244C4C">
        <w:rPr>
          <w:rFonts w:ascii="GHEA Grapalat" w:hAnsi="GHEA Grapalat" w:cs="Sylfaen"/>
          <w:lang w:val="hy-AM"/>
        </w:rPr>
        <w:t>հակակարկտային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</w:t>
      </w:r>
      <w:r w:rsidRPr="00244C4C">
        <w:rPr>
          <w:rFonts w:ascii="GHEA Grapalat" w:hAnsi="GHEA Grapalat" w:cs="Calibri"/>
          <w:lang w:val="hy-AM"/>
        </w:rPr>
        <w:t xml:space="preserve">: </w:t>
      </w:r>
      <w:r w:rsidRPr="00244C4C">
        <w:rPr>
          <w:rFonts w:ascii="GHEA Grapalat" w:hAnsi="GHEA Grapalat"/>
          <w:lang w:val="hy-AM"/>
        </w:rPr>
        <w:t>2011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այդտեղ</w:t>
      </w:r>
      <w:r w:rsidRPr="00244C4C">
        <w:rPr>
          <w:rFonts w:ascii="GHEA Grapalat" w:hAnsi="GHEA Grapalat" w:cs="Calibri"/>
          <w:lang w:val="hy-AM"/>
        </w:rPr>
        <w:t xml:space="preserve">   </w:t>
      </w:r>
      <w:r w:rsidRPr="00244C4C">
        <w:rPr>
          <w:rFonts w:ascii="GHEA Grapalat" w:hAnsi="GHEA Grapalat" w:cs="Sylfaen"/>
          <w:lang w:val="hy-AM"/>
        </w:rPr>
        <w:t>փռվել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խմբաքանակ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443AE0">
      <w:pPr>
        <w:rPr>
          <w:rFonts w:ascii="GHEA Grapalat" w:hAnsi="GHEA Grapalat"/>
          <w:lang w:val="hy-AM"/>
        </w:rPr>
      </w:pPr>
    </w:p>
    <w:p w:rsidR="00F3536E" w:rsidRPr="00244C4C" w:rsidRDefault="00F3536E" w:rsidP="00443AE0">
      <w:pPr>
        <w:rPr>
          <w:rFonts w:ascii="GHEA Grapalat" w:hAnsi="GHEA Grapalat"/>
          <w:lang w:val="hy-AM"/>
        </w:rPr>
      </w:pPr>
      <w:r>
        <w:rPr>
          <w:noProof/>
        </w:rPr>
        <w:pict>
          <v:shape id="Picture 28" o:spid="_x0000_s1040" type="#_x0000_t75" alt="Description: H:\Kapan\antigrad\հակակարկտային ցանցեր.jpg" style="position:absolute;left:0;text-align:left;margin-left:-1.1pt;margin-top:9.05pt;width:207.6pt;height:167.25pt;z-index:251646464;visibility:visible" wrapcoords="-78 0 -78 21503 21600 21503 21600 0 -78 0">
            <v:imagedata r:id="rId88" o:title=""/>
            <w10:wrap type="through"/>
          </v:shape>
        </w:pict>
      </w:r>
      <w:r w:rsidRPr="00244C4C">
        <w:rPr>
          <w:rFonts w:ascii="GHEA Grapalat" w:hAnsi="GHEA Grapalat" w:cs="Sylfaen"/>
          <w:lang w:val="hy-AM"/>
        </w:rPr>
        <w:t>Բացի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խաղողի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վազերը</w:t>
      </w:r>
      <w:r w:rsidRPr="00244C4C">
        <w:rPr>
          <w:rFonts w:ascii="GHEA Grapalat" w:hAnsi="GHEA Grapalat"/>
          <w:lang w:val="hy-AM"/>
        </w:rPr>
        <w:t xml:space="preserve">  </w:t>
      </w:r>
      <w:r w:rsidRPr="00244C4C">
        <w:rPr>
          <w:rFonts w:ascii="GHEA Grapalat" w:hAnsi="GHEA Grapalat" w:cs="Sylfaen"/>
          <w:lang w:val="hy-AM"/>
        </w:rPr>
        <w:t>կարկուտից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պաշտպանելուց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ցանցերը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հասունացած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բերքը</w:t>
      </w:r>
      <w:r w:rsidRPr="00244C4C">
        <w:rPr>
          <w:rFonts w:ascii="GHEA Grapalat" w:hAnsi="GHEA Grapalat"/>
          <w:lang w:val="hy-AM"/>
        </w:rPr>
        <w:t xml:space="preserve">  </w:t>
      </w:r>
      <w:r w:rsidRPr="00244C4C">
        <w:rPr>
          <w:rFonts w:ascii="GHEA Grapalat" w:hAnsi="GHEA Grapalat" w:cs="Sylfaen"/>
          <w:lang w:val="hy-AM"/>
        </w:rPr>
        <w:t>պաշտպանում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   </w:t>
      </w:r>
      <w:r w:rsidRPr="00244C4C">
        <w:rPr>
          <w:rFonts w:ascii="GHEA Grapalat" w:hAnsi="GHEA Grapalat" w:cs="Sylfaen"/>
          <w:lang w:val="hy-AM"/>
        </w:rPr>
        <w:t>թռչուններից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մրջյուններից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մժեղներից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Հակակարկտային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ցանցերը</w:t>
      </w:r>
      <w:r w:rsidRPr="00244C4C">
        <w:rPr>
          <w:rFonts w:ascii="GHEA Grapalat" w:hAnsi="GHEA Grapalat"/>
          <w:lang w:val="hy-AM"/>
        </w:rPr>
        <w:t xml:space="preserve"> 12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պիտանելիության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ժամկետ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անգամ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կիրառվում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Եվրոպայում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Թուրքիայում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ժամանակի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կդառնա</w:t>
      </w:r>
      <w:r w:rsidRPr="00244C4C">
        <w:rPr>
          <w:rFonts w:ascii="GHEA Grapalat" w:hAnsi="GHEA Grapalat"/>
          <w:lang w:val="hy-AM"/>
        </w:rPr>
        <w:t xml:space="preserve">  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խաղողի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հակակարկտային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նպատակահարմարությունը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13399">
      <w:pPr>
        <w:rPr>
          <w:rFonts w:ascii="GHEA Grapalat" w:hAnsi="GHEA Grapalat"/>
          <w:color w:val="5A5A5A"/>
          <w:szCs w:val="24"/>
          <w:lang w:val="hy-AM"/>
        </w:rPr>
      </w:pPr>
    </w:p>
    <w:p w:rsidR="00F3536E" w:rsidRPr="00244C4C" w:rsidRDefault="00F3536E" w:rsidP="00443AE0">
      <w:pPr>
        <w:pStyle w:val="Heading3"/>
        <w:rPr>
          <w:rFonts w:ascii="GHEA Grapalat" w:hAnsi="GHEA Grapalat"/>
          <w:lang w:val="hy-AM"/>
        </w:rPr>
      </w:pPr>
      <w:bookmarkStart w:id="218" w:name="_Toc345447156"/>
      <w:bookmarkStart w:id="219" w:name="_Toc361931003"/>
      <w:r w:rsidRPr="00244C4C">
        <w:rPr>
          <w:rFonts w:ascii="GHEA Grapalat" w:hAnsi="GHEA Grapalat" w:cs="Sylfaen"/>
          <w:lang w:val="hy-AM"/>
        </w:rPr>
        <w:t>Ներդրումներ</w:t>
      </w:r>
      <w:bookmarkEnd w:id="218"/>
      <w:bookmarkEnd w:id="219"/>
    </w:p>
    <w:p w:rsidR="00F3536E" w:rsidRPr="00244C4C" w:rsidRDefault="00F3536E" w:rsidP="00443AE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կիրականացվի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գումարների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աղյուսակում՝</w:t>
      </w:r>
    </w:p>
    <w:p w:rsidR="00F3536E" w:rsidRPr="00244C4C" w:rsidRDefault="00F3536E" w:rsidP="00443AE0">
      <w:pPr>
        <w:rPr>
          <w:rFonts w:ascii="GHEA Grapalat" w:hAnsi="GHEA Grapalat"/>
          <w:lang w:val="hy-AM"/>
        </w:rPr>
        <w:sectPr w:rsidR="00F3536E" w:rsidRPr="00244C4C">
          <w:headerReference w:type="default" r:id="rId89"/>
          <w:pgSz w:w="11907" w:h="16840"/>
          <w:pgMar w:top="1134" w:right="927" w:bottom="1134" w:left="1701" w:header="567" w:footer="567" w:gutter="0"/>
          <w:cols w:space="720"/>
          <w:rtlGutter/>
        </w:sectPr>
      </w:pPr>
    </w:p>
    <w:p w:rsidR="00F3536E" w:rsidRPr="00244C4C" w:rsidRDefault="00F3536E" w:rsidP="00443AE0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1937"/>
        <w:gridCol w:w="1796"/>
        <w:gridCol w:w="1875"/>
        <w:gridCol w:w="1919"/>
        <w:gridCol w:w="1862"/>
      </w:tblGrid>
      <w:tr w:rsidR="00F3536E" w:rsidRPr="00244C4C" w:rsidTr="00443AE0">
        <w:trPr>
          <w:trHeight w:val="315"/>
        </w:trPr>
        <w:tc>
          <w:tcPr>
            <w:tcW w:w="5000" w:type="pct"/>
            <w:gridSpan w:val="5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Ներդրումների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բաշխվածք</w:t>
            </w:r>
          </w:p>
        </w:tc>
      </w:tr>
      <w:tr w:rsidR="00F3536E" w:rsidRPr="00244C4C" w:rsidTr="00443AE0">
        <w:trPr>
          <w:trHeight w:val="300"/>
        </w:trPr>
        <w:tc>
          <w:tcPr>
            <w:tcW w:w="1056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Մարզ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համայնք</w:t>
            </w:r>
          </w:p>
        </w:tc>
        <w:tc>
          <w:tcPr>
            <w:tcW w:w="927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019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Ներդրող</w:t>
            </w:r>
          </w:p>
        </w:tc>
        <w:tc>
          <w:tcPr>
            <w:tcW w:w="992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Վարկ</w:t>
            </w:r>
          </w:p>
        </w:tc>
        <w:tc>
          <w:tcPr>
            <w:tcW w:w="1007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443AE0">
        <w:trPr>
          <w:trHeight w:val="300"/>
        </w:trPr>
        <w:tc>
          <w:tcPr>
            <w:tcW w:w="1056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10%</w:t>
            </w:r>
          </w:p>
        </w:tc>
        <w:tc>
          <w:tcPr>
            <w:tcW w:w="927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019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35%</w:t>
            </w:r>
          </w:p>
        </w:tc>
        <w:tc>
          <w:tcPr>
            <w:tcW w:w="992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55%</w:t>
            </w:r>
          </w:p>
        </w:tc>
        <w:tc>
          <w:tcPr>
            <w:tcW w:w="1007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100%</w:t>
            </w:r>
          </w:p>
        </w:tc>
      </w:tr>
      <w:tr w:rsidR="00F3536E" w:rsidRPr="00244C4C" w:rsidTr="00443AE0">
        <w:trPr>
          <w:trHeight w:val="300"/>
        </w:trPr>
        <w:tc>
          <w:tcPr>
            <w:tcW w:w="1056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Ֆինանսական</w:t>
            </w:r>
          </w:p>
        </w:tc>
        <w:tc>
          <w:tcPr>
            <w:tcW w:w="927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Բնաիրային</w:t>
            </w:r>
          </w:p>
        </w:tc>
        <w:tc>
          <w:tcPr>
            <w:tcW w:w="1019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92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007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443AE0">
        <w:trPr>
          <w:trHeight w:val="300"/>
        </w:trPr>
        <w:tc>
          <w:tcPr>
            <w:tcW w:w="1056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10%</w:t>
            </w:r>
          </w:p>
        </w:tc>
        <w:tc>
          <w:tcPr>
            <w:tcW w:w="927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90%</w:t>
            </w:r>
          </w:p>
        </w:tc>
        <w:tc>
          <w:tcPr>
            <w:tcW w:w="1019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92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007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443AE0">
        <w:trPr>
          <w:trHeight w:val="300"/>
        </w:trPr>
        <w:tc>
          <w:tcPr>
            <w:tcW w:w="1056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545,210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27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4,906,890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019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19,082,350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92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29,986,550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007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54,521,000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</w:tbl>
    <w:p w:rsidR="00F3536E" w:rsidRPr="00244C4C" w:rsidRDefault="00F3536E" w:rsidP="00B13399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443AE0">
      <w:pPr>
        <w:pStyle w:val="Heading3"/>
        <w:rPr>
          <w:rFonts w:ascii="GHEA Grapalat" w:hAnsi="GHEA Grapalat"/>
        </w:rPr>
      </w:pPr>
      <w:bookmarkStart w:id="220" w:name="_Toc345447157"/>
      <w:bookmarkStart w:id="221" w:name="_Toc361931004"/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կառավարում</w:t>
      </w:r>
      <w:bookmarkEnd w:id="220"/>
      <w:bookmarkEnd w:id="221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443AE0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կգործի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որպես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</w:t>
      </w:r>
      <w:r w:rsidRPr="00244C4C">
        <w:rPr>
          <w:rFonts w:ascii="GHEA Grapalat" w:hAnsi="GHEA Grapalat" w:cs="Sylfaen"/>
          <w:lang w:val="hy-AM"/>
        </w:rPr>
        <w:t>ասնավոր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սեփականություն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կկառավարի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տնօրենը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Կառավարման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տիրապետել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տեքստիլ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բնագավառի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կիրառման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որոշ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առանձնահատկություններին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Շուկայավարման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մենեջերը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կզբաղվի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հումքի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ներկրումով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ցանցերի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իրացումով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Սպասարկող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անձնակազմից</w:t>
      </w:r>
      <w:r w:rsidRPr="00244C4C">
        <w:rPr>
          <w:rFonts w:ascii="GHEA Grapalat" w:hAnsi="GHEA Grapalat"/>
        </w:rPr>
        <w:t xml:space="preserve"> 3-</w:t>
      </w:r>
      <w:r w:rsidRPr="00244C4C">
        <w:rPr>
          <w:rFonts w:ascii="GHEA Grapalat" w:hAnsi="GHEA Grapalat" w:cs="Sylfaen"/>
        </w:rPr>
        <w:t>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մասնագիտացված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այգիներում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տարածքներում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ցանցերի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տեղադրման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գործընթացի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մեջ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443AE0">
      <w:pPr>
        <w:rPr>
          <w:rFonts w:ascii="GHEA Grapalat" w:hAnsi="GHEA Grapalat"/>
        </w:rPr>
      </w:pPr>
    </w:p>
    <w:p w:rsidR="00F3536E" w:rsidRPr="00244C4C" w:rsidRDefault="00F3536E" w:rsidP="00443AE0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443AE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 12 </w:t>
      </w:r>
      <w:r w:rsidRPr="00244C4C">
        <w:rPr>
          <w:rFonts w:ascii="GHEA Grapalat" w:hAnsi="GHEA Grapalat" w:cs="Sylfaen"/>
          <w:lang w:val="hy-AM"/>
        </w:rPr>
        <w:t>հոգուց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բաղկացած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աշխատակազմ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աղյուսակում</w:t>
      </w:r>
      <w:r w:rsidRPr="00244C4C">
        <w:rPr>
          <w:rFonts w:ascii="GHEA Grapalat" w:hAnsi="GHEA Grapalat"/>
          <w:lang w:val="hy-AM"/>
        </w:rPr>
        <w:t>: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574"/>
        <w:gridCol w:w="1657"/>
        <w:gridCol w:w="2052"/>
        <w:gridCol w:w="2132"/>
      </w:tblGrid>
      <w:tr w:rsidR="00F3536E" w:rsidRPr="00244C4C" w:rsidTr="00443AE0">
        <w:trPr>
          <w:trHeight w:val="555"/>
        </w:trPr>
        <w:tc>
          <w:tcPr>
            <w:tcW w:w="189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Աշխատավարձի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հաշվարկ</w:t>
            </w:r>
          </w:p>
        </w:tc>
        <w:tc>
          <w:tcPr>
            <w:tcW w:w="880" w:type="pct"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Թվաքանակ</w:t>
            </w:r>
          </w:p>
        </w:tc>
        <w:tc>
          <w:tcPr>
            <w:tcW w:w="1090" w:type="pct"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Կեղտոտ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1132" w:type="pct"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443AE0">
        <w:trPr>
          <w:trHeight w:val="600"/>
        </w:trPr>
        <w:tc>
          <w:tcPr>
            <w:tcW w:w="1898" w:type="pct"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Ղեկավար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80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1</w:t>
            </w:r>
          </w:p>
        </w:tc>
        <w:tc>
          <w:tcPr>
            <w:tcW w:w="1090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132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43AE0">
        <w:trPr>
          <w:trHeight w:val="300"/>
        </w:trPr>
        <w:tc>
          <w:tcPr>
            <w:tcW w:w="1898" w:type="pct"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Ծառայողներ</w:t>
            </w:r>
          </w:p>
        </w:tc>
        <w:tc>
          <w:tcPr>
            <w:tcW w:w="880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3</w:t>
            </w:r>
          </w:p>
        </w:tc>
        <w:tc>
          <w:tcPr>
            <w:tcW w:w="1090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132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450,000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43AE0">
        <w:trPr>
          <w:trHeight w:val="300"/>
        </w:trPr>
        <w:tc>
          <w:tcPr>
            <w:tcW w:w="1898" w:type="pct"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Բանվորներ</w:t>
            </w:r>
          </w:p>
        </w:tc>
        <w:tc>
          <w:tcPr>
            <w:tcW w:w="880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5</w:t>
            </w:r>
          </w:p>
        </w:tc>
        <w:tc>
          <w:tcPr>
            <w:tcW w:w="1090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120,000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132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600,000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43AE0">
        <w:trPr>
          <w:trHeight w:val="447"/>
        </w:trPr>
        <w:tc>
          <w:tcPr>
            <w:tcW w:w="1898" w:type="pct"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Սպասարկող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տեխնիկական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80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3</w:t>
            </w:r>
          </w:p>
        </w:tc>
        <w:tc>
          <w:tcPr>
            <w:tcW w:w="1090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140,000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132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420,000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43AE0">
        <w:trPr>
          <w:trHeight w:val="300"/>
        </w:trPr>
        <w:tc>
          <w:tcPr>
            <w:tcW w:w="1898" w:type="pct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880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090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132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1,820,000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</w:tbl>
    <w:p w:rsidR="00F3536E" w:rsidRPr="00244C4C" w:rsidRDefault="00F3536E" w:rsidP="00443AE0">
      <w:pPr>
        <w:spacing w:line="240" w:lineRule="auto"/>
        <w:rPr>
          <w:rFonts w:ascii="GHEA Grapalat" w:hAnsi="GHEA Grapalat" w:cs="Calibri"/>
        </w:rPr>
      </w:pPr>
      <w:r>
        <w:rPr>
          <w:noProof/>
        </w:rPr>
        <w:pict>
          <v:shape id="Picture 27" o:spid="_x0000_s1041" type="#_x0000_t75" alt="Description: Polyester material net making machine" style="position:absolute;left:0;text-align:left;margin-left:1.2pt;margin-top:7.1pt;width:201.75pt;height:189.75pt;z-index:251650560;visibility:visible;mso-position-horizontal-relative:text;mso-position-vertical-relative:text" wrapcoords="-80 0 -80 21515 21600 21515 21600 0 -80 0">
            <v:imagedata r:id="rId90" o:title=""/>
            <w10:wrap type="through"/>
          </v:shape>
        </w:pic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հակակարկտային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Calibri"/>
        </w:rPr>
        <w:t xml:space="preserve">22,165,000 </w:t>
      </w:r>
      <w:r w:rsidRPr="00244C4C">
        <w:rPr>
          <w:rFonts w:ascii="GHEA Grapalat" w:hAnsi="GHEA Grapalat" w:cs="Sylfaen"/>
        </w:rPr>
        <w:t>դր</w:t>
      </w:r>
      <w:r w:rsidRPr="00244C4C">
        <w:rPr>
          <w:rFonts w:ascii="GHEA Grapalat" w:hAnsi="GHEA Grapalat" w:cs="Calibri"/>
        </w:rPr>
        <w:t xml:space="preserve">.: </w:t>
      </w:r>
      <w:r w:rsidRPr="00244C4C">
        <w:rPr>
          <w:rFonts w:ascii="GHEA Grapalat" w:hAnsi="GHEA Grapalat" w:cs="Sylfaen"/>
        </w:rPr>
        <w:t>Սարքավորումը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ներկրվել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Չինաստանից</w:t>
      </w:r>
      <w:r w:rsidRPr="00244C4C">
        <w:rPr>
          <w:rFonts w:ascii="GHEA Grapalat" w:hAnsi="GHEA Grapalat" w:cs="Calibri"/>
        </w:rPr>
        <w:t xml:space="preserve">:  </w:t>
      </w:r>
      <w:r w:rsidRPr="00244C4C">
        <w:rPr>
          <w:rFonts w:ascii="GHEA Grapalat" w:hAnsi="GHEA Grapalat" w:cs="Sylfaen"/>
        </w:rPr>
        <w:t>Տեխնիկական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բնութագիրն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է՝</w:t>
      </w:r>
    </w:p>
    <w:p w:rsidR="00F3536E" w:rsidRPr="00244C4C" w:rsidRDefault="00F3536E" w:rsidP="00443AE0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երկարությունը</w:t>
      </w:r>
      <w:r w:rsidRPr="00244C4C">
        <w:rPr>
          <w:rFonts w:ascii="GHEA Grapalat" w:hAnsi="GHEA Grapalat"/>
        </w:rPr>
        <w:t>-7800</w:t>
      </w:r>
      <w:r w:rsidRPr="00244C4C">
        <w:rPr>
          <w:rFonts w:ascii="GHEA Grapalat" w:hAnsi="GHEA Grapalat" w:cs="Sylfaen"/>
        </w:rPr>
        <w:t>մ</w:t>
      </w:r>
    </w:p>
    <w:p w:rsidR="00F3536E" w:rsidRPr="00244C4C" w:rsidRDefault="00F3536E" w:rsidP="00443AE0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լայնությունը</w:t>
      </w:r>
      <w:r w:rsidRPr="00244C4C">
        <w:rPr>
          <w:rFonts w:ascii="GHEA Grapalat" w:hAnsi="GHEA Grapalat"/>
        </w:rPr>
        <w:t>-3700</w:t>
      </w:r>
      <w:r w:rsidRPr="00244C4C">
        <w:rPr>
          <w:rFonts w:ascii="GHEA Grapalat" w:hAnsi="GHEA Grapalat" w:cs="Sylfaen"/>
        </w:rPr>
        <w:t>մ</w:t>
      </w:r>
    </w:p>
    <w:p w:rsidR="00F3536E" w:rsidRPr="00244C4C" w:rsidRDefault="00F3536E" w:rsidP="00443AE0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բարձրությունը</w:t>
      </w:r>
      <w:r w:rsidRPr="00244C4C">
        <w:rPr>
          <w:rFonts w:ascii="GHEA Grapalat" w:hAnsi="GHEA Grapalat"/>
        </w:rPr>
        <w:t>-2500</w:t>
      </w:r>
      <w:r w:rsidRPr="00244C4C">
        <w:rPr>
          <w:rFonts w:ascii="GHEA Grapalat" w:hAnsi="GHEA Grapalat" w:cs="Sylfaen"/>
        </w:rPr>
        <w:t>մ</w:t>
      </w:r>
    </w:p>
    <w:p w:rsidR="00F3536E" w:rsidRPr="00244C4C" w:rsidRDefault="00F3536E" w:rsidP="00443AE0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շարժիչի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հզորությունը</w:t>
      </w:r>
      <w:r w:rsidRPr="00244C4C">
        <w:rPr>
          <w:rFonts w:ascii="GHEA Grapalat" w:hAnsi="GHEA Grapalat"/>
        </w:rPr>
        <w:t xml:space="preserve">-5.5 </w:t>
      </w:r>
      <w:r w:rsidRPr="00244C4C">
        <w:rPr>
          <w:rFonts w:ascii="GHEA Grapalat" w:hAnsi="GHEA Grapalat" w:cs="Sylfaen"/>
        </w:rPr>
        <w:t>կվտ</w:t>
      </w:r>
    </w:p>
    <w:p w:rsidR="00F3536E" w:rsidRPr="00244C4C" w:rsidRDefault="00F3536E" w:rsidP="00443AE0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քաշը</w:t>
      </w:r>
      <w:r w:rsidRPr="00244C4C">
        <w:rPr>
          <w:rFonts w:ascii="GHEA Grapalat" w:hAnsi="GHEA Grapalat"/>
        </w:rPr>
        <w:t xml:space="preserve">-15500 </w:t>
      </w:r>
      <w:r w:rsidRPr="00244C4C">
        <w:rPr>
          <w:rFonts w:ascii="GHEA Grapalat" w:hAnsi="GHEA Grapalat" w:cs="Sylfaen"/>
        </w:rPr>
        <w:t>կգ</w:t>
      </w:r>
    </w:p>
    <w:p w:rsidR="00F3536E" w:rsidRPr="00244C4C" w:rsidRDefault="00F3536E" w:rsidP="00443AE0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Հումքը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նույնպես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Չինաստանից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Այդ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թելերը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պատրաստվում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պոլիէթիլենից</w:t>
      </w:r>
      <w:r w:rsidRPr="00244C4C">
        <w:rPr>
          <w:rFonts w:ascii="GHEA Grapalat" w:hAnsi="GHEA Grapalat"/>
        </w:rPr>
        <w:t xml:space="preserve"> /HDPE/,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1 </w:t>
      </w:r>
      <w:r w:rsidRPr="00244C4C">
        <w:rPr>
          <w:rFonts w:ascii="GHEA Grapalat" w:hAnsi="GHEA Grapalat" w:cs="Sylfaen"/>
        </w:rPr>
        <w:t>կգ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մոտ</w:t>
      </w:r>
      <w:r w:rsidRPr="00244C4C">
        <w:rPr>
          <w:rFonts w:ascii="GHEA Grapalat" w:hAnsi="GHEA Grapalat"/>
        </w:rPr>
        <w:t xml:space="preserve"> 2.25 </w:t>
      </w:r>
      <w:r w:rsidRPr="00244C4C">
        <w:rPr>
          <w:rFonts w:ascii="GHEA Grapalat" w:hAnsi="GHEA Grapalat" w:cs="Sylfaen"/>
        </w:rPr>
        <w:t>ԱՄՆ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դոլար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գումարով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443AE0">
      <w:pPr>
        <w:rPr>
          <w:rFonts w:ascii="GHEA Grapalat" w:hAnsi="GHEA Grapalat"/>
        </w:rPr>
      </w:pPr>
    </w:p>
    <w:p w:rsidR="00F3536E" w:rsidRPr="00244C4C" w:rsidRDefault="00F3536E" w:rsidP="00443AE0">
      <w:pPr>
        <w:pStyle w:val="Heading3"/>
        <w:rPr>
          <w:rFonts w:ascii="GHEA Grapalat" w:hAnsi="GHEA Grapalat"/>
          <w:color w:val="3071C3"/>
        </w:rPr>
      </w:pPr>
      <w:bookmarkStart w:id="222" w:name="_Toc345447158"/>
      <w:bookmarkStart w:id="223" w:name="_Toc361931005"/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bookmarkEnd w:id="222"/>
      <w:bookmarkEnd w:id="223"/>
    </w:p>
    <w:p w:rsidR="00F3536E" w:rsidRPr="00244C4C" w:rsidRDefault="00F3536E" w:rsidP="00443AE0">
      <w:pPr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2011 </w:t>
      </w:r>
      <w:r w:rsidRPr="00244C4C">
        <w:rPr>
          <w:rFonts w:ascii="GHEA Grapalat" w:hAnsi="GHEA Grapalat" w:cs="Sylfaen"/>
        </w:rPr>
        <w:t>թ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հունիսին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ստեղծում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</w:rPr>
        <w:t>Ծ</w:t>
      </w:r>
      <w:r w:rsidRPr="00244C4C">
        <w:rPr>
          <w:rFonts w:ascii="GHEA Grapalat" w:hAnsi="GHEA Grapalat" w:cs="Sylfaen"/>
          <w:lang w:val="hy-AM"/>
        </w:rPr>
        <w:t>րագիրն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բաղադրիչներ</w:t>
      </w:r>
      <w:r w:rsidRPr="00244C4C">
        <w:rPr>
          <w:rFonts w:ascii="GHEA Grapalat" w:hAnsi="GHEA Grapalat"/>
          <w:lang w:val="hy-AM"/>
        </w:rPr>
        <w:t>` «</w:t>
      </w:r>
      <w:r w:rsidRPr="00244C4C">
        <w:rPr>
          <w:rFonts w:ascii="GHEA Grapalat" w:hAnsi="GHEA Grapalat" w:cs="Sylfaen"/>
          <w:lang w:val="hy-AM"/>
        </w:rPr>
        <w:t>Աջակցություն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ընկուզեղենի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ոլորտին</w:t>
      </w:r>
      <w:r w:rsidRPr="00244C4C">
        <w:rPr>
          <w:rFonts w:ascii="GHEA Grapalat" w:hAnsi="GHEA Grapalat"/>
          <w:lang w:val="hy-AM"/>
        </w:rPr>
        <w:t>», «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ենթակառուցվածքներ</w:t>
      </w:r>
      <w:r w:rsidRPr="00244C4C">
        <w:rPr>
          <w:rFonts w:ascii="GHEA Grapalat" w:hAnsi="GHEA Grapalat"/>
          <w:lang w:val="hy-AM"/>
        </w:rPr>
        <w:t>», «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կառավարում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Այգեգործական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վարկեր</w:t>
      </w:r>
      <w:r w:rsidRPr="00244C4C">
        <w:rPr>
          <w:rFonts w:ascii="GHEA Grapalat" w:hAnsi="GHEA Grapalat"/>
          <w:lang w:val="hy-AM"/>
        </w:rPr>
        <w:t xml:space="preserve">»: </w:t>
      </w:r>
      <w:r w:rsidRPr="00244C4C">
        <w:rPr>
          <w:rFonts w:ascii="GHEA Grapalat" w:hAnsi="GHEA Grapalat" w:cs="Sylfaen"/>
        </w:rPr>
        <w:t>Ծ</w:t>
      </w:r>
      <w:r w:rsidRPr="00244C4C">
        <w:rPr>
          <w:rFonts w:ascii="GHEA Grapalat" w:hAnsi="GHEA Grapalat" w:cs="Sylfaen"/>
          <w:lang w:val="hy-AM"/>
        </w:rPr>
        <w:t>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52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դոլար</w:t>
      </w:r>
      <w:r w:rsidRPr="00244C4C">
        <w:rPr>
          <w:rFonts w:ascii="GHEA Grapalat" w:hAnsi="GHEA Grapalat"/>
          <w:lang w:val="hy-AM"/>
        </w:rPr>
        <w:t>:  </w:t>
      </w:r>
    </w:p>
    <w:p w:rsidR="00F3536E" w:rsidRPr="00244C4C" w:rsidRDefault="00F3536E" w:rsidP="00443AE0">
      <w:pPr>
        <w:rPr>
          <w:rFonts w:ascii="GHEA Grapalat" w:hAnsi="GHEA Grapalat"/>
        </w:rPr>
      </w:pPr>
    </w:p>
    <w:p w:rsidR="00F3536E" w:rsidRPr="00244C4C" w:rsidRDefault="00F3536E" w:rsidP="00443AE0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շրջանակներում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կհիմնվեն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նոր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տեխնոլոգիաներով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այգիներ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կներդրվեն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կաթիլային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ոռոգման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համակարգեր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  <w:b/>
        </w:rPr>
        <w:t>հակակարկտային</w:t>
      </w:r>
      <w:r w:rsidRPr="00244C4C">
        <w:rPr>
          <w:rFonts w:ascii="GHEA Grapalat" w:hAnsi="GHEA Grapalat" w:cs="Calibri"/>
          <w:b/>
        </w:rPr>
        <w:t xml:space="preserve"> </w:t>
      </w:r>
      <w:r w:rsidRPr="00244C4C">
        <w:rPr>
          <w:rFonts w:ascii="GHEA Grapalat" w:hAnsi="GHEA Grapalat" w:cs="Sylfaen"/>
          <w:b/>
        </w:rPr>
        <w:t>ցանցեր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որոնք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թույլ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կտան</w:t>
      </w:r>
      <w:r w:rsidRPr="00244C4C">
        <w:rPr>
          <w:rFonts w:ascii="GHEA Grapalat" w:hAnsi="GHEA Grapalat" w:cs="Calibri"/>
        </w:rPr>
        <w:t xml:space="preserve"> 100 </w:t>
      </w:r>
      <w:r w:rsidRPr="00244C4C">
        <w:rPr>
          <w:rFonts w:ascii="GHEA Grapalat" w:hAnsi="GHEA Grapalat" w:cs="Sylfaen"/>
        </w:rPr>
        <w:t>տոկոսով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պաշտպանել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այգիները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կարկուտից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թռչուններից</w:t>
      </w:r>
      <w:r w:rsidRPr="00244C4C">
        <w:rPr>
          <w:rFonts w:ascii="GHEA Grapalat" w:hAnsi="GHEA Grapalat"/>
        </w:rPr>
        <w:t>,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միջատների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ազդեցությունից</w:t>
      </w:r>
      <w:r w:rsidRPr="00244C4C">
        <w:rPr>
          <w:rFonts w:ascii="GHEA Grapalat" w:hAnsi="GHEA Grapalat" w:cs="Arian AMU"/>
        </w:rPr>
        <w:t>։</w:t>
      </w:r>
      <w:r w:rsidRPr="00244C4C">
        <w:rPr>
          <w:rFonts w:ascii="GHEA Grapalat" w:hAnsi="GHEA Grapalat" w:cs="Calibri"/>
        </w:rPr>
        <w:t xml:space="preserve"> </w:t>
      </w:r>
    </w:p>
    <w:p w:rsidR="00F3536E" w:rsidRPr="00244C4C" w:rsidRDefault="00F3536E" w:rsidP="00443AE0">
      <w:pPr>
        <w:rPr>
          <w:rFonts w:ascii="GHEA Grapalat" w:hAnsi="GHEA Grapalat"/>
        </w:rPr>
      </w:pPr>
    </w:p>
    <w:p w:rsidR="00F3536E" w:rsidRPr="00244C4C" w:rsidRDefault="00F3536E" w:rsidP="00443AE0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համահունչ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Հյոգոյի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ծրագրին</w:t>
      </w:r>
      <w:r w:rsidRPr="00244C4C">
        <w:rPr>
          <w:rFonts w:ascii="GHEA Grapalat" w:hAnsi="GHEA Grapalat" w:cs="Calibri"/>
        </w:rPr>
        <w:t xml:space="preserve">: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մեկնարկել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2005 </w:t>
      </w:r>
      <w:r w:rsidRPr="00244C4C">
        <w:rPr>
          <w:rFonts w:ascii="GHEA Grapalat" w:hAnsi="GHEA Grapalat" w:cs="Sylfaen"/>
        </w:rPr>
        <w:t>թ</w:t>
      </w:r>
      <w:r w:rsidRPr="00244C4C">
        <w:rPr>
          <w:rFonts w:ascii="GHEA Grapalat" w:hAnsi="GHEA Grapalat" w:cs="Calibri"/>
        </w:rPr>
        <w:t xml:space="preserve">.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կավարտվի</w:t>
      </w:r>
      <w:r w:rsidRPr="00244C4C">
        <w:rPr>
          <w:rFonts w:ascii="GHEA Grapalat" w:hAnsi="GHEA Grapalat" w:cs="Calibri"/>
        </w:rPr>
        <w:t xml:space="preserve"> 2015-</w:t>
      </w:r>
      <w:r w:rsidRPr="00244C4C">
        <w:rPr>
          <w:rFonts w:ascii="GHEA Grapalat" w:hAnsi="GHEA Grapalat" w:cs="Sylfaen"/>
        </w:rPr>
        <w:t>ին</w:t>
      </w:r>
      <w:r w:rsidRPr="00244C4C">
        <w:rPr>
          <w:rFonts w:ascii="GHEA Grapalat" w:hAnsi="GHEA Grapalat"/>
        </w:rPr>
        <w:t>:</w:t>
      </w:r>
      <w:r w:rsidRPr="00244C4C">
        <w:rPr>
          <w:rStyle w:val="Heading2Char"/>
          <w:rFonts w:ascii="GHEA Grapalat" w:hAnsi="GHEA Grapalat"/>
        </w:rPr>
        <w:t xml:space="preserve"> </w:t>
      </w:r>
      <w:r w:rsidRPr="00244C4C">
        <w:rPr>
          <w:rFonts w:ascii="GHEA Grapalat" w:hAnsi="GHEA Grapalat"/>
        </w:rPr>
        <w:t> </w:t>
      </w:r>
      <w:r w:rsidRPr="00244C4C">
        <w:rPr>
          <w:rFonts w:ascii="GHEA Grapalat" w:hAnsi="GHEA Grapalat" w:cs="Sylfaen"/>
        </w:rPr>
        <w:t>Հյոգոն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Ճապոնիայի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նահանգներից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մեկն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որի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Կոբե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քաղաքում</w:t>
      </w:r>
      <w:r w:rsidRPr="00244C4C">
        <w:rPr>
          <w:rFonts w:ascii="GHEA Grapalat" w:hAnsi="GHEA Grapalat" w:cs="Calibri"/>
        </w:rPr>
        <w:t xml:space="preserve"> 2005 </w:t>
      </w:r>
      <w:r w:rsidRPr="00244C4C">
        <w:rPr>
          <w:rFonts w:ascii="GHEA Grapalat" w:hAnsi="GHEA Grapalat" w:cs="Sylfaen"/>
        </w:rPr>
        <w:t>թ</w:t>
      </w:r>
      <w:r w:rsidRPr="00244C4C">
        <w:rPr>
          <w:rFonts w:ascii="GHEA Grapalat" w:hAnsi="GHEA Grapalat" w:cs="Calibri"/>
        </w:rPr>
        <w:t xml:space="preserve">. 168 </w:t>
      </w:r>
      <w:r w:rsidRPr="00244C4C">
        <w:rPr>
          <w:rFonts w:ascii="GHEA Grapalat" w:hAnsi="GHEA Grapalat" w:cs="Sylfaen"/>
        </w:rPr>
        <w:t>երկրների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ներկայացուցիչների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մասնակցությամբ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համաշխարհային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մակարդակով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որոշվեց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մշակել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աղետների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ռիսկի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նվազեցման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ծրագիր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որը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կոչվեց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Հյոգոյի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գործողությունների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</w:t>
      </w:r>
      <w:r w:rsidRPr="00244C4C">
        <w:rPr>
          <w:rFonts w:ascii="GHEA Grapalat" w:hAnsi="GHEA Grapalat" w:cs="Calibri"/>
        </w:rPr>
        <w:t>:</w:t>
      </w:r>
      <w:r w:rsidRPr="00244C4C">
        <w:rPr>
          <w:rFonts w:ascii="GHEA Grapalat" w:hAnsi="GHEA Grapalat"/>
        </w:rPr>
        <w:t> </w:t>
      </w:r>
    </w:p>
    <w:p w:rsidR="00F3536E" w:rsidRPr="00244C4C" w:rsidRDefault="00F3536E" w:rsidP="00443AE0">
      <w:pPr>
        <w:rPr>
          <w:rFonts w:ascii="GHEA Grapalat" w:hAnsi="GHEA Grapalat"/>
        </w:rPr>
      </w:pPr>
    </w:p>
    <w:p w:rsidR="00F3536E" w:rsidRPr="00244C4C" w:rsidRDefault="00F3536E" w:rsidP="00443AE0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</w:t>
      </w:r>
    </w:p>
    <w:p w:rsidR="00F3536E" w:rsidRPr="00244C4C" w:rsidRDefault="00F3536E" w:rsidP="00443AE0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կառուցվածքը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649"/>
        <w:gridCol w:w="4766"/>
      </w:tblGrid>
      <w:tr w:rsidR="00F3536E" w:rsidRPr="00244C4C" w:rsidTr="00443AE0">
        <w:trPr>
          <w:trHeight w:val="555"/>
        </w:trPr>
        <w:tc>
          <w:tcPr>
            <w:tcW w:w="246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Սկզբնական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ներդրումներ</w:t>
            </w:r>
          </w:p>
        </w:tc>
        <w:tc>
          <w:tcPr>
            <w:tcW w:w="2531" w:type="pct"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Գումար</w:t>
            </w:r>
          </w:p>
        </w:tc>
      </w:tr>
      <w:tr w:rsidR="00F3536E" w:rsidRPr="00244C4C" w:rsidTr="00443AE0">
        <w:trPr>
          <w:trHeight w:val="600"/>
        </w:trPr>
        <w:tc>
          <w:tcPr>
            <w:tcW w:w="2469" w:type="pct"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Հող</w:t>
            </w:r>
          </w:p>
        </w:tc>
        <w:tc>
          <w:tcPr>
            <w:tcW w:w="2531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400,000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43AE0">
        <w:trPr>
          <w:trHeight w:val="300"/>
        </w:trPr>
        <w:tc>
          <w:tcPr>
            <w:tcW w:w="2469" w:type="pct"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Շենք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շինություն</w:t>
            </w:r>
          </w:p>
        </w:tc>
        <w:tc>
          <w:tcPr>
            <w:tcW w:w="2531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9,200,000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43AE0">
        <w:trPr>
          <w:trHeight w:val="300"/>
        </w:trPr>
        <w:tc>
          <w:tcPr>
            <w:tcW w:w="2469" w:type="pct"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Սարքավորումներ</w:t>
            </w:r>
          </w:p>
        </w:tc>
        <w:tc>
          <w:tcPr>
            <w:tcW w:w="2531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22,385,000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43AE0">
        <w:trPr>
          <w:trHeight w:val="512"/>
        </w:trPr>
        <w:tc>
          <w:tcPr>
            <w:tcW w:w="2469" w:type="pct"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Տրանսպորտային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միջոցներ</w:t>
            </w:r>
          </w:p>
        </w:tc>
        <w:tc>
          <w:tcPr>
            <w:tcW w:w="2531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3,000,000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43AE0">
        <w:trPr>
          <w:trHeight w:val="600"/>
        </w:trPr>
        <w:tc>
          <w:tcPr>
            <w:tcW w:w="2469" w:type="pct"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Հումքի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ձեռք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բերում</w:t>
            </w:r>
          </w:p>
        </w:tc>
        <w:tc>
          <w:tcPr>
            <w:tcW w:w="2531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19,536,000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43AE0">
        <w:trPr>
          <w:trHeight w:val="315"/>
        </w:trPr>
        <w:tc>
          <w:tcPr>
            <w:tcW w:w="2469" w:type="pct"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  <w:tc>
          <w:tcPr>
            <w:tcW w:w="2531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54,521,000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443AE0">
        <w:trPr>
          <w:trHeight w:val="315"/>
        </w:trPr>
        <w:tc>
          <w:tcPr>
            <w:tcW w:w="2469" w:type="pct"/>
            <w:vAlign w:val="center"/>
          </w:tcPr>
          <w:p w:rsidR="00F3536E" w:rsidRPr="00244C4C" w:rsidRDefault="00F3536E" w:rsidP="00443AE0">
            <w:pPr>
              <w:rPr>
                <w:rFonts w:ascii="GHEA Grapalat" w:hAnsi="GHEA Grapalat"/>
              </w:rPr>
            </w:pPr>
          </w:p>
        </w:tc>
        <w:tc>
          <w:tcPr>
            <w:tcW w:w="2531" w:type="pct"/>
            <w:noWrap/>
            <w:vAlign w:val="center"/>
          </w:tcPr>
          <w:p w:rsidR="00F3536E" w:rsidRPr="00244C4C" w:rsidRDefault="00F3536E" w:rsidP="00443AE0">
            <w:pPr>
              <w:jc w:val="center"/>
              <w:rPr>
                <w:rFonts w:ascii="GHEA Grapalat" w:hAnsi="GHEA Grapalat"/>
              </w:rPr>
            </w:pPr>
          </w:p>
        </w:tc>
      </w:tr>
    </w:tbl>
    <w:p w:rsidR="00F3536E" w:rsidRPr="00244C4C" w:rsidRDefault="00F3536E" w:rsidP="00443AE0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Հումքի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բերումը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իրականացնել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ամսական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Սակայն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քանակությամբ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ներկրումները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կրճատում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որոշակի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Ծրագրով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նախատեսված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4 </w:t>
      </w:r>
      <w:r w:rsidRPr="00244C4C">
        <w:rPr>
          <w:rFonts w:ascii="GHEA Grapalat" w:hAnsi="GHEA Grapalat" w:cs="Sylfaen"/>
        </w:rPr>
        <w:t>ամսվա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հումքի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բերում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Ծրագիրն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13399">
      <w:pPr>
        <w:rPr>
          <w:rFonts w:ascii="GHEA Grapalat" w:hAnsi="GHEA Grapalat"/>
          <w:szCs w:val="24"/>
        </w:rPr>
      </w:pPr>
    </w:p>
    <w:p w:rsidR="00F3536E" w:rsidRPr="00244C4C" w:rsidRDefault="00F3536E" w:rsidP="00443AE0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Եկամուտ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</w:t>
      </w:r>
    </w:p>
    <w:p w:rsidR="00F3536E" w:rsidRPr="00244C4C" w:rsidRDefault="00F3536E" w:rsidP="00443AE0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Ծրագրով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ընթացքում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ցանցեր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կիրացվեն</w:t>
      </w:r>
      <w:r w:rsidRPr="00244C4C">
        <w:rPr>
          <w:rFonts w:ascii="GHEA Grapalat" w:hAnsi="GHEA Grapalat"/>
        </w:rPr>
        <w:t xml:space="preserve"> 90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ցանքատարածության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առկա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185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խաղողի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այգիներ</w:t>
      </w:r>
      <w:r w:rsidRPr="00244C4C">
        <w:rPr>
          <w:rFonts w:ascii="GHEA Grapalat" w:hAnsi="GHEA Grapalat"/>
        </w:rPr>
        <w:t xml:space="preserve">, 2,587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պտղատու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տնկարկներ</w:t>
      </w:r>
      <w:r w:rsidRPr="00244C4C">
        <w:rPr>
          <w:rFonts w:ascii="GHEA Grapalat" w:hAnsi="GHEA Grapalat"/>
        </w:rPr>
        <w:t xml:space="preserve">, 965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բանջարանոցային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ցանքատարածքներ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Ցանցեր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արտադրվել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ոչ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միայն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ողջ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ցանքատարածքների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ինչու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հետագայում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արտահանել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հարևան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երկրներ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443AE0">
      <w:pPr>
        <w:rPr>
          <w:rFonts w:ascii="GHEA Grapalat" w:hAnsi="GHEA Grapalat"/>
        </w:rPr>
      </w:pPr>
    </w:p>
    <w:p w:rsidR="00F3536E" w:rsidRPr="00244C4C" w:rsidRDefault="00F3536E" w:rsidP="00443AE0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առավելությունը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ամեն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հողի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սեփականատերը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միայն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հողատարածքի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ցանց</w:t>
      </w:r>
      <w:r w:rsidRPr="00244C4C">
        <w:rPr>
          <w:rFonts w:ascii="GHEA Grapalat" w:hAnsi="GHEA Grapalat"/>
        </w:rPr>
        <w:t xml:space="preserve"> /</w:t>
      </w:r>
      <w:r w:rsidRPr="00244C4C">
        <w:rPr>
          <w:rFonts w:ascii="GHEA Grapalat" w:hAnsi="GHEA Grapalat" w:cs="Sylfaen"/>
        </w:rPr>
        <w:t>դիմելով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վարկային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միջոցներին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աղբյուրներից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օգտվելով</w:t>
      </w:r>
      <w:r w:rsidRPr="00244C4C">
        <w:rPr>
          <w:rFonts w:ascii="GHEA Grapalat" w:hAnsi="GHEA Grapalat"/>
        </w:rPr>
        <w:t xml:space="preserve">/: </w:t>
      </w:r>
      <w:r w:rsidRPr="00244C4C">
        <w:rPr>
          <w:rFonts w:ascii="GHEA Grapalat" w:hAnsi="GHEA Grapalat" w:cs="Sylfaen"/>
        </w:rPr>
        <w:t>Եթե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ընթացում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միջինում</w:t>
      </w:r>
      <w:r w:rsidRPr="00244C4C">
        <w:rPr>
          <w:rFonts w:ascii="GHEA Grapalat" w:hAnsi="GHEA Grapalat"/>
        </w:rPr>
        <w:t xml:space="preserve"> 90 </w:t>
      </w:r>
      <w:r w:rsidRPr="00244C4C">
        <w:rPr>
          <w:rFonts w:ascii="GHEA Grapalat" w:hAnsi="GHEA Grapalat" w:cs="Sylfaen"/>
        </w:rPr>
        <w:t>սեփականատեր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</w:t>
      </w:r>
      <w:r w:rsidRPr="00244C4C">
        <w:rPr>
          <w:rFonts w:ascii="GHEA Grapalat" w:hAnsi="GHEA Grapalat"/>
        </w:rPr>
        <w:t xml:space="preserve"> 1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հողակտորի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ցանց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ապա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կիրականացվի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բարեհաջող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սկիզբ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կունենա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ընթացում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շահույթ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առաջանա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հետագայում</w:t>
      </w:r>
      <w:r w:rsidRPr="00244C4C">
        <w:rPr>
          <w:rFonts w:ascii="GHEA Grapalat" w:hAnsi="GHEA Grapalat"/>
        </w:rPr>
        <w:t xml:space="preserve"> 2 </w:t>
      </w:r>
      <w:r w:rsidRPr="00244C4C">
        <w:rPr>
          <w:rFonts w:ascii="GHEA Grapalat" w:hAnsi="GHEA Grapalat" w:cs="Sylfaen"/>
        </w:rPr>
        <w:t>տարվանից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հետո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շահութաբեր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կդառնա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13399">
      <w:pPr>
        <w:rPr>
          <w:rFonts w:ascii="GHEA Grapalat" w:hAnsi="GHEA Grapalat"/>
          <w:szCs w:val="24"/>
        </w:rPr>
      </w:pPr>
    </w:p>
    <w:p w:rsidR="00F3536E" w:rsidRPr="00244C4C" w:rsidRDefault="00F3536E" w:rsidP="00B13399">
      <w:pPr>
        <w:rPr>
          <w:rFonts w:ascii="GHEA Grapalat" w:hAnsi="GHEA Grapalat"/>
          <w:szCs w:val="24"/>
        </w:rPr>
      </w:pPr>
    </w:p>
    <w:p w:rsidR="00F3536E" w:rsidRPr="00244C4C" w:rsidRDefault="00F3536E" w:rsidP="00B13399">
      <w:pPr>
        <w:rPr>
          <w:rFonts w:ascii="GHEA Grapalat" w:hAnsi="GHEA Grapalat"/>
          <w:szCs w:val="24"/>
        </w:rPr>
      </w:pPr>
    </w:p>
    <w:p w:rsidR="00F3536E" w:rsidRPr="00244C4C" w:rsidRDefault="00F3536E" w:rsidP="00B13399">
      <w:pPr>
        <w:spacing w:line="240" w:lineRule="auto"/>
        <w:rPr>
          <w:rFonts w:ascii="GHEA Grapalat" w:hAnsi="GHEA Grapalat" w:cs="Calibri"/>
          <w:color w:val="000000"/>
          <w:sz w:val="22"/>
        </w:rPr>
        <w:sectPr w:rsidR="00F3536E" w:rsidRPr="00244C4C">
          <w:pgSz w:w="11907" w:h="16840"/>
          <w:pgMar w:top="1134" w:right="927" w:bottom="1134" w:left="1701" w:header="567" w:footer="567" w:gutter="0"/>
          <w:cols w:space="720"/>
          <w:rtlGutter/>
        </w:sect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1872"/>
        <w:gridCol w:w="1273"/>
        <w:gridCol w:w="1273"/>
        <w:gridCol w:w="1272"/>
        <w:gridCol w:w="1272"/>
        <w:gridCol w:w="1272"/>
        <w:gridCol w:w="1272"/>
        <w:gridCol w:w="1272"/>
        <w:gridCol w:w="1272"/>
        <w:gridCol w:w="1272"/>
        <w:gridCol w:w="1270"/>
      </w:tblGrid>
      <w:tr w:rsidR="00F3536E" w:rsidRPr="00244C4C" w:rsidTr="00805923">
        <w:trPr>
          <w:trHeight w:val="300"/>
        </w:trPr>
        <w:tc>
          <w:tcPr>
            <w:tcW w:w="641" w:type="pct"/>
            <w:shd w:val="clear" w:color="auto" w:fill="D8D8D8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 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1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2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3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4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5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6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7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8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9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10</w:t>
            </w:r>
          </w:p>
        </w:tc>
      </w:tr>
      <w:tr w:rsidR="00F3536E" w:rsidRPr="00244C4C" w:rsidTr="00805923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color w:val="17375D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17375D"/>
                <w:sz w:val="18"/>
                <w:szCs w:val="18"/>
              </w:rPr>
              <w:t>90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93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95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98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101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104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107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111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114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117</w:t>
            </w:r>
          </w:p>
        </w:tc>
      </w:tr>
      <w:tr w:rsidR="00F3536E" w:rsidRPr="00244C4C" w:rsidTr="00805923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 </w:t>
            </w:r>
            <w:r w:rsidRPr="00244C4C">
              <w:rPr>
                <w:rFonts w:ascii="GHEA Grapalat" w:hAnsi="GHEA Grapalat" w:cs="Sylfaen"/>
              </w:rPr>
              <w:t>Հասույթ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120,879,000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124,505,370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128,240,531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132,087,747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136,050,379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140,131,891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144,335,848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148,665,923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153,125,901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157,719,678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</w:tr>
      <w:tr w:rsidR="00F3536E" w:rsidRPr="00244C4C" w:rsidTr="00805923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Նյութական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-87,032,880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-89,643,866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-92,333,182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-95,103,178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-97,956,273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-100,894,961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-103,921,810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-107,039,465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-110,250,648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-113,558,168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805923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-21,840,000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-22,932,000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-24,078,600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-25,282,530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-26,546,657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-27,873,989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-29,267,689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-30,731,073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-32,267,627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-33,881,008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805923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Մաշվածություն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-5,537,000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-5,537,000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-5,537,000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-5,537,000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-5,537,000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-5,537,000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-5,537,000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-5,537,000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-5,537,000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-5,537,000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805923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Վարկի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տոկոս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-4,797,848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-4,112,441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-3,427,034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-2,741,627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-2,056,221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-1,370,814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-685,407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0</w:t>
            </w:r>
          </w:p>
        </w:tc>
      </w:tr>
      <w:tr w:rsidR="00F3536E" w:rsidRPr="00244C4C" w:rsidTr="00805923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Տարեկան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հաստատուն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-2,000,000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-2,000,000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-2,000,000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-2,000,000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-2,000,000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-2,000,000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-2,000,000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-2,000,000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-2,000,000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-2,000,000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805923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Շահույթ՝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մինչև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հարկումը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FF0000"/>
                <w:sz w:val="18"/>
                <w:szCs w:val="18"/>
              </w:rPr>
              <w:t>-328,728</w:t>
            </w:r>
            <w:r w:rsidRPr="00244C4C">
              <w:rPr>
                <w:rFonts w:ascii="GHEA Grapalat" w:hAnsi="GHEA Grapalat" w:cs="Sylfaen"/>
                <w:b/>
                <w:bCs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280,062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864,714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1,423,412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1,954,229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2,455,126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2,923,942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3,358,385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3,070,625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2,743,502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</w:tr>
      <w:tr w:rsidR="00F3536E" w:rsidRPr="00244C4C" w:rsidTr="00805923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 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443AE0">
            <w:pPr>
              <w:rPr>
                <w:rFonts w:ascii="GHEA Grapalat" w:hAnsi="GHEA Grapalat" w:cs="Arian AMU"/>
                <w:sz w:val="18"/>
                <w:szCs w:val="18"/>
              </w:rPr>
            </w:pPr>
          </w:p>
        </w:tc>
      </w:tr>
    </w:tbl>
    <w:p w:rsidR="00F3536E" w:rsidRPr="00244C4C" w:rsidRDefault="00F3536E" w:rsidP="00B13399">
      <w:pPr>
        <w:rPr>
          <w:rFonts w:ascii="GHEA Grapalat" w:hAnsi="GHEA Grapalat"/>
          <w:szCs w:val="24"/>
        </w:rPr>
      </w:pPr>
    </w:p>
    <w:p w:rsidR="00F3536E" w:rsidRPr="00244C4C" w:rsidRDefault="00F3536E" w:rsidP="00B13399">
      <w:pPr>
        <w:rPr>
          <w:rFonts w:ascii="GHEA Grapalat" w:hAnsi="GHEA Grapalat"/>
          <w:szCs w:val="24"/>
        </w:rPr>
        <w:sectPr w:rsidR="00F3536E" w:rsidRPr="00244C4C">
          <w:headerReference w:type="default" r:id="rId91"/>
          <w:pgSz w:w="16840" w:h="11907" w:orient="landscape"/>
          <w:pgMar w:top="1699" w:right="1138" w:bottom="922" w:left="1138" w:header="562" w:footer="562" w:gutter="0"/>
          <w:cols w:space="720"/>
        </w:sectPr>
      </w:pPr>
    </w:p>
    <w:p w:rsidR="00F3536E" w:rsidRPr="00244C4C" w:rsidRDefault="00F3536E" w:rsidP="0080753E">
      <w:pPr>
        <w:pStyle w:val="Heading3"/>
        <w:rPr>
          <w:rFonts w:ascii="GHEA Grapalat" w:hAnsi="GHEA Grapalat"/>
        </w:rPr>
      </w:pPr>
      <w:bookmarkStart w:id="224" w:name="_Toc345447159"/>
      <w:bookmarkStart w:id="225" w:name="_Toc361931006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224"/>
      <w:bookmarkEnd w:id="225"/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ru-RU"/>
        </w:rPr>
        <w:t>Ծրագրում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պ</w:t>
      </w:r>
      <w:r w:rsidRPr="00244C4C">
        <w:rPr>
          <w:rFonts w:ascii="GHEA Grapalat" w:hAnsi="GHEA Grapalat" w:cs="Sylfaen"/>
        </w:rPr>
        <w:t>ետական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մասնակցությունը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10 </w:t>
      </w:r>
      <w:r w:rsidRPr="00244C4C">
        <w:rPr>
          <w:rFonts w:ascii="GHEA Grapalat" w:hAnsi="GHEA Grapalat" w:cs="Sylfaen"/>
        </w:rPr>
        <w:t>տոկոսի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չափով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բնաիրային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ֆինանսական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ձևով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ուղղված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աջակցության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Ներկայում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պետությունը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ձեռնարկում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կարկուտից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բերքը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փրկելու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Սակայն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ծրագրերից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օգտվել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Պետության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տվյալ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կբարձրացնի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նշանակությունը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ներդրողներ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գտնելու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գործընթացում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80753E">
      <w:pPr>
        <w:pStyle w:val="Heading3"/>
        <w:rPr>
          <w:rFonts w:ascii="GHEA Grapalat" w:hAnsi="GHEA Grapalat"/>
          <w:color w:val="3071C3"/>
          <w:lang w:val="hy-AM"/>
        </w:rPr>
      </w:pPr>
      <w:bookmarkStart w:id="226" w:name="_Toc345447160"/>
      <w:bookmarkStart w:id="227" w:name="_Toc361931007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226"/>
      <w:bookmarkEnd w:id="227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հաջողված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սերտորեն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զբաղվող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որոնցից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>`</w:t>
      </w:r>
    </w:p>
    <w:p w:rsidR="00F3536E" w:rsidRPr="00244C4C" w:rsidRDefault="00F3536E" w:rsidP="0080753E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Գյուղատնտեսական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նախարարության</w:t>
      </w:r>
    </w:p>
    <w:p w:rsidR="00F3536E" w:rsidRPr="00244C4C" w:rsidRDefault="00F3536E" w:rsidP="0080753E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 “</w:t>
      </w: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առաջմղման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</w:t>
      </w:r>
      <w:r w:rsidRPr="00244C4C">
        <w:rPr>
          <w:rFonts w:ascii="GHEA Grapalat" w:hAnsi="GHEA Grapalat"/>
          <w:lang w:val="hy-AM"/>
        </w:rPr>
        <w:t>” (</w:t>
      </w:r>
      <w:r w:rsidRPr="00244C4C">
        <w:rPr>
          <w:rFonts w:ascii="GHEA Grapalat" w:hAnsi="GHEA Grapalat" w:cs="Sylfaen"/>
          <w:lang w:val="hy-AM"/>
        </w:rPr>
        <w:t>ՀԲԱԿ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ՓԲԸ</w:t>
      </w:r>
    </w:p>
    <w:p w:rsidR="00F3536E" w:rsidRPr="00244C4C" w:rsidRDefault="00F3536E" w:rsidP="0080753E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Արտակարգ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իրավիճակների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նախարարությ</w:t>
      </w:r>
      <w:r w:rsidRPr="00244C4C">
        <w:rPr>
          <w:rFonts w:ascii="GHEA Grapalat" w:hAnsi="GHEA Grapalat" w:cs="Sylfaen"/>
        </w:rPr>
        <w:t>ա</w:t>
      </w:r>
      <w:r w:rsidRPr="00244C4C">
        <w:rPr>
          <w:rFonts w:ascii="GHEA Grapalat" w:hAnsi="GHEA Grapalat" w:cs="Sylfaen"/>
          <w:lang w:val="hy-AM"/>
        </w:rPr>
        <w:t>ն</w:t>
      </w:r>
    </w:p>
    <w:p w:rsidR="00F3536E" w:rsidRPr="00244C4C" w:rsidRDefault="00F3536E" w:rsidP="0080753E">
      <w:pPr>
        <w:pStyle w:val="ListBullet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Համագործակցի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ստեղծում</w:t>
      </w:r>
      <w:r w:rsidRPr="00244C4C">
        <w:rPr>
          <w:rFonts w:ascii="GHEA Grapalat" w:hAnsi="GHEA Grapalat" w:cs="Arian AMU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Հյոգոյի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B13399">
      <w:pPr>
        <w:pStyle w:val="ListParagraph"/>
        <w:rPr>
          <w:rFonts w:ascii="GHEA Grapalat" w:hAnsi="GHEA Grapalat"/>
          <w:szCs w:val="24"/>
          <w:lang w:val="hy-AM"/>
        </w:rPr>
      </w:pPr>
    </w:p>
    <w:p w:rsidR="00F3536E" w:rsidRPr="00244C4C" w:rsidRDefault="00F3536E" w:rsidP="0080753E">
      <w:pPr>
        <w:pStyle w:val="Heading3"/>
        <w:rPr>
          <w:rFonts w:ascii="GHEA Grapalat" w:hAnsi="GHEA Grapalat"/>
          <w:color w:val="3071C3"/>
          <w:lang w:val="hy-AM"/>
        </w:rPr>
      </w:pPr>
      <w:bookmarkStart w:id="228" w:name="_Toc345447161"/>
      <w:bookmarkStart w:id="229" w:name="_Toc361931008"/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bookmarkEnd w:id="228"/>
      <w:bookmarkEnd w:id="229"/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ռիսկերը՝</w:t>
      </w:r>
    </w:p>
    <w:p w:rsidR="00F3536E" w:rsidRPr="00244C4C" w:rsidRDefault="00F3536E" w:rsidP="0080753E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ներկրված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տեղում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, </w:t>
      </w:r>
    </w:p>
    <w:p w:rsidR="00F3536E" w:rsidRPr="00244C4C" w:rsidRDefault="00F3536E" w:rsidP="0080753E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ցանցերի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կիրառության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անհրաժեշտության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օգտակարության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  </w:t>
      </w:r>
      <w:r w:rsidRPr="00244C4C">
        <w:rPr>
          <w:rFonts w:ascii="GHEA Grapalat" w:hAnsi="GHEA Grapalat" w:cs="Sylfaen"/>
          <w:lang w:val="hy-AM"/>
        </w:rPr>
        <w:t>գյուղացիների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իրազեկության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պակասը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03F65">
      <w:pPr>
        <w:rPr>
          <w:rFonts w:ascii="GHEA Grapalat" w:hAnsi="GHEA Grapalat"/>
          <w:szCs w:val="24"/>
          <w:lang w:val="hy-AM"/>
        </w:rPr>
      </w:pPr>
    </w:p>
    <w:p w:rsidR="00F3536E" w:rsidRPr="00244C4C" w:rsidRDefault="00F3536E" w:rsidP="00B03F65">
      <w:pPr>
        <w:rPr>
          <w:rFonts w:ascii="GHEA Grapalat" w:hAnsi="GHEA Grapalat" w:cs="Sylfaen"/>
          <w:color w:val="000000"/>
          <w:sz w:val="22"/>
          <w:lang w:val="hy-AM"/>
        </w:rPr>
      </w:pPr>
    </w:p>
    <w:p w:rsidR="00F3536E" w:rsidRPr="00244C4C" w:rsidRDefault="00F3536E" w:rsidP="00B03F65">
      <w:pPr>
        <w:rPr>
          <w:rFonts w:ascii="GHEA Grapalat" w:hAnsi="GHEA Grapalat"/>
          <w:lang w:val="hy-AM"/>
        </w:rPr>
        <w:sectPr w:rsidR="00F3536E" w:rsidRPr="00244C4C" w:rsidSect="00D40E93"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453732">
      <w:pPr>
        <w:pStyle w:val="Heading3"/>
        <w:rPr>
          <w:rFonts w:ascii="GHEA Grapalat" w:hAnsi="GHEA Grapalat"/>
          <w:lang w:val="hy-AM"/>
        </w:rPr>
      </w:pPr>
      <w:bookmarkStart w:id="230" w:name="_Toc361931009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bookmarkEnd w:id="230"/>
    </w:p>
    <w:p w:rsidR="00F3536E" w:rsidRPr="00244C4C" w:rsidRDefault="00F3536E" w:rsidP="00B03F65">
      <w:pPr>
        <w:rPr>
          <w:rFonts w:ascii="GHEA Grapalat" w:hAnsi="GHEA Grapalat"/>
          <w:lang w:val="hy-AM"/>
        </w:rPr>
      </w:pPr>
    </w:p>
    <w:p w:rsidR="00F3536E" w:rsidRPr="00244C4C" w:rsidRDefault="00F3536E" w:rsidP="00B03F65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56"/>
        <w:gridCol w:w="10852"/>
      </w:tblGrid>
      <w:tr w:rsidR="00F3536E" w:rsidRPr="00244C4C" w:rsidTr="003C0602">
        <w:trPr>
          <w:trHeight w:val="784"/>
        </w:trPr>
        <w:tc>
          <w:tcPr>
            <w:tcW w:w="131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530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45373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18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ծրագիրը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աստիճանաբար՝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սարքավորումների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կազմակերպման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ավարտից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հետո՝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առաջին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տարվանից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սկսած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12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18: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22-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</w:p>
          <w:p w:rsidR="00F3536E" w:rsidRPr="00244C4C" w:rsidRDefault="00F3536E" w:rsidP="0045373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33881008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40657210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518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314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453732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1385742267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139299339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189263613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:</w:t>
            </w:r>
          </w:p>
        </w:tc>
      </w:tr>
      <w:tr w:rsidR="00F3536E" w:rsidRPr="00D41408" w:rsidTr="003C0602">
        <w:trPr>
          <w:trHeight w:val="152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45373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1385742267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</w:p>
          <w:p w:rsidR="00F3536E" w:rsidRPr="00244C4C" w:rsidRDefault="00F3536E" w:rsidP="0045373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sz w:val="22"/>
                <w:lang w:val="hy-AM"/>
              </w:rPr>
              <w:t xml:space="preserve">18745270 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` 22494324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521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45373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54521000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18 %`(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>9600000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արժողությամբ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45373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>1385742267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166289072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45373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86281770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166289072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x10%),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x 25%)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x 20%)</w:t>
            </w:r>
          </w:p>
        </w:tc>
      </w:tr>
    </w:tbl>
    <w:p w:rsidR="00F3536E" w:rsidRPr="00244C4C" w:rsidRDefault="00F3536E" w:rsidP="00B03F65">
      <w:pPr>
        <w:rPr>
          <w:rFonts w:ascii="GHEA Grapalat" w:hAnsi="GHEA Grapalat"/>
          <w:lang w:val="hy-AM"/>
        </w:rPr>
        <w:sectPr w:rsidR="00F3536E" w:rsidRPr="00244C4C" w:rsidSect="00453732">
          <w:headerReference w:type="default" r:id="rId92"/>
          <w:pgSz w:w="16840" w:h="11907" w:orient="landscape" w:code="9"/>
          <w:pgMar w:top="1133" w:right="1134" w:bottom="851" w:left="1134" w:header="567" w:footer="567" w:gutter="0"/>
          <w:cols w:space="720"/>
          <w:rtlGutter/>
          <w:docGrid w:linePitch="360"/>
        </w:sectPr>
      </w:pPr>
    </w:p>
    <w:p w:rsidR="00F3536E" w:rsidRPr="00244C4C" w:rsidRDefault="00F3536E" w:rsidP="0080753E">
      <w:pPr>
        <w:pStyle w:val="Heading2"/>
        <w:rPr>
          <w:rFonts w:ascii="GHEA Grapalat" w:hAnsi="GHEA Grapalat"/>
          <w:lang w:val="hy-AM"/>
        </w:rPr>
      </w:pPr>
      <w:bookmarkStart w:id="231" w:name="_Toc345447162"/>
      <w:bookmarkStart w:id="232" w:name="_Toc361931010"/>
      <w:r w:rsidRPr="00244C4C">
        <w:rPr>
          <w:rFonts w:ascii="GHEA Grapalat" w:hAnsi="GHEA Grapalat" w:cs="Sylfaen"/>
          <w:lang w:val="hy-AM"/>
        </w:rPr>
        <w:t>Ձիթապտղի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յուղի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հիմնում</w:t>
      </w:r>
      <w:bookmarkEnd w:id="231"/>
      <w:bookmarkEnd w:id="232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B03F65">
      <w:pPr>
        <w:rPr>
          <w:rFonts w:ascii="GHEA Grapalat" w:hAnsi="GHEA Grapalat"/>
          <w:color w:val="000000"/>
          <w:szCs w:val="24"/>
          <w:lang w:val="hy-AM"/>
        </w:rPr>
      </w:pPr>
    </w:p>
    <w:p w:rsidR="00F3536E" w:rsidRPr="00244C4C" w:rsidRDefault="00F3536E" w:rsidP="0080753E">
      <w:pPr>
        <w:pStyle w:val="Heading3"/>
        <w:rPr>
          <w:rFonts w:ascii="GHEA Grapalat" w:hAnsi="GHEA Grapalat"/>
          <w:lang w:val="hy-AM"/>
        </w:rPr>
      </w:pPr>
      <w:bookmarkStart w:id="233" w:name="_Toc345447163"/>
      <w:bookmarkStart w:id="234" w:name="_Toc361931011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233"/>
      <w:bookmarkEnd w:id="234"/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Ձիթապտղի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յուղի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Ալվանք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Շվանիձոր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համայնքներից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ձիթապտուղ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ձիթապտղի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յուղ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</w:p>
    <w:p w:rsidR="00F3536E" w:rsidRPr="00244C4C" w:rsidRDefault="00F3536E" w:rsidP="0080753E">
      <w:pPr>
        <w:pStyle w:val="Heading3"/>
        <w:rPr>
          <w:rFonts w:ascii="GHEA Grapalat" w:hAnsi="GHEA Grapalat"/>
          <w:lang w:val="hy-AM"/>
        </w:rPr>
      </w:pPr>
      <w:bookmarkStart w:id="235" w:name="_Toc345447164"/>
      <w:bookmarkStart w:id="236" w:name="_Toc361931012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235"/>
      <w:bookmarkEnd w:id="236"/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</w:t>
      </w:r>
      <w:r w:rsidRPr="00244C4C">
        <w:rPr>
          <w:rFonts w:ascii="GHEA Grapalat" w:hAnsi="GHEA Grapalat"/>
          <w:lang w:val="hy-AM"/>
        </w:rPr>
        <w:t xml:space="preserve">   50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ձիթապտղի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ձիթենիներ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ձիթապտղի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յուղ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0753E">
      <w:pPr>
        <w:rPr>
          <w:rFonts w:ascii="GHEA Grapalat" w:hAnsi="GHEA Grapalat"/>
          <w:lang w:val="hy-AM"/>
        </w:rPr>
      </w:pPr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Ծրագիրն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բերել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բերքը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հավաքելու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ձիթապտղի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յուղ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</w:t>
      </w:r>
      <w:r w:rsidRPr="00244C4C">
        <w:rPr>
          <w:rFonts w:ascii="GHEA Grapalat" w:hAnsi="GHEA Grapalat"/>
          <w:lang w:val="hy-AM"/>
        </w:rPr>
        <w:t xml:space="preserve">,  </w:t>
      </w:r>
      <w:r w:rsidRPr="00244C4C">
        <w:rPr>
          <w:rFonts w:ascii="GHEA Grapalat" w:hAnsi="GHEA Grapalat" w:cs="Sylfaen"/>
          <w:lang w:val="hy-AM"/>
        </w:rPr>
        <w:t>ձիթապտղի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տնկիներ</w:t>
      </w:r>
      <w:r w:rsidRPr="00244C4C">
        <w:rPr>
          <w:rFonts w:ascii="GHEA Grapalat" w:hAnsi="GHEA Grapalat"/>
          <w:lang w:val="hy-AM"/>
        </w:rPr>
        <w:t xml:space="preserve">: 1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ձիթապտղի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420 </w:t>
      </w:r>
      <w:r w:rsidRPr="00244C4C">
        <w:rPr>
          <w:rFonts w:ascii="GHEA Grapalat" w:hAnsi="GHEA Grapalat" w:cs="Sylfaen"/>
          <w:lang w:val="hy-AM"/>
        </w:rPr>
        <w:t>տնկի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10 </w:t>
      </w:r>
      <w:r w:rsidRPr="00244C4C">
        <w:rPr>
          <w:rFonts w:ascii="GHEA Grapalat" w:hAnsi="GHEA Grapalat" w:cs="Sylfaen"/>
          <w:lang w:val="hy-AM"/>
        </w:rPr>
        <w:t>տոկոս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կորուստ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նախատեսել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տնկին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բերել</w:t>
      </w:r>
      <w:r w:rsidRPr="00244C4C">
        <w:rPr>
          <w:rFonts w:ascii="GHEA Grapalat" w:hAnsi="GHEA Grapalat"/>
          <w:lang w:val="hy-AM"/>
        </w:rPr>
        <w:t xml:space="preserve"> 4000 </w:t>
      </w:r>
      <w:r w:rsidRPr="00244C4C">
        <w:rPr>
          <w:rFonts w:ascii="GHEA Grapalat" w:hAnsi="GHEA Grapalat" w:cs="Sylfaen"/>
          <w:lang w:val="hy-AM"/>
        </w:rPr>
        <w:t>դրամով</w:t>
      </w:r>
      <w:r w:rsidRPr="00244C4C">
        <w:rPr>
          <w:rFonts w:ascii="GHEA Grapalat" w:hAnsi="GHEA Grapalat"/>
          <w:lang w:val="hy-AM"/>
        </w:rPr>
        <w:t xml:space="preserve">: 1 </w:t>
      </w:r>
      <w:r w:rsidRPr="00244C4C">
        <w:rPr>
          <w:rFonts w:ascii="GHEA Grapalat" w:hAnsi="GHEA Grapalat" w:cs="Sylfaen"/>
          <w:lang w:val="hy-AM"/>
        </w:rPr>
        <w:t>ծառի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32-40 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Բերքատվությունը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կսկսվի</w:t>
      </w:r>
      <w:r w:rsidRPr="00244C4C">
        <w:rPr>
          <w:rFonts w:ascii="GHEA Grapalat" w:hAnsi="GHEA Grapalat"/>
          <w:lang w:val="hy-AM"/>
        </w:rPr>
        <w:t xml:space="preserve"> 3 </w:t>
      </w:r>
      <w:r w:rsidRPr="00244C4C">
        <w:rPr>
          <w:rFonts w:ascii="GHEA Grapalat" w:hAnsi="GHEA Grapalat" w:cs="Sylfaen"/>
          <w:lang w:val="hy-AM"/>
        </w:rPr>
        <w:t>տարվանից</w:t>
      </w:r>
      <w:r w:rsidRPr="00244C4C">
        <w:rPr>
          <w:rFonts w:ascii="GHEA Grapalat" w:hAnsi="GHEA Grapalat"/>
          <w:lang w:val="hy-AM"/>
        </w:rPr>
        <w:t xml:space="preserve">: 1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</w:t>
      </w:r>
      <w:r w:rsidRPr="00244C4C">
        <w:rPr>
          <w:rFonts w:ascii="GHEA Grapalat" w:hAnsi="GHEA Grapalat"/>
          <w:lang w:val="hy-AM"/>
        </w:rPr>
        <w:t xml:space="preserve"> 11.5 </w:t>
      </w:r>
      <w:r w:rsidRPr="00244C4C">
        <w:rPr>
          <w:rFonts w:ascii="GHEA Grapalat" w:hAnsi="GHEA Grapalat" w:cs="Sylfaen"/>
          <w:lang w:val="hy-AM"/>
        </w:rPr>
        <w:t>տոննա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ձիթապտուղ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Աշխատանքներն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50 </w:t>
      </w:r>
      <w:r w:rsidRPr="00244C4C">
        <w:rPr>
          <w:rFonts w:ascii="GHEA Grapalat" w:hAnsi="GHEA Grapalat" w:cs="Sylfaen"/>
          <w:lang w:val="hy-AM"/>
        </w:rPr>
        <w:t>հեկտարից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</w:t>
      </w:r>
      <w:r w:rsidRPr="00244C4C">
        <w:rPr>
          <w:rFonts w:ascii="GHEA Grapalat" w:hAnsi="GHEA Grapalat"/>
          <w:lang w:val="hy-AM"/>
        </w:rPr>
        <w:t xml:space="preserve"> 570 </w:t>
      </w:r>
      <w:r w:rsidRPr="00244C4C">
        <w:rPr>
          <w:rFonts w:ascii="GHEA Grapalat" w:hAnsi="GHEA Grapalat" w:cs="Sylfaen"/>
          <w:lang w:val="hy-AM"/>
        </w:rPr>
        <w:t>տոննա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ձիթապտուղ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100 </w:t>
      </w:r>
      <w:r w:rsidRPr="00244C4C">
        <w:rPr>
          <w:rFonts w:ascii="GHEA Grapalat" w:hAnsi="GHEA Grapalat" w:cs="Sylfaen"/>
          <w:lang w:val="hy-AM"/>
        </w:rPr>
        <w:t>տոննան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փաթեթավորել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վաճառել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470 </w:t>
      </w:r>
      <w:r w:rsidRPr="00244C4C">
        <w:rPr>
          <w:rFonts w:ascii="GHEA Grapalat" w:hAnsi="GHEA Grapalat" w:cs="Sylfaen"/>
          <w:lang w:val="hy-AM"/>
        </w:rPr>
        <w:t>տոննան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ձիթապտղի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յուղ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0753E">
      <w:pPr>
        <w:pStyle w:val="Heading3"/>
        <w:rPr>
          <w:rFonts w:ascii="GHEA Grapalat" w:hAnsi="GHEA Grapalat"/>
          <w:lang w:val="hy-AM"/>
        </w:rPr>
      </w:pPr>
      <w:bookmarkStart w:id="237" w:name="_Toc345447165"/>
      <w:bookmarkStart w:id="238" w:name="_Toc361931013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237"/>
      <w:bookmarkEnd w:id="238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Մեղրիի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Արաքսաշեն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ձիթենիների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հիմնելու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հաջողված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նախադեպ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Արաքսաշեն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15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ձիթապտղի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10 </w:t>
      </w:r>
      <w:r w:rsidRPr="00244C4C">
        <w:rPr>
          <w:rFonts w:ascii="GHEA Grapalat" w:hAnsi="GHEA Grapalat" w:cs="Sylfaen"/>
          <w:lang w:val="hy-AM"/>
        </w:rPr>
        <w:t>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ստանում</w:t>
      </w:r>
      <w:r w:rsidRPr="00244C4C">
        <w:rPr>
          <w:rFonts w:ascii="GHEA Grapalat" w:hAnsi="GHEA Grapalat"/>
          <w:lang w:val="hy-AM"/>
        </w:rPr>
        <w:t xml:space="preserve">:  </w:t>
      </w:r>
    </w:p>
    <w:p w:rsidR="00F3536E" w:rsidRPr="00244C4C" w:rsidRDefault="00F3536E" w:rsidP="0080753E">
      <w:pPr>
        <w:rPr>
          <w:rFonts w:ascii="GHEA Grapalat" w:hAnsi="GHEA Grapalat"/>
          <w:lang w:val="hy-AM"/>
        </w:rPr>
      </w:pPr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Ալվանք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Շվանիձոր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նույնատիպ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կլիմայական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ձիթենիների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հիմնելու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նպատակահարմար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</w:t>
      </w:r>
      <w:r w:rsidRPr="00244C4C">
        <w:rPr>
          <w:rFonts w:ascii="GHEA Grapalat" w:hAnsi="GHEA Grapalat"/>
          <w:lang w:val="hy-AM"/>
        </w:rPr>
        <w:t xml:space="preserve"> 50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ձիթենիների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գնահատականի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Ձիթապտղի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բարձրակարգ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բնակիչներին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սեզոնային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աշխատանքով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0753E">
      <w:pPr>
        <w:pStyle w:val="Heading3"/>
        <w:rPr>
          <w:rFonts w:ascii="GHEA Grapalat" w:hAnsi="GHEA Grapalat"/>
          <w:lang w:val="hy-AM"/>
        </w:rPr>
      </w:pPr>
      <w:bookmarkStart w:id="239" w:name="_Toc345447166"/>
      <w:bookmarkStart w:id="240" w:name="_Toc361931014"/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bookmarkEnd w:id="239"/>
      <w:bookmarkEnd w:id="240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80753E">
      <w:pPr>
        <w:pStyle w:val="Heading4"/>
        <w:rPr>
          <w:rFonts w:ascii="GHEA Grapalat" w:hAnsi="GHEA Grapalat"/>
          <w:lang w:val="hy-AM"/>
        </w:rPr>
      </w:pPr>
      <w:r>
        <w:rPr>
          <w:noProof/>
        </w:rPr>
        <w:pict>
          <v:shape id="Picture 40" o:spid="_x0000_s1042" type="#_x0000_t75" alt="Description: C:\Users\ADA\Desktop\Olive oil equipment\ua_olives_world_map.jpg" style="position:absolute;margin-left:-.3pt;margin-top:20.8pt;width:186.75pt;height:141pt;z-index:251656704;visibility:visible" wrapcoords="-87 0 -87 21485 21600 21485 21600 0 -87 0">
            <v:imagedata r:id="rId93" o:title=""/>
            <w10:wrap type="through"/>
          </v:shape>
        </w:pict>
      </w:r>
      <w:r w:rsidRPr="00244C4C">
        <w:rPr>
          <w:rFonts w:ascii="GHEA Grapalat" w:hAnsi="GHEA Grapalat" w:cs="Sylfaen"/>
          <w:lang w:val="hy-AM"/>
        </w:rPr>
        <w:t>Արտաքին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</w:t>
      </w:r>
    </w:p>
    <w:p w:rsidR="00F3536E" w:rsidRPr="00244C4C" w:rsidRDefault="00F3536E" w:rsidP="0080753E">
      <w:pPr>
        <w:rPr>
          <w:rFonts w:ascii="GHEA Grapalat" w:eastAsia="TimesNewRomanPSM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Ձիթապտուղը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/>
          <w:lang w:val="hy-AM"/>
        </w:rPr>
        <w:t xml:space="preserve">30° </w:t>
      </w:r>
      <w:r w:rsidRPr="00244C4C">
        <w:rPr>
          <w:rFonts w:ascii="GHEA Grapalat" w:eastAsia="TimesNewRomanPSMT" w:hAnsi="GHEA Grapalat" w:cs="Sylfaen"/>
          <w:lang w:val="hy-AM"/>
        </w:rPr>
        <w:t>և</w:t>
      </w:r>
      <w:r w:rsidRPr="00244C4C">
        <w:rPr>
          <w:rFonts w:ascii="GHEA Grapalat" w:eastAsia="TimesNewRomanPSMT" w:hAnsi="GHEA Grapalat"/>
          <w:lang w:val="hy-AM"/>
        </w:rPr>
        <w:t xml:space="preserve"> 45° </w:t>
      </w:r>
      <w:r w:rsidRPr="00244C4C">
        <w:rPr>
          <w:rFonts w:ascii="GHEA Grapalat" w:eastAsia="TimesNewRomanPSMT" w:hAnsi="GHEA Grapalat" w:cs="Sylfaen"/>
          <w:lang w:val="hy-AM"/>
        </w:rPr>
        <w:t>երկայնության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ուղղությամբ</w:t>
      </w:r>
      <w:r w:rsidRPr="00244C4C">
        <w:rPr>
          <w:rFonts w:ascii="GHEA Grapalat" w:eastAsia="TimesNewRomanPSMT" w:hAnsi="GHEA Grapalat"/>
          <w:lang w:val="hy-AM"/>
        </w:rPr>
        <w:t xml:space="preserve">, </w:t>
      </w:r>
      <w:r w:rsidRPr="00244C4C">
        <w:rPr>
          <w:rFonts w:ascii="GHEA Grapalat" w:eastAsia="TimesNewRomanPSMT" w:hAnsi="GHEA Grapalat" w:cs="Sylfaen"/>
          <w:lang w:val="hy-AM"/>
        </w:rPr>
        <w:t>հարավային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և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հյուսիսային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մասերում</w:t>
      </w:r>
      <w:r w:rsidRPr="00244C4C">
        <w:rPr>
          <w:rFonts w:ascii="GHEA Grapalat" w:eastAsia="TimesNewRomanPSMT" w:hAnsi="GHEA Grapalat"/>
          <w:lang w:val="hy-AM"/>
        </w:rPr>
        <w:t>:</w:t>
      </w:r>
    </w:p>
    <w:p w:rsidR="00F3536E" w:rsidRPr="00244C4C" w:rsidRDefault="00F3536E" w:rsidP="0080753E">
      <w:pPr>
        <w:rPr>
          <w:rFonts w:ascii="GHEA Grapalat" w:eastAsia="TimesNewRomanPSMT" w:hAnsi="GHEA Grapalat"/>
          <w:lang w:val="hy-AM"/>
        </w:rPr>
      </w:pPr>
    </w:p>
    <w:p w:rsidR="00F3536E" w:rsidRPr="00244C4C" w:rsidRDefault="00F3536E" w:rsidP="0080753E">
      <w:pPr>
        <w:rPr>
          <w:rFonts w:ascii="GHEA Grapalat" w:eastAsia="TimesNewRomanPSMT" w:hAnsi="GHEA Grapalat"/>
          <w:lang w:val="hy-AM"/>
        </w:rPr>
      </w:pPr>
      <w:r w:rsidRPr="00244C4C">
        <w:rPr>
          <w:rFonts w:ascii="GHEA Grapalat" w:eastAsia="TimesNewRomanPSMT" w:hAnsi="GHEA Grapalat" w:cs="Sylfaen"/>
          <w:lang w:val="hy-AM"/>
        </w:rPr>
        <w:t>Հյուսիսում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այն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կենտրոնացած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է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հիմնականում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Միջերկրական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ծովի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շրջակայքում</w:t>
      </w:r>
      <w:r w:rsidRPr="00244C4C">
        <w:rPr>
          <w:rFonts w:ascii="GHEA Grapalat" w:eastAsia="TimesNewRomanPSMT" w:hAnsi="GHEA Grapalat"/>
          <w:lang w:val="hy-AM"/>
        </w:rPr>
        <w:t>:</w:t>
      </w:r>
    </w:p>
    <w:p w:rsidR="00F3536E" w:rsidRPr="00244C4C" w:rsidRDefault="00F3536E" w:rsidP="0080753E">
      <w:pPr>
        <w:rPr>
          <w:rFonts w:ascii="GHEA Grapalat" w:eastAsia="TimesNewRomanPSMT" w:hAnsi="GHEA Grapalat"/>
          <w:lang w:val="hy-AM"/>
        </w:rPr>
      </w:pPr>
    </w:p>
    <w:p w:rsidR="00F3536E" w:rsidRPr="00244C4C" w:rsidRDefault="00F3536E" w:rsidP="0080753E">
      <w:pPr>
        <w:rPr>
          <w:rFonts w:ascii="GHEA Grapalat" w:eastAsia="TimesNewRomanPSMT" w:hAnsi="GHEA Grapalat" w:cs="Arian AMU"/>
          <w:lang w:val="hy-AM"/>
        </w:rPr>
      </w:pPr>
      <w:r w:rsidRPr="00244C4C">
        <w:rPr>
          <w:rFonts w:ascii="GHEA Grapalat" w:eastAsia="TimesNewRomanPSMT" w:hAnsi="GHEA Grapalat" w:cs="Sylfaen"/>
          <w:lang w:val="hy-AM"/>
        </w:rPr>
        <w:t>Աշխարհում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կա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մոտ</w:t>
      </w:r>
      <w:r w:rsidRPr="00244C4C">
        <w:rPr>
          <w:rFonts w:ascii="GHEA Grapalat" w:eastAsia="TimesNewRomanPSMT" w:hAnsi="GHEA Grapalat"/>
          <w:lang w:val="hy-AM"/>
        </w:rPr>
        <w:t xml:space="preserve"> 960 </w:t>
      </w:r>
      <w:r w:rsidRPr="00244C4C">
        <w:rPr>
          <w:rFonts w:ascii="GHEA Grapalat" w:eastAsia="TimesNewRomanPSMT" w:hAnsi="GHEA Grapalat" w:cs="Sylfaen"/>
          <w:lang w:val="hy-AM"/>
        </w:rPr>
        <w:t>միլիոն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ձիթենի</w:t>
      </w:r>
      <w:r w:rsidRPr="00244C4C">
        <w:rPr>
          <w:rFonts w:ascii="GHEA Grapalat" w:eastAsia="TimesNewRomanPSMT" w:hAnsi="GHEA Grapalat"/>
          <w:lang w:val="hy-AM"/>
        </w:rPr>
        <w:t xml:space="preserve">, </w:t>
      </w:r>
      <w:r w:rsidRPr="00244C4C">
        <w:rPr>
          <w:rFonts w:ascii="GHEA Grapalat" w:eastAsia="TimesNewRomanPSMT" w:hAnsi="GHEA Grapalat" w:cs="Sylfaen"/>
          <w:lang w:val="hy-AM"/>
        </w:rPr>
        <w:t>որի</w:t>
      </w:r>
      <w:r w:rsidRPr="00244C4C">
        <w:rPr>
          <w:rFonts w:ascii="GHEA Grapalat" w:eastAsia="TimesNewRomanPSMT" w:hAnsi="GHEA Grapalat"/>
          <w:lang w:val="hy-AM"/>
        </w:rPr>
        <w:t xml:space="preserve"> 98 </w:t>
      </w:r>
      <w:r w:rsidRPr="00244C4C">
        <w:rPr>
          <w:rFonts w:ascii="GHEA Grapalat" w:eastAsia="TimesNewRomanPSMT" w:hAnsi="GHEA Grapalat" w:cs="Sylfaen"/>
          <w:lang w:val="hy-AM"/>
        </w:rPr>
        <w:t>տոկոսը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գտնվում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է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Միջերկրական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ծովին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հարող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երկրներում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և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զբաղեցնում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է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մոտ</w:t>
      </w:r>
      <w:r w:rsidRPr="00244C4C">
        <w:rPr>
          <w:rFonts w:ascii="GHEA Grapalat" w:eastAsia="TimesNewRomanPSMT" w:hAnsi="GHEA Grapalat"/>
          <w:lang w:val="hy-AM"/>
        </w:rPr>
        <w:t xml:space="preserve"> 9.5 </w:t>
      </w:r>
      <w:r w:rsidRPr="00244C4C">
        <w:rPr>
          <w:rFonts w:ascii="GHEA Grapalat" w:eastAsia="TimesNewRomanPSMT" w:hAnsi="GHEA Grapalat" w:cs="Sylfaen"/>
          <w:lang w:val="hy-AM"/>
        </w:rPr>
        <w:t>միլիոն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հեկտար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տարածք</w:t>
      </w:r>
      <w:r w:rsidRPr="00244C4C">
        <w:rPr>
          <w:rFonts w:ascii="GHEA Grapalat" w:eastAsia="TimesNewRomanPSMT" w:hAnsi="GHEA Grapalat"/>
          <w:lang w:val="hy-AM"/>
        </w:rPr>
        <w:t xml:space="preserve">: </w:t>
      </w:r>
      <w:r w:rsidRPr="00244C4C">
        <w:rPr>
          <w:rFonts w:ascii="GHEA Grapalat" w:eastAsia="TimesNewRomanPSMT" w:hAnsi="GHEA Grapalat" w:cs="Sylfaen"/>
          <w:lang w:val="hy-AM"/>
        </w:rPr>
        <w:t>Տարեկան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միջին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արտադրությունը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կազմում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է</w:t>
      </w:r>
      <w:r w:rsidRPr="00244C4C">
        <w:rPr>
          <w:rFonts w:ascii="GHEA Grapalat" w:eastAsia="TimesNewRomanPSMT" w:hAnsi="GHEA Grapalat"/>
          <w:lang w:val="hy-AM"/>
        </w:rPr>
        <w:t xml:space="preserve"> 14 </w:t>
      </w:r>
      <w:r w:rsidRPr="00244C4C">
        <w:rPr>
          <w:rFonts w:ascii="GHEA Grapalat" w:eastAsia="TimesNewRomanPSMT" w:hAnsi="GHEA Grapalat" w:cs="Sylfaen"/>
          <w:lang w:val="hy-AM"/>
        </w:rPr>
        <w:t>միլիոն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տոննա</w:t>
      </w:r>
      <w:r w:rsidRPr="00244C4C">
        <w:rPr>
          <w:rFonts w:ascii="GHEA Grapalat" w:eastAsia="TimesNewRomanPSMT" w:hAnsi="GHEA Grapalat"/>
          <w:lang w:val="hy-AM"/>
        </w:rPr>
        <w:t xml:space="preserve">, </w:t>
      </w:r>
      <w:r w:rsidRPr="00244C4C">
        <w:rPr>
          <w:rFonts w:ascii="GHEA Grapalat" w:eastAsia="TimesNewRomanPSMT" w:hAnsi="GHEA Grapalat" w:cs="Sylfaen"/>
          <w:lang w:val="hy-AM"/>
        </w:rPr>
        <w:t>որից</w:t>
      </w:r>
      <w:r w:rsidRPr="00244C4C">
        <w:rPr>
          <w:rFonts w:ascii="GHEA Grapalat" w:eastAsia="TimesNewRomanPSMT" w:hAnsi="GHEA Grapalat"/>
          <w:lang w:val="hy-AM"/>
        </w:rPr>
        <w:t xml:space="preserve"> 90 </w:t>
      </w:r>
      <w:r w:rsidRPr="00244C4C">
        <w:rPr>
          <w:rFonts w:ascii="GHEA Grapalat" w:eastAsia="TimesNewRomanPSMT" w:hAnsi="GHEA Grapalat" w:cs="Sylfaen"/>
          <w:lang w:val="hy-AM"/>
        </w:rPr>
        <w:t>տոկոսն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օգտագործվում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է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ձիթապտղի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յուղ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պատրաստելու</w:t>
      </w:r>
      <w:r w:rsidRPr="00244C4C">
        <w:rPr>
          <w:rFonts w:ascii="GHEA Grapalat" w:eastAsia="TimesNewRomanPSMT" w:hAnsi="GHEA Grapalat"/>
          <w:lang w:val="hy-AM"/>
        </w:rPr>
        <w:t xml:space="preserve">, </w:t>
      </w:r>
      <w:r w:rsidRPr="00244C4C">
        <w:rPr>
          <w:rFonts w:ascii="GHEA Grapalat" w:eastAsia="TimesNewRomanPSMT" w:hAnsi="GHEA Grapalat" w:cs="Sylfaen"/>
          <w:lang w:val="hy-AM"/>
        </w:rPr>
        <w:t>իսկ</w:t>
      </w:r>
      <w:r w:rsidRPr="00244C4C">
        <w:rPr>
          <w:rFonts w:ascii="GHEA Grapalat" w:eastAsia="TimesNewRomanPSMT" w:hAnsi="GHEA Grapalat"/>
          <w:lang w:val="hy-AM"/>
        </w:rPr>
        <w:t xml:space="preserve"> 10 </w:t>
      </w:r>
      <w:r w:rsidRPr="00244C4C">
        <w:rPr>
          <w:rFonts w:ascii="GHEA Grapalat" w:eastAsia="TimesNewRomanPSMT" w:hAnsi="GHEA Grapalat" w:cs="Sylfaen"/>
          <w:lang w:val="hy-AM"/>
        </w:rPr>
        <w:t>տոկոսը</w:t>
      </w:r>
      <w:r w:rsidRPr="00244C4C">
        <w:rPr>
          <w:rFonts w:ascii="GHEA Grapalat" w:eastAsia="TimesNewRomanPSMT" w:hAnsi="GHEA Grapalat"/>
          <w:lang w:val="hy-AM"/>
        </w:rPr>
        <w:t xml:space="preserve">  </w:t>
      </w:r>
      <w:r w:rsidRPr="00244C4C">
        <w:rPr>
          <w:rFonts w:ascii="GHEA Grapalat" w:eastAsia="TimesNewRomanPSMT" w:hAnsi="GHEA Grapalat" w:cs="Sylfaen"/>
          <w:lang w:val="hy-AM"/>
        </w:rPr>
        <w:t>նախատեսվում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է</w:t>
      </w:r>
      <w:r w:rsidRPr="00244C4C">
        <w:rPr>
          <w:rFonts w:ascii="GHEA Grapalat" w:eastAsia="TimesNewRomanPSMT" w:hAnsi="GHEA Grapalat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ձիթապտուղը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որպես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վերջնական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արտադրանք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վաճառելու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համար</w:t>
      </w:r>
      <w:r w:rsidRPr="00244C4C">
        <w:rPr>
          <w:rFonts w:ascii="GHEA Grapalat" w:eastAsia="TimesNewRomanPSMT" w:hAnsi="GHEA Grapalat" w:cs="Arian AMU"/>
          <w:lang w:val="hy-AM"/>
        </w:rPr>
        <w:t>:</w:t>
      </w:r>
    </w:p>
    <w:p w:rsidR="00F3536E" w:rsidRPr="00244C4C" w:rsidRDefault="00F3536E" w:rsidP="0043094A">
      <w:pPr>
        <w:spacing w:line="240" w:lineRule="auto"/>
        <w:outlineLvl w:val="2"/>
        <w:rPr>
          <w:rFonts w:ascii="GHEA Grapalat" w:eastAsia="TimesNewRomanPSMT" w:hAnsi="GHEA Grapalat" w:cs="Arian AMU"/>
          <w:szCs w:val="24"/>
          <w:lang w:val="hy-AM"/>
        </w:rPr>
      </w:pPr>
    </w:p>
    <w:p w:rsidR="00F3536E" w:rsidRPr="00244C4C" w:rsidRDefault="00F3536E" w:rsidP="0080753E">
      <w:pPr>
        <w:rPr>
          <w:rFonts w:ascii="GHEA Grapalat" w:eastAsia="TimesNewRomanPSMT" w:hAnsi="GHEA Grapalat" w:cs="Arian AMU"/>
          <w:lang w:val="hy-AM"/>
        </w:rPr>
      </w:pPr>
      <w:r w:rsidRPr="00244C4C">
        <w:rPr>
          <w:rFonts w:ascii="GHEA Grapalat" w:eastAsia="TimesNewRomanPSMT" w:hAnsi="GHEA Grapalat" w:cs="Sylfaen"/>
          <w:lang w:val="hy-AM"/>
        </w:rPr>
        <w:t>Ձիթապտղի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յուղ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արտադրող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հիմնական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երկրներն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են</w:t>
      </w:r>
      <w:r w:rsidRPr="00244C4C">
        <w:rPr>
          <w:rFonts w:ascii="GHEA Grapalat" w:eastAsia="TimesNewRomanPSMT" w:hAnsi="GHEA Grapalat" w:cs="Arian AMU"/>
          <w:lang w:val="hy-AM"/>
        </w:rPr>
        <w:t xml:space="preserve">` </w:t>
      </w:r>
      <w:r w:rsidRPr="00244C4C">
        <w:rPr>
          <w:rFonts w:ascii="GHEA Grapalat" w:eastAsia="TimesNewRomanPSMT" w:hAnsi="GHEA Grapalat" w:cs="Sylfaen"/>
          <w:lang w:val="hy-AM"/>
        </w:rPr>
        <w:t>Իսպանիան</w:t>
      </w:r>
      <w:r w:rsidRPr="00244C4C">
        <w:rPr>
          <w:rFonts w:ascii="GHEA Grapalat" w:eastAsia="TimesNewRomanPSMT" w:hAnsi="GHEA Grapalat" w:cs="Arian AMU"/>
          <w:lang w:val="hy-AM"/>
        </w:rPr>
        <w:t xml:space="preserve">, </w:t>
      </w:r>
      <w:r w:rsidRPr="00244C4C">
        <w:rPr>
          <w:rFonts w:ascii="GHEA Grapalat" w:eastAsia="TimesNewRomanPSMT" w:hAnsi="GHEA Grapalat" w:cs="Sylfaen"/>
          <w:lang w:val="hy-AM"/>
        </w:rPr>
        <w:t>Պորտուգալիան</w:t>
      </w:r>
      <w:r w:rsidRPr="00244C4C">
        <w:rPr>
          <w:rFonts w:ascii="GHEA Grapalat" w:eastAsia="TimesNewRomanPSMT" w:hAnsi="GHEA Grapalat" w:cs="Arian AMU"/>
          <w:lang w:val="hy-AM"/>
        </w:rPr>
        <w:t xml:space="preserve">, </w:t>
      </w:r>
      <w:r w:rsidRPr="00244C4C">
        <w:rPr>
          <w:rFonts w:ascii="GHEA Grapalat" w:eastAsia="TimesNewRomanPSMT" w:hAnsi="GHEA Grapalat" w:cs="Sylfaen"/>
          <w:lang w:val="hy-AM"/>
        </w:rPr>
        <w:t>Իտալիան</w:t>
      </w:r>
      <w:r w:rsidRPr="00244C4C">
        <w:rPr>
          <w:rFonts w:ascii="GHEA Grapalat" w:eastAsia="TimesNewRomanPSMT" w:hAnsi="GHEA Grapalat" w:cs="Arian AMU"/>
          <w:lang w:val="hy-AM"/>
        </w:rPr>
        <w:t xml:space="preserve">, </w:t>
      </w:r>
      <w:r w:rsidRPr="00244C4C">
        <w:rPr>
          <w:rFonts w:ascii="GHEA Grapalat" w:eastAsia="TimesNewRomanPSMT" w:hAnsi="GHEA Grapalat" w:cs="Sylfaen"/>
          <w:lang w:val="hy-AM"/>
        </w:rPr>
        <w:t>Հունաստանը</w:t>
      </w:r>
      <w:r w:rsidRPr="00244C4C">
        <w:rPr>
          <w:rFonts w:ascii="GHEA Grapalat" w:eastAsia="TimesNewRomanPSMT" w:hAnsi="GHEA Grapalat" w:cs="Arian AMU"/>
          <w:lang w:val="hy-AM"/>
        </w:rPr>
        <w:t xml:space="preserve">, </w:t>
      </w:r>
      <w:r w:rsidRPr="00244C4C">
        <w:rPr>
          <w:rFonts w:ascii="GHEA Grapalat" w:eastAsia="TimesNewRomanPSMT" w:hAnsi="GHEA Grapalat" w:cs="Sylfaen"/>
          <w:lang w:val="hy-AM"/>
        </w:rPr>
        <w:t>Թուրքիան</w:t>
      </w:r>
      <w:r w:rsidRPr="00244C4C">
        <w:rPr>
          <w:rFonts w:ascii="GHEA Grapalat" w:eastAsia="TimesNewRomanPSMT" w:hAnsi="GHEA Grapalat" w:cs="Arian AMU"/>
          <w:lang w:val="hy-AM"/>
        </w:rPr>
        <w:t xml:space="preserve">, </w:t>
      </w:r>
      <w:r w:rsidRPr="00244C4C">
        <w:rPr>
          <w:rFonts w:ascii="GHEA Grapalat" w:eastAsia="TimesNewRomanPSMT" w:hAnsi="GHEA Grapalat" w:cs="Sylfaen"/>
          <w:lang w:val="hy-AM"/>
        </w:rPr>
        <w:t>Թունիսը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և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Մարոկկոն</w:t>
      </w:r>
      <w:r w:rsidRPr="00244C4C">
        <w:rPr>
          <w:rFonts w:ascii="GHEA Grapalat" w:eastAsia="TimesNewRomanPSMT" w:hAnsi="GHEA Grapalat" w:cs="Arian AMU"/>
          <w:lang w:val="hy-AM"/>
        </w:rPr>
        <w:t xml:space="preserve">: </w:t>
      </w:r>
      <w:r w:rsidRPr="00244C4C">
        <w:rPr>
          <w:rFonts w:ascii="GHEA Grapalat" w:eastAsia="TimesNewRomanPSMT" w:hAnsi="GHEA Grapalat" w:cs="Sylfaen"/>
          <w:lang w:val="hy-AM"/>
        </w:rPr>
        <w:t>Այս</w:t>
      </w:r>
      <w:r w:rsidRPr="00244C4C">
        <w:rPr>
          <w:rFonts w:ascii="GHEA Grapalat" w:eastAsia="TimesNewRomanPSMT" w:hAnsi="GHEA Grapalat" w:cs="Arian AMU"/>
          <w:lang w:val="hy-AM"/>
        </w:rPr>
        <w:t xml:space="preserve"> 7 </w:t>
      </w:r>
      <w:r w:rsidRPr="00244C4C">
        <w:rPr>
          <w:rFonts w:ascii="GHEA Grapalat" w:eastAsia="TimesNewRomanPSMT" w:hAnsi="GHEA Grapalat" w:cs="Sylfaen"/>
          <w:lang w:val="hy-AM"/>
        </w:rPr>
        <w:t>երկրները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տալիս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են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ամբողջ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աշխարհի</w:t>
      </w:r>
      <w:r w:rsidRPr="00244C4C">
        <w:rPr>
          <w:rFonts w:ascii="GHEA Grapalat" w:eastAsia="TimesNewRomanPSMT" w:hAnsi="GHEA Grapalat" w:cs="Arian AMU"/>
          <w:lang w:val="hy-AM"/>
        </w:rPr>
        <w:t xml:space="preserve"> 90 </w:t>
      </w:r>
      <w:r w:rsidRPr="00244C4C">
        <w:rPr>
          <w:rFonts w:ascii="GHEA Grapalat" w:eastAsia="TimesNewRomanPSMT" w:hAnsi="GHEA Grapalat" w:cs="Sylfaen"/>
          <w:lang w:val="hy-AM"/>
        </w:rPr>
        <w:t>տոկոս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արտադրանքը</w:t>
      </w:r>
      <w:r w:rsidRPr="00244C4C">
        <w:rPr>
          <w:rFonts w:ascii="GHEA Grapalat" w:eastAsia="TimesNewRomanPSMT" w:hAnsi="GHEA Grapalat" w:cs="Arian AMU"/>
          <w:lang w:val="hy-AM"/>
        </w:rPr>
        <w:t xml:space="preserve">: </w:t>
      </w:r>
      <w:r w:rsidRPr="00244C4C">
        <w:rPr>
          <w:rFonts w:ascii="GHEA Grapalat" w:eastAsia="TimesNewRomanPSMT" w:hAnsi="GHEA Grapalat" w:cs="Sylfaen"/>
          <w:lang w:val="hy-AM"/>
        </w:rPr>
        <w:t>Աղյուսակում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ներկայացված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են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ԵՄ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երկրների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ձիթապտղի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արտադրության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հոտ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կապված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որոշ</w:t>
      </w:r>
      <w:r w:rsidRPr="00244C4C">
        <w:rPr>
          <w:rFonts w:ascii="GHEA Grapalat" w:eastAsia="TimesNewRomanPSMT" w:hAnsi="GHEA Grapalat" w:cs="Arian AMU"/>
          <w:lang w:val="hy-AM"/>
        </w:rPr>
        <w:t xml:space="preserve"> </w:t>
      </w:r>
      <w:r w:rsidRPr="00244C4C">
        <w:rPr>
          <w:rFonts w:ascii="GHEA Grapalat" w:eastAsia="TimesNewRomanPSMT" w:hAnsi="GHEA Grapalat" w:cs="Sylfaen"/>
          <w:lang w:val="hy-AM"/>
        </w:rPr>
        <w:t>տվյալներ</w:t>
      </w:r>
      <w:r w:rsidRPr="00244C4C">
        <w:rPr>
          <w:rFonts w:ascii="GHEA Grapalat" w:eastAsia="TimesNewRomanPSMT" w:hAnsi="GHEA Grapalat" w:cs="Arian AMU"/>
          <w:lang w:val="hy-AM"/>
        </w:rPr>
        <w:t>`</w:t>
      </w:r>
    </w:p>
    <w:p w:rsidR="00F3536E" w:rsidRPr="00244C4C" w:rsidRDefault="00F3536E" w:rsidP="0043094A">
      <w:pPr>
        <w:autoSpaceDE w:val="0"/>
        <w:autoSpaceDN w:val="0"/>
        <w:adjustRightInd w:val="0"/>
        <w:spacing w:line="240" w:lineRule="auto"/>
        <w:rPr>
          <w:rFonts w:ascii="GHEA Grapalat" w:eastAsia="TimesNewRomanPSMT" w:hAnsi="GHEA Grapalat" w:cs="Arian AMU"/>
          <w:color w:val="5A5A5A"/>
          <w:szCs w:val="24"/>
          <w:lang w:val="hy-AM"/>
        </w:rPr>
      </w:pPr>
    </w:p>
    <w:p w:rsidR="00F3536E" w:rsidRPr="00244C4C" w:rsidRDefault="00F3536E" w:rsidP="0043094A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szCs w:val="24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1833"/>
        <w:gridCol w:w="1657"/>
        <w:gridCol w:w="2118"/>
        <w:gridCol w:w="1982"/>
        <w:gridCol w:w="1901"/>
      </w:tblGrid>
      <w:tr w:rsidR="00F3536E" w:rsidRPr="00244C4C" w:rsidTr="0080753E">
        <w:trPr>
          <w:trHeight w:val="609"/>
        </w:trPr>
        <w:tc>
          <w:tcPr>
            <w:tcW w:w="95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0753E">
            <w:pPr>
              <w:rPr>
                <w:rFonts w:ascii="GHEA Grapalat" w:eastAsia="TimesNewRomanPSMT" w:hAnsi="GHEA Grapalat" w:cs="Arian AMU"/>
                <w:lang w:val="hy-AM"/>
              </w:rPr>
            </w:pPr>
          </w:p>
        </w:tc>
        <w:tc>
          <w:tcPr>
            <w:tcW w:w="877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Sylfaen"/>
                <w:sz w:val="22"/>
              </w:rPr>
              <w:t>Ձիթապտղի</w:t>
            </w:r>
            <w:r w:rsidRPr="00244C4C">
              <w:rPr>
                <w:rFonts w:ascii="GHEA Grapalat" w:eastAsia="TimesNewRomanPSM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eastAsia="TimesNewRomanPSMT" w:hAnsi="GHEA Grapalat" w:cs="Sylfaen"/>
                <w:sz w:val="22"/>
              </w:rPr>
              <w:t>տնկիների</w:t>
            </w:r>
            <w:r w:rsidRPr="00244C4C">
              <w:rPr>
                <w:rFonts w:ascii="GHEA Grapalat" w:eastAsia="TimesNewRomanPSM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eastAsia="TimesNewRomanPSMT" w:hAnsi="GHEA Grapalat" w:cs="Sylfaen"/>
                <w:sz w:val="22"/>
              </w:rPr>
              <w:t>տարածքը</w:t>
            </w:r>
          </w:p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(</w:t>
            </w:r>
            <w:r w:rsidRPr="00244C4C">
              <w:rPr>
                <w:rFonts w:ascii="GHEA Grapalat" w:eastAsia="TimesNewRomanPSMT" w:hAnsi="GHEA Grapalat" w:cs="Sylfaen"/>
                <w:sz w:val="22"/>
              </w:rPr>
              <w:t>հա</w:t>
            </w:r>
            <w:r w:rsidRPr="00244C4C">
              <w:rPr>
                <w:rFonts w:ascii="GHEA Grapalat" w:eastAsia="TimesNewRomanPSMT" w:hAnsi="GHEA Grapalat" w:cs="Arian AMU"/>
                <w:sz w:val="22"/>
              </w:rPr>
              <w:t>)</w:t>
            </w:r>
          </w:p>
        </w:tc>
        <w:tc>
          <w:tcPr>
            <w:tcW w:w="1120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Sylfaen"/>
                <w:sz w:val="22"/>
              </w:rPr>
              <w:t>Ձիթապտղի</w:t>
            </w:r>
            <w:r w:rsidRPr="00244C4C">
              <w:rPr>
                <w:rFonts w:ascii="GHEA Grapalat" w:eastAsia="TimesNewRomanPSM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eastAsia="TimesNewRomanPSMT" w:hAnsi="GHEA Grapalat" w:cs="Sylfaen"/>
                <w:sz w:val="22"/>
              </w:rPr>
              <w:t>յուղի</w:t>
            </w:r>
            <w:r w:rsidRPr="00244C4C">
              <w:rPr>
                <w:rFonts w:ascii="GHEA Grapalat" w:eastAsia="TimesNewRomanPSM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eastAsia="TimesNewRomanPSMT" w:hAnsi="GHEA Grapalat" w:cs="Sylfaen"/>
                <w:sz w:val="22"/>
              </w:rPr>
              <w:t>արտադրությունը</w:t>
            </w:r>
          </w:p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(</w:t>
            </w:r>
            <w:r w:rsidRPr="00244C4C">
              <w:rPr>
                <w:rFonts w:ascii="GHEA Grapalat" w:eastAsia="TimesNewRomanPSMT" w:hAnsi="GHEA Grapalat" w:cs="Sylfaen"/>
                <w:sz w:val="22"/>
              </w:rPr>
              <w:t>տոննա</w:t>
            </w:r>
            <w:r w:rsidRPr="00244C4C">
              <w:rPr>
                <w:rFonts w:ascii="GHEA Grapalat" w:eastAsia="TimesNewRomanPSMT" w:hAnsi="GHEA Grapalat" w:cs="Arian AMU"/>
                <w:sz w:val="22"/>
              </w:rPr>
              <w:t>)</w:t>
            </w:r>
          </w:p>
        </w:tc>
        <w:tc>
          <w:tcPr>
            <w:tcW w:w="1048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Sylfaen"/>
                <w:sz w:val="22"/>
              </w:rPr>
              <w:t>Արտադրողների</w:t>
            </w:r>
            <w:r w:rsidRPr="00244C4C">
              <w:rPr>
                <w:rFonts w:ascii="GHEA Grapalat" w:eastAsia="TimesNewRomanPSM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eastAsia="TimesNewRomanPSMT" w:hAnsi="GHEA Grapalat" w:cs="Sylfaen"/>
                <w:sz w:val="22"/>
              </w:rPr>
              <w:t>թիվը</w:t>
            </w:r>
          </w:p>
        </w:tc>
        <w:tc>
          <w:tcPr>
            <w:tcW w:w="1005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Sylfaen"/>
                <w:sz w:val="22"/>
              </w:rPr>
              <w:t>Աշխարհում</w:t>
            </w:r>
            <w:r w:rsidRPr="00244C4C">
              <w:rPr>
                <w:rFonts w:ascii="GHEA Grapalat" w:eastAsia="TimesNewRomanPSM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eastAsia="TimesNewRomanPSMT" w:hAnsi="GHEA Grapalat" w:cs="Sylfaen"/>
                <w:sz w:val="22"/>
              </w:rPr>
              <w:t>բաժնեմասը</w:t>
            </w:r>
            <w:r w:rsidRPr="00244C4C">
              <w:rPr>
                <w:rFonts w:ascii="GHEA Grapalat" w:eastAsia="TimesNewRomanPSMT" w:hAnsi="GHEA Grapalat" w:cs="Arian AMU"/>
                <w:sz w:val="22"/>
              </w:rPr>
              <w:t xml:space="preserve"> %</w:t>
            </w:r>
          </w:p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</w:p>
        </w:tc>
      </w:tr>
      <w:tr w:rsidR="00F3536E" w:rsidRPr="00244C4C" w:rsidTr="0080753E">
        <w:trPr>
          <w:trHeight w:val="593"/>
        </w:trPr>
        <w:tc>
          <w:tcPr>
            <w:tcW w:w="950" w:type="pct"/>
            <w:shd w:val="clear" w:color="auto" w:fill="C0C0C0"/>
            <w:vAlign w:val="center"/>
          </w:tcPr>
          <w:p w:rsidR="00F3536E" w:rsidRPr="00244C4C" w:rsidRDefault="00F3536E" w:rsidP="0080753E">
            <w:pPr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Sylfaen"/>
              </w:rPr>
              <w:t>Իսպանիա</w:t>
            </w:r>
          </w:p>
        </w:tc>
        <w:tc>
          <w:tcPr>
            <w:tcW w:w="877" w:type="pct"/>
            <w:shd w:val="clear" w:color="auto" w:fill="C0C0C0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2,423,841</w:t>
            </w:r>
          </w:p>
        </w:tc>
        <w:tc>
          <w:tcPr>
            <w:tcW w:w="1120" w:type="pct"/>
            <w:shd w:val="clear" w:color="auto" w:fill="C0C0C0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535,000</w:t>
            </w:r>
          </w:p>
        </w:tc>
        <w:tc>
          <w:tcPr>
            <w:tcW w:w="1048" w:type="pct"/>
            <w:shd w:val="clear" w:color="auto" w:fill="C0C0C0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396,899</w:t>
            </w:r>
          </w:p>
        </w:tc>
        <w:tc>
          <w:tcPr>
            <w:tcW w:w="1005" w:type="pct"/>
            <w:shd w:val="clear" w:color="auto" w:fill="C0C0C0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28%</w:t>
            </w:r>
          </w:p>
        </w:tc>
      </w:tr>
      <w:tr w:rsidR="00F3536E" w:rsidRPr="00244C4C" w:rsidTr="0080753E">
        <w:trPr>
          <w:trHeight w:val="503"/>
        </w:trPr>
        <w:tc>
          <w:tcPr>
            <w:tcW w:w="950" w:type="pct"/>
            <w:vAlign w:val="center"/>
          </w:tcPr>
          <w:p w:rsidR="00F3536E" w:rsidRPr="00244C4C" w:rsidRDefault="00F3536E" w:rsidP="0080753E">
            <w:pPr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Sylfaen"/>
              </w:rPr>
              <w:t>Իտալիա</w:t>
            </w:r>
          </w:p>
        </w:tc>
        <w:tc>
          <w:tcPr>
            <w:tcW w:w="877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1,430,589</w:t>
            </w:r>
          </w:p>
        </w:tc>
        <w:tc>
          <w:tcPr>
            <w:tcW w:w="1120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467,000</w:t>
            </w:r>
          </w:p>
        </w:tc>
        <w:tc>
          <w:tcPr>
            <w:tcW w:w="1048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998,219</w:t>
            </w:r>
          </w:p>
        </w:tc>
        <w:tc>
          <w:tcPr>
            <w:tcW w:w="1005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24%</w:t>
            </w:r>
          </w:p>
        </w:tc>
      </w:tr>
      <w:tr w:rsidR="00F3536E" w:rsidRPr="00244C4C" w:rsidTr="0080753E">
        <w:trPr>
          <w:trHeight w:val="485"/>
        </w:trPr>
        <w:tc>
          <w:tcPr>
            <w:tcW w:w="950" w:type="pct"/>
            <w:shd w:val="clear" w:color="auto" w:fill="C0C0C0"/>
            <w:vAlign w:val="center"/>
          </w:tcPr>
          <w:p w:rsidR="00F3536E" w:rsidRPr="00244C4C" w:rsidRDefault="00F3536E" w:rsidP="0080753E">
            <w:pPr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Sylfaen"/>
              </w:rPr>
              <w:t>Հունաստան</w:t>
            </w:r>
          </w:p>
        </w:tc>
        <w:tc>
          <w:tcPr>
            <w:tcW w:w="877" w:type="pct"/>
            <w:shd w:val="clear" w:color="auto" w:fill="C0C0C0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1,025,748</w:t>
            </w:r>
          </w:p>
        </w:tc>
        <w:tc>
          <w:tcPr>
            <w:tcW w:w="1120" w:type="pct"/>
            <w:shd w:val="clear" w:color="auto" w:fill="C0C0C0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307,000</w:t>
            </w:r>
          </w:p>
        </w:tc>
        <w:tc>
          <w:tcPr>
            <w:tcW w:w="1048" w:type="pct"/>
            <w:shd w:val="clear" w:color="auto" w:fill="C0C0C0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780,609</w:t>
            </w:r>
          </w:p>
        </w:tc>
        <w:tc>
          <w:tcPr>
            <w:tcW w:w="1005" w:type="pct"/>
            <w:shd w:val="clear" w:color="auto" w:fill="C0C0C0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16%</w:t>
            </w:r>
          </w:p>
        </w:tc>
      </w:tr>
      <w:tr w:rsidR="00F3536E" w:rsidRPr="00244C4C" w:rsidTr="0080753E">
        <w:trPr>
          <w:trHeight w:val="609"/>
        </w:trPr>
        <w:tc>
          <w:tcPr>
            <w:tcW w:w="950" w:type="pct"/>
            <w:vAlign w:val="center"/>
          </w:tcPr>
          <w:p w:rsidR="00F3536E" w:rsidRPr="00244C4C" w:rsidRDefault="00F3536E" w:rsidP="0080753E">
            <w:pPr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Sylfaen"/>
              </w:rPr>
              <w:t>Պորտուգալիա</w:t>
            </w:r>
          </w:p>
        </w:tc>
        <w:tc>
          <w:tcPr>
            <w:tcW w:w="877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529,436</w:t>
            </w:r>
          </w:p>
        </w:tc>
        <w:tc>
          <w:tcPr>
            <w:tcW w:w="1120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35,000</w:t>
            </w:r>
          </w:p>
        </w:tc>
        <w:tc>
          <w:tcPr>
            <w:tcW w:w="1048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117,000</w:t>
            </w:r>
          </w:p>
        </w:tc>
        <w:tc>
          <w:tcPr>
            <w:tcW w:w="1005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2%</w:t>
            </w:r>
          </w:p>
        </w:tc>
      </w:tr>
      <w:tr w:rsidR="00F3536E" w:rsidRPr="00244C4C" w:rsidTr="0080753E">
        <w:trPr>
          <w:trHeight w:val="609"/>
        </w:trPr>
        <w:tc>
          <w:tcPr>
            <w:tcW w:w="950" w:type="pct"/>
            <w:shd w:val="clear" w:color="auto" w:fill="C0C0C0"/>
            <w:vAlign w:val="center"/>
          </w:tcPr>
          <w:p w:rsidR="00F3536E" w:rsidRPr="00244C4C" w:rsidRDefault="00F3536E" w:rsidP="0080753E">
            <w:pPr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Sylfaen"/>
              </w:rPr>
              <w:t>Ֆրանսիա</w:t>
            </w:r>
          </w:p>
        </w:tc>
        <w:tc>
          <w:tcPr>
            <w:tcW w:w="877" w:type="pct"/>
            <w:shd w:val="clear" w:color="auto" w:fill="C0C0C0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39,421</w:t>
            </w:r>
          </w:p>
        </w:tc>
        <w:tc>
          <w:tcPr>
            <w:tcW w:w="1120" w:type="pct"/>
            <w:shd w:val="clear" w:color="auto" w:fill="C0C0C0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2,000</w:t>
            </w:r>
          </w:p>
        </w:tc>
        <w:tc>
          <w:tcPr>
            <w:tcW w:w="1048" w:type="pct"/>
            <w:shd w:val="clear" w:color="auto" w:fill="C0C0C0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19,271</w:t>
            </w:r>
          </w:p>
        </w:tc>
        <w:tc>
          <w:tcPr>
            <w:tcW w:w="1005" w:type="pct"/>
            <w:shd w:val="clear" w:color="auto" w:fill="C0C0C0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&lt;0.1%</w:t>
            </w:r>
          </w:p>
        </w:tc>
      </w:tr>
      <w:tr w:rsidR="00F3536E" w:rsidRPr="00244C4C" w:rsidTr="0080753E">
        <w:trPr>
          <w:trHeight w:val="548"/>
        </w:trPr>
        <w:tc>
          <w:tcPr>
            <w:tcW w:w="950" w:type="pct"/>
            <w:vAlign w:val="center"/>
          </w:tcPr>
          <w:p w:rsidR="00F3536E" w:rsidRPr="00244C4C" w:rsidRDefault="00F3536E" w:rsidP="0080753E">
            <w:pPr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Sylfaen"/>
              </w:rPr>
              <w:t>ԵՄ</w:t>
            </w:r>
          </w:p>
        </w:tc>
        <w:tc>
          <w:tcPr>
            <w:tcW w:w="877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5,449,035</w:t>
            </w:r>
          </w:p>
        </w:tc>
        <w:tc>
          <w:tcPr>
            <w:tcW w:w="1120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1,346,000</w:t>
            </w:r>
          </w:p>
        </w:tc>
        <w:tc>
          <w:tcPr>
            <w:tcW w:w="1048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2,311,998</w:t>
            </w:r>
          </w:p>
        </w:tc>
        <w:tc>
          <w:tcPr>
            <w:tcW w:w="1005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eastAsia="TimesNewRomanPSMT" w:hAnsi="GHEA Grapalat" w:cs="Arian AMU"/>
              </w:rPr>
            </w:pPr>
            <w:r w:rsidRPr="00244C4C">
              <w:rPr>
                <w:rFonts w:ascii="GHEA Grapalat" w:eastAsia="TimesNewRomanPSMT" w:hAnsi="GHEA Grapalat" w:cs="Arian AMU"/>
                <w:sz w:val="22"/>
              </w:rPr>
              <w:t>70%</w:t>
            </w:r>
          </w:p>
        </w:tc>
      </w:tr>
    </w:tbl>
    <w:p w:rsidR="00F3536E" w:rsidRPr="00244C4C" w:rsidRDefault="00F3536E" w:rsidP="0043094A">
      <w:pPr>
        <w:spacing w:line="240" w:lineRule="auto"/>
        <w:outlineLvl w:val="2"/>
        <w:rPr>
          <w:rFonts w:ascii="GHEA Grapalat" w:hAnsi="GHEA Grapalat"/>
          <w:color w:val="000000"/>
          <w:szCs w:val="24"/>
        </w:rPr>
      </w:pPr>
    </w:p>
    <w:p w:rsidR="00F3536E" w:rsidRPr="00244C4C" w:rsidRDefault="00F3536E" w:rsidP="0080753E">
      <w:pPr>
        <w:rPr>
          <w:rFonts w:ascii="GHEA Grapalat" w:hAnsi="GHEA Grapalat"/>
          <w:color w:val="000000"/>
        </w:rPr>
      </w:pPr>
      <w:r w:rsidRPr="00244C4C">
        <w:rPr>
          <w:rFonts w:ascii="GHEA Grapalat" w:eastAsia="TimesNewRomanPSMT" w:hAnsi="GHEA Grapalat" w:cs="Sylfaen"/>
        </w:rPr>
        <w:t>Ձիթապտղի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յուղի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պահանջարկը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նույնպես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ամենաբարձրն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է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ԵՄ</w:t>
      </w:r>
      <w:r w:rsidRPr="00244C4C">
        <w:rPr>
          <w:rFonts w:ascii="GHEA Grapalat" w:eastAsia="TimesNewRomanPSMT" w:hAnsi="GHEA Grapalat"/>
        </w:rPr>
        <w:t>-</w:t>
      </w:r>
      <w:r w:rsidRPr="00244C4C">
        <w:rPr>
          <w:rFonts w:ascii="GHEA Grapalat" w:eastAsia="TimesNewRomanPSMT" w:hAnsi="GHEA Grapalat" w:cs="Sylfaen"/>
        </w:rPr>
        <w:t>ում</w:t>
      </w:r>
      <w:r w:rsidRPr="00244C4C">
        <w:rPr>
          <w:rFonts w:ascii="GHEA Grapalat" w:eastAsia="TimesNewRomanPSMT" w:hAnsi="GHEA Grapalat"/>
        </w:rPr>
        <w:t xml:space="preserve">, </w:t>
      </w:r>
      <w:r w:rsidRPr="00244C4C">
        <w:rPr>
          <w:rFonts w:ascii="GHEA Grapalat" w:eastAsia="TimesNewRomanPSMT" w:hAnsi="GHEA Grapalat" w:cs="Sylfaen"/>
        </w:rPr>
        <w:t>դրան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հաջորդում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են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ԱՄՆ</w:t>
      </w:r>
      <w:r w:rsidRPr="00244C4C">
        <w:rPr>
          <w:rFonts w:ascii="GHEA Grapalat" w:eastAsia="TimesNewRomanPSMT" w:hAnsi="GHEA Grapalat"/>
        </w:rPr>
        <w:t xml:space="preserve">, </w:t>
      </w:r>
      <w:r w:rsidRPr="00244C4C">
        <w:rPr>
          <w:rFonts w:ascii="GHEA Grapalat" w:eastAsia="TimesNewRomanPSMT" w:hAnsi="GHEA Grapalat" w:cs="Sylfaen"/>
        </w:rPr>
        <w:t>Կանադան</w:t>
      </w:r>
      <w:r w:rsidRPr="00244C4C">
        <w:rPr>
          <w:rFonts w:ascii="GHEA Grapalat" w:eastAsia="TimesNewRomanPSMT" w:hAnsi="GHEA Grapalat"/>
        </w:rPr>
        <w:t xml:space="preserve">, </w:t>
      </w:r>
      <w:r w:rsidRPr="00244C4C">
        <w:rPr>
          <w:rFonts w:ascii="GHEA Grapalat" w:eastAsia="TimesNewRomanPSMT" w:hAnsi="GHEA Grapalat" w:cs="Sylfaen"/>
        </w:rPr>
        <w:t>Ավստրալիան</w:t>
      </w:r>
      <w:r w:rsidRPr="00244C4C">
        <w:rPr>
          <w:rFonts w:ascii="GHEA Grapalat" w:eastAsia="TimesNewRomanPSMT" w:hAnsi="GHEA Grapalat"/>
        </w:rPr>
        <w:t xml:space="preserve">, </w:t>
      </w:r>
      <w:r w:rsidRPr="00244C4C">
        <w:rPr>
          <w:rFonts w:ascii="GHEA Grapalat" w:eastAsia="TimesNewRomanPSMT" w:hAnsi="GHEA Grapalat" w:cs="Sylfaen"/>
        </w:rPr>
        <w:t>Ճապոնիան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և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այլ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երկրները</w:t>
      </w:r>
      <w:r w:rsidRPr="00244C4C">
        <w:rPr>
          <w:rFonts w:ascii="GHEA Grapalat" w:eastAsia="TimesNewRomanPSMT" w:hAnsi="GHEA Grapalat"/>
        </w:rPr>
        <w:t xml:space="preserve">: </w:t>
      </w:r>
      <w:r w:rsidRPr="00244C4C">
        <w:rPr>
          <w:rFonts w:ascii="GHEA Grapalat" w:eastAsia="TimesNewRomanPSMT" w:hAnsi="GHEA Grapalat" w:cs="Sylfaen"/>
        </w:rPr>
        <w:t>Ձիթապտղի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յուղի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առողջարար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հատկությունները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տարեցտարի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բարձրացնում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է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արտադրանքի</w:t>
      </w:r>
      <w:r w:rsidRPr="00244C4C">
        <w:rPr>
          <w:rFonts w:ascii="GHEA Grapalat" w:eastAsia="TimesNewRomanPSMT" w:hAnsi="GHEA Grapalat"/>
        </w:rPr>
        <w:t xml:space="preserve"> </w:t>
      </w:r>
      <w:r w:rsidRPr="00244C4C">
        <w:rPr>
          <w:rFonts w:ascii="GHEA Grapalat" w:eastAsia="TimesNewRomanPSMT" w:hAnsi="GHEA Grapalat" w:cs="Sylfaen"/>
        </w:rPr>
        <w:t>պահանջարկը</w:t>
      </w:r>
      <w:r w:rsidRPr="00244C4C">
        <w:rPr>
          <w:rFonts w:ascii="GHEA Grapalat" w:eastAsia="TimesNewRomanPSMT" w:hAnsi="GHEA Grapalat"/>
        </w:rPr>
        <w:t>:</w:t>
      </w:r>
    </w:p>
    <w:p w:rsidR="00F3536E" w:rsidRPr="00244C4C" w:rsidRDefault="00F3536E" w:rsidP="0043094A">
      <w:pPr>
        <w:spacing w:line="240" w:lineRule="auto"/>
        <w:outlineLvl w:val="2"/>
        <w:rPr>
          <w:rFonts w:ascii="GHEA Grapalat" w:hAnsi="GHEA Grapalat"/>
          <w:color w:val="000000"/>
          <w:szCs w:val="24"/>
        </w:rPr>
      </w:pPr>
    </w:p>
    <w:p w:rsidR="00F3536E" w:rsidRPr="00244C4C" w:rsidRDefault="00F3536E" w:rsidP="0080753E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Ներքին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շուկա</w:t>
      </w:r>
    </w:p>
    <w:p w:rsidR="00F3536E" w:rsidRPr="00244C4C" w:rsidRDefault="00F3536E" w:rsidP="0080753E">
      <w:pPr>
        <w:rPr>
          <w:rFonts w:ascii="GHEA Grapalat" w:hAnsi="GHEA Grapalat"/>
        </w:rPr>
      </w:pPr>
      <w:r>
        <w:rPr>
          <w:noProof/>
        </w:rPr>
        <w:pict>
          <v:shape id="Picture 39" o:spid="_x0000_s1043" type="#_x0000_t75" alt="Description: C:\Users\ADA\Desktop\sevillanofallharvest.jpg" style="position:absolute;left:0;text-align:left;margin-left:338.7pt;margin-top:1.85pt;width:138pt;height:135.75pt;z-index:251651584;visibility:visible" wrapcoords="-117 0 -117 21481 21600 21481 21600 0 -117 0">
            <v:imagedata r:id="rId94" o:title=""/>
            <w10:wrap type="through"/>
          </v:shape>
        </w:pict>
      </w:r>
      <w:r w:rsidRPr="00244C4C">
        <w:rPr>
          <w:rFonts w:ascii="GHEA Grapalat" w:hAnsi="GHEA Grapalat" w:cs="Sylfaen"/>
        </w:rPr>
        <w:t>Ձիթապտուղը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յուղը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ներմուծվում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Հայաստան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տեղական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բացակայում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Հայաստանում</w:t>
      </w:r>
      <w:r w:rsidRPr="00244C4C">
        <w:rPr>
          <w:rFonts w:ascii="GHEA Grapalat" w:hAnsi="GHEA Grapalat"/>
        </w:rPr>
        <w:t xml:space="preserve"> 7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այգի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գտնվում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Մեղրիում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Արաքսաշենում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վերականգնել</w:t>
      </w:r>
      <w:r w:rsidRPr="00244C4C">
        <w:rPr>
          <w:rFonts w:ascii="GHEA Grapalat" w:hAnsi="GHEA Grapalat"/>
        </w:rPr>
        <w:t xml:space="preserve"> 15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այգիներ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Տաուշի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Բագրատաշեն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համայնքում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80753E">
      <w:pPr>
        <w:rPr>
          <w:rFonts w:ascii="GHEA Grapalat" w:hAnsi="GHEA Grapalat"/>
        </w:rPr>
      </w:pPr>
    </w:p>
    <w:p w:rsidR="00F3536E" w:rsidRPr="00244C4C" w:rsidRDefault="00F3536E" w:rsidP="0080753E">
      <w:pPr>
        <w:rPr>
          <w:rFonts w:ascii="GHEA Grapalat" w:hAnsi="GHEA Grapalat"/>
          <w:bCs/>
          <w:i/>
        </w:rPr>
      </w:pPr>
      <w:r w:rsidRPr="00244C4C">
        <w:rPr>
          <w:rFonts w:ascii="GHEA Grapalat" w:hAnsi="GHEA Grapalat" w:cs="Sylfaen"/>
        </w:rPr>
        <w:t>Հայաստանի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կլիմայական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պայմաններում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նպատակահարմար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/>
          <w:b/>
          <w:i/>
        </w:rPr>
        <w:t xml:space="preserve">Ascolano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/>
          <w:b/>
          <w:bCs/>
          <w:i/>
        </w:rPr>
        <w:t xml:space="preserve">Sevilliano </w:t>
      </w:r>
      <w:r w:rsidRPr="00244C4C">
        <w:rPr>
          <w:rFonts w:ascii="GHEA Grapalat" w:hAnsi="GHEA Grapalat" w:cs="Sylfaen"/>
        </w:rPr>
        <w:t>տեսակի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ձիթենիների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աճեցումը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որոնք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յուղայնություն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ստանալ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/>
          <w:b/>
          <w:bCs/>
          <w:i/>
        </w:rPr>
        <w:t>Extra Virgin Olive Oil</w:t>
      </w:r>
      <w:r w:rsidRPr="00244C4C">
        <w:rPr>
          <w:rFonts w:ascii="GHEA Grapalat" w:hAnsi="GHEA Grapalat"/>
          <w:bCs/>
          <w:i/>
        </w:rPr>
        <w:t xml:space="preserve">: </w:t>
      </w:r>
    </w:p>
    <w:p w:rsidR="00F3536E" w:rsidRPr="00244C4C" w:rsidRDefault="00F3536E" w:rsidP="0080753E">
      <w:pPr>
        <w:rPr>
          <w:rFonts w:ascii="GHEA Grapalat" w:hAnsi="GHEA Grapalat"/>
        </w:rPr>
      </w:pPr>
      <w:r>
        <w:rPr>
          <w:noProof/>
        </w:rPr>
        <w:pict>
          <v:shape id="Picture 38" o:spid="_x0000_s1044" type="#_x0000_t75" alt="Description: C:\Users\ADA\Desktop\natural-green-olives.jpg" style="position:absolute;left:0;text-align:left;margin-left:-11.55pt;margin-top:4.05pt;width:131.25pt;height:111.75pt;z-index:251654656;visibility:visible" wrapcoords="-123 0 -123 21455 21600 21455 21600 0 -123 0">
            <v:imagedata r:id="rId95" o:title=""/>
            <w10:wrap type="through"/>
          </v:shape>
        </w:pict>
      </w:r>
      <w:r w:rsidRPr="00244C4C">
        <w:rPr>
          <w:rFonts w:ascii="GHEA Grapalat" w:hAnsi="GHEA Grapalat" w:cs="Sylfaen"/>
        </w:rPr>
        <w:t>Հայաստան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ներմուծվում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տարեկան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մոտ</w:t>
      </w:r>
      <w:r w:rsidRPr="00244C4C">
        <w:rPr>
          <w:rFonts w:ascii="GHEA Grapalat" w:hAnsi="GHEA Grapalat"/>
        </w:rPr>
        <w:t xml:space="preserve"> 70 </w:t>
      </w:r>
      <w:r w:rsidRPr="00244C4C">
        <w:rPr>
          <w:rFonts w:ascii="GHEA Grapalat" w:hAnsi="GHEA Grapalat" w:cs="Sylfaen"/>
        </w:rPr>
        <w:t>տոննա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յուղ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3200 </w:t>
      </w:r>
      <w:r w:rsidRPr="00244C4C">
        <w:rPr>
          <w:rFonts w:ascii="GHEA Grapalat" w:hAnsi="GHEA Grapalat" w:cs="Sylfaen"/>
        </w:rPr>
        <w:t>տոննա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ձիթապտուղ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Ներկրված</w:t>
      </w:r>
      <w:r w:rsidRPr="00244C4C">
        <w:rPr>
          <w:rFonts w:ascii="GHEA Grapalat" w:hAnsi="GHEA Grapalat"/>
        </w:rPr>
        <w:t xml:space="preserve"> 1  </w:t>
      </w:r>
      <w:r w:rsidRPr="00244C4C">
        <w:rPr>
          <w:rFonts w:ascii="GHEA Grapalat" w:hAnsi="GHEA Grapalat" w:cs="Sylfaen"/>
        </w:rPr>
        <w:t>լիտր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յուղի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գինը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միջինում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մոտ</w:t>
      </w:r>
      <w:r w:rsidRPr="00244C4C">
        <w:rPr>
          <w:rFonts w:ascii="GHEA Grapalat" w:hAnsi="GHEA Grapalat"/>
        </w:rPr>
        <w:t xml:space="preserve"> 5 </w:t>
      </w:r>
      <w:r w:rsidRPr="00244C4C">
        <w:rPr>
          <w:rFonts w:ascii="GHEA Grapalat" w:hAnsi="GHEA Grapalat" w:cs="Sylfaen"/>
        </w:rPr>
        <w:t>ԱՄՆ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դոլար</w:t>
      </w:r>
      <w:r w:rsidRPr="00244C4C">
        <w:rPr>
          <w:rFonts w:ascii="GHEA Grapalat" w:hAnsi="GHEA Grapalat"/>
        </w:rPr>
        <w:t xml:space="preserve">  (</w:t>
      </w:r>
      <w:r w:rsidRPr="00244C4C">
        <w:rPr>
          <w:rFonts w:ascii="GHEA Grapalat" w:hAnsi="GHEA Grapalat" w:cs="Sylfaen"/>
        </w:rPr>
        <w:t>աղբյուր</w:t>
      </w:r>
      <w:r w:rsidRPr="00244C4C">
        <w:rPr>
          <w:rFonts w:ascii="GHEA Grapalat" w:hAnsi="GHEA Grapalat"/>
        </w:rPr>
        <w:t xml:space="preserve">:  </w:t>
      </w:r>
      <w:hyperlink r:id="rId96" w:history="1">
        <w:r w:rsidRPr="00244C4C">
          <w:rPr>
            <w:rStyle w:val="Hyperlink"/>
            <w:rFonts w:ascii="GHEA Grapalat" w:hAnsi="GHEA Grapalat"/>
            <w:color w:val="000000"/>
            <w:szCs w:val="24"/>
          </w:rPr>
          <w:t>www.custom.am</w:t>
        </w:r>
      </w:hyperlink>
      <w:r w:rsidRPr="00244C4C">
        <w:rPr>
          <w:rFonts w:ascii="GHEA Grapalat" w:hAnsi="GHEA Grapalat"/>
        </w:rPr>
        <w:t xml:space="preserve">): </w:t>
      </w:r>
    </w:p>
    <w:p w:rsidR="00F3536E" w:rsidRPr="00244C4C" w:rsidRDefault="00F3536E" w:rsidP="0080753E">
      <w:pPr>
        <w:rPr>
          <w:rFonts w:ascii="GHEA Grapalat" w:hAnsi="GHEA Grapalat"/>
        </w:rPr>
      </w:pP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1 </w:t>
      </w:r>
      <w:r w:rsidRPr="00244C4C">
        <w:rPr>
          <w:rFonts w:ascii="GHEA Grapalat" w:hAnsi="GHEA Grapalat" w:cs="Sylfaen"/>
        </w:rPr>
        <w:t>կգ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մանրածախ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գինը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տատանվում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3-</w:t>
      </w:r>
      <w:r w:rsidRPr="00244C4C">
        <w:rPr>
          <w:rFonts w:ascii="GHEA Grapalat" w:hAnsi="GHEA Grapalat" w:cs="Sylfaen"/>
        </w:rPr>
        <w:t>ից</w:t>
      </w:r>
      <w:r w:rsidRPr="00244C4C">
        <w:rPr>
          <w:rFonts w:ascii="GHEA Grapalat" w:hAnsi="GHEA Grapalat"/>
        </w:rPr>
        <w:t xml:space="preserve"> 9 </w:t>
      </w:r>
      <w:r w:rsidRPr="00244C4C">
        <w:rPr>
          <w:rFonts w:ascii="GHEA Grapalat" w:hAnsi="GHEA Grapalat" w:cs="Sylfaen"/>
        </w:rPr>
        <w:t>ԱՄՆ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դոլար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կախված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փաթեթավորման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տարայի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տեսակից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Օրինակ</w:t>
      </w:r>
      <w:r w:rsidRPr="00244C4C">
        <w:rPr>
          <w:rFonts w:ascii="GHEA Grapalat" w:hAnsi="GHEA Grapalat"/>
        </w:rPr>
        <w:t xml:space="preserve"> 400 </w:t>
      </w:r>
      <w:r w:rsidRPr="00244C4C">
        <w:rPr>
          <w:rFonts w:ascii="GHEA Grapalat" w:hAnsi="GHEA Grapalat" w:cs="Sylfaen"/>
        </w:rPr>
        <w:t>գրամ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ապակյա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տարայով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յուղն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արժի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մոտ</w:t>
      </w:r>
      <w:r w:rsidRPr="00244C4C">
        <w:rPr>
          <w:rFonts w:ascii="GHEA Grapalat" w:hAnsi="GHEA Grapalat"/>
        </w:rPr>
        <w:t xml:space="preserve"> 4 </w:t>
      </w:r>
      <w:r w:rsidRPr="00244C4C">
        <w:rPr>
          <w:rFonts w:ascii="GHEA Grapalat" w:hAnsi="GHEA Grapalat" w:cs="Sylfaen"/>
        </w:rPr>
        <w:t>ԱՄՆ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դոլար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80753E">
      <w:pPr>
        <w:rPr>
          <w:rFonts w:ascii="GHEA Grapalat" w:hAnsi="GHEA Grapalat"/>
        </w:rPr>
      </w:pP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յուղի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մանրածախ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գինը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նույնպես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կախված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տեսակից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տարայից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Օրինակ</w:t>
      </w:r>
      <w:r w:rsidRPr="00244C4C">
        <w:rPr>
          <w:rFonts w:ascii="GHEA Grapalat" w:hAnsi="GHEA Grapalat"/>
        </w:rPr>
        <w:t xml:space="preserve">  0.5 </w:t>
      </w:r>
      <w:r w:rsidRPr="00244C4C">
        <w:rPr>
          <w:rFonts w:ascii="GHEA Grapalat" w:hAnsi="GHEA Grapalat" w:cs="Sylfaen"/>
        </w:rPr>
        <w:t>լիտր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/>
          <w:b/>
          <w:bCs/>
          <w:i/>
        </w:rPr>
        <w:t xml:space="preserve">«Frantoio Ghiglione Dolcedo Bio» 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յուղի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մանրածախ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գինը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կազմում</w:t>
      </w:r>
      <w:r w:rsidRPr="00244C4C">
        <w:rPr>
          <w:rFonts w:ascii="GHEA Grapalat" w:hAnsi="GHEA Grapalat"/>
        </w:rPr>
        <w:t xml:space="preserve"> 8000-9000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դրամ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80753E">
      <w:pPr>
        <w:rPr>
          <w:rFonts w:ascii="GHEA Grapalat" w:hAnsi="GHEA Grapalat"/>
        </w:rPr>
      </w:pP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Մեր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ընդունված</w:t>
      </w:r>
      <w:r w:rsidRPr="00244C4C">
        <w:rPr>
          <w:rFonts w:ascii="GHEA Grapalat" w:hAnsi="GHEA Grapalat"/>
        </w:rPr>
        <w:t>`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1 </w:t>
      </w:r>
      <w:r w:rsidRPr="00244C4C">
        <w:rPr>
          <w:rFonts w:ascii="GHEA Grapalat" w:hAnsi="GHEA Grapalat" w:cs="Sylfaen"/>
        </w:rPr>
        <w:t>կգ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գինը</w:t>
      </w:r>
      <w:r w:rsidRPr="00244C4C">
        <w:rPr>
          <w:rFonts w:ascii="GHEA Grapalat" w:hAnsi="GHEA Grapalat"/>
        </w:rPr>
        <w:t xml:space="preserve"> -800 </w:t>
      </w:r>
      <w:r w:rsidRPr="00244C4C">
        <w:rPr>
          <w:rFonts w:ascii="GHEA Grapalat" w:hAnsi="GHEA Grapalat" w:cs="Sylfaen"/>
        </w:rPr>
        <w:t>դրամ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/>
        </w:rPr>
        <w:t>1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լիտր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յուղի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գինը</w:t>
      </w:r>
      <w:r w:rsidRPr="00244C4C">
        <w:rPr>
          <w:rFonts w:ascii="GHEA Grapalat" w:hAnsi="GHEA Grapalat"/>
        </w:rPr>
        <w:t xml:space="preserve"> -1250 </w:t>
      </w:r>
      <w:r w:rsidRPr="00244C4C">
        <w:rPr>
          <w:rFonts w:ascii="GHEA Grapalat" w:hAnsi="GHEA Grapalat" w:cs="Sylfaen"/>
        </w:rPr>
        <w:t>դրամ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43094A">
      <w:pPr>
        <w:spacing w:line="240" w:lineRule="auto"/>
        <w:rPr>
          <w:rFonts w:ascii="GHEA Grapalat" w:hAnsi="GHEA Grapalat"/>
          <w:color w:val="000000"/>
          <w:szCs w:val="24"/>
        </w:rPr>
      </w:pPr>
    </w:p>
    <w:p w:rsidR="00F3536E" w:rsidRPr="00244C4C" w:rsidRDefault="00F3536E" w:rsidP="0080753E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Ներդրումներ</w:t>
      </w: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կիրականացվի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պետության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մասնավոր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ֆինանսական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կազմակերպության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համագործակցության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շնորհիվ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Ներդրումների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մասնաբաժինները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գումարների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տեսակների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ներկայացված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ստորև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աղյուսակում՝</w:t>
      </w:r>
    </w:p>
    <w:p w:rsidR="00F3536E" w:rsidRPr="00244C4C" w:rsidRDefault="00F3536E" w:rsidP="0080753E">
      <w:pPr>
        <w:rPr>
          <w:rFonts w:ascii="GHEA Grapalat" w:hAnsi="GHEA Grapalat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1937"/>
        <w:gridCol w:w="1693"/>
        <w:gridCol w:w="1832"/>
        <w:gridCol w:w="1973"/>
        <w:gridCol w:w="1976"/>
      </w:tblGrid>
      <w:tr w:rsidR="00F3536E" w:rsidRPr="00244C4C" w:rsidTr="0080753E">
        <w:trPr>
          <w:trHeight w:val="315"/>
        </w:trPr>
        <w:tc>
          <w:tcPr>
            <w:tcW w:w="5000" w:type="pct"/>
            <w:gridSpan w:val="5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Ներդրումների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բաշխվածք</w:t>
            </w:r>
          </w:p>
        </w:tc>
      </w:tr>
      <w:tr w:rsidR="00F3536E" w:rsidRPr="00244C4C" w:rsidTr="0080753E">
        <w:trPr>
          <w:trHeight w:val="300"/>
        </w:trPr>
        <w:tc>
          <w:tcPr>
            <w:tcW w:w="991" w:type="pct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Մարզ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համայնք</w:t>
            </w:r>
          </w:p>
        </w:tc>
        <w:tc>
          <w:tcPr>
            <w:tcW w:w="909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3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  <w:sz w:val="22"/>
              </w:rPr>
              <w:t>Ներդրող</w:t>
            </w:r>
          </w:p>
        </w:tc>
        <w:tc>
          <w:tcPr>
            <w:tcW w:w="1058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  <w:sz w:val="22"/>
              </w:rPr>
              <w:t>Վարկ</w:t>
            </w:r>
          </w:p>
        </w:tc>
        <w:tc>
          <w:tcPr>
            <w:tcW w:w="1058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  <w:sz w:val="22"/>
              </w:rPr>
              <w:t>Ընդամենը</w:t>
            </w:r>
          </w:p>
        </w:tc>
      </w:tr>
      <w:tr w:rsidR="00F3536E" w:rsidRPr="00244C4C" w:rsidTr="0080753E">
        <w:trPr>
          <w:trHeight w:val="300"/>
        </w:trPr>
        <w:tc>
          <w:tcPr>
            <w:tcW w:w="991" w:type="pct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3%</w:t>
            </w:r>
          </w:p>
        </w:tc>
        <w:tc>
          <w:tcPr>
            <w:tcW w:w="909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3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  <w:sz w:val="22"/>
              </w:rPr>
              <w:t>35%</w:t>
            </w:r>
          </w:p>
        </w:tc>
        <w:tc>
          <w:tcPr>
            <w:tcW w:w="1058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>62%</w:t>
            </w:r>
          </w:p>
        </w:tc>
        <w:tc>
          <w:tcPr>
            <w:tcW w:w="1058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>100%</w:t>
            </w:r>
          </w:p>
        </w:tc>
      </w:tr>
      <w:tr w:rsidR="00F3536E" w:rsidRPr="00244C4C" w:rsidTr="0080753E">
        <w:trPr>
          <w:trHeight w:val="300"/>
        </w:trPr>
        <w:tc>
          <w:tcPr>
            <w:tcW w:w="991" w:type="pct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Ֆինանսական</w:t>
            </w:r>
          </w:p>
        </w:tc>
        <w:tc>
          <w:tcPr>
            <w:tcW w:w="909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  <w:sz w:val="22"/>
              </w:rPr>
              <w:t>Բնաիրային</w:t>
            </w:r>
          </w:p>
        </w:tc>
        <w:tc>
          <w:tcPr>
            <w:tcW w:w="983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058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058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80753E">
        <w:trPr>
          <w:trHeight w:val="300"/>
        </w:trPr>
        <w:tc>
          <w:tcPr>
            <w:tcW w:w="991" w:type="pct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10%</w:t>
            </w:r>
          </w:p>
        </w:tc>
        <w:tc>
          <w:tcPr>
            <w:tcW w:w="909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>90%</w:t>
            </w:r>
          </w:p>
        </w:tc>
        <w:tc>
          <w:tcPr>
            <w:tcW w:w="983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058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058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80753E">
        <w:trPr>
          <w:trHeight w:val="300"/>
        </w:trPr>
        <w:tc>
          <w:tcPr>
            <w:tcW w:w="991" w:type="pct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626,270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09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 xml:space="preserve">5,636,428 </w:t>
            </w:r>
            <w:r w:rsidRPr="00244C4C">
              <w:rPr>
                <w:rFonts w:ascii="GHEA Grapalat" w:hAnsi="GHEA Grapalat" w:cs="Sylfaen"/>
                <w:sz w:val="22"/>
              </w:rPr>
              <w:t>դր</w:t>
            </w:r>
            <w:r w:rsidRPr="00244C4C">
              <w:rPr>
                <w:rFonts w:ascii="GHEA Grapalat" w:hAnsi="GHEA Grapalat" w:cs="Calibri"/>
                <w:sz w:val="22"/>
              </w:rPr>
              <w:t>.</w:t>
            </w:r>
          </w:p>
        </w:tc>
        <w:tc>
          <w:tcPr>
            <w:tcW w:w="983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 xml:space="preserve">73,064,810 </w:t>
            </w:r>
            <w:r w:rsidRPr="00244C4C">
              <w:rPr>
                <w:rFonts w:ascii="GHEA Grapalat" w:hAnsi="GHEA Grapalat" w:cs="Sylfaen"/>
                <w:sz w:val="22"/>
              </w:rPr>
              <w:t>դր</w:t>
            </w:r>
            <w:r w:rsidRPr="00244C4C">
              <w:rPr>
                <w:rFonts w:ascii="GHEA Grapalat" w:hAnsi="GHEA Grapalat" w:cs="Calibri"/>
                <w:sz w:val="22"/>
              </w:rPr>
              <w:t>.</w:t>
            </w:r>
          </w:p>
        </w:tc>
        <w:tc>
          <w:tcPr>
            <w:tcW w:w="1058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 xml:space="preserve">129,429,092 </w:t>
            </w:r>
            <w:r w:rsidRPr="00244C4C">
              <w:rPr>
                <w:rFonts w:ascii="GHEA Grapalat" w:hAnsi="GHEA Grapalat" w:cs="Sylfaen"/>
                <w:sz w:val="22"/>
              </w:rPr>
              <w:t>դր</w:t>
            </w:r>
            <w:r w:rsidRPr="00244C4C">
              <w:rPr>
                <w:rFonts w:ascii="GHEA Grapalat" w:hAnsi="GHEA Grapalat" w:cs="Calibri"/>
                <w:sz w:val="22"/>
              </w:rPr>
              <w:t>.</w:t>
            </w:r>
          </w:p>
        </w:tc>
        <w:tc>
          <w:tcPr>
            <w:tcW w:w="1058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 xml:space="preserve">208,756,600 </w:t>
            </w:r>
            <w:r w:rsidRPr="00244C4C">
              <w:rPr>
                <w:rFonts w:ascii="GHEA Grapalat" w:hAnsi="GHEA Grapalat" w:cs="Sylfaen"/>
                <w:sz w:val="22"/>
              </w:rPr>
              <w:t>դր</w:t>
            </w:r>
            <w:r w:rsidRPr="00244C4C">
              <w:rPr>
                <w:rFonts w:ascii="GHEA Grapalat" w:hAnsi="GHEA Grapalat" w:cs="Calibri"/>
                <w:sz w:val="22"/>
              </w:rPr>
              <w:t>.</w:t>
            </w:r>
          </w:p>
        </w:tc>
      </w:tr>
    </w:tbl>
    <w:p w:rsidR="00F3536E" w:rsidRPr="00244C4C" w:rsidRDefault="00F3536E" w:rsidP="0043094A">
      <w:pPr>
        <w:spacing w:line="240" w:lineRule="auto"/>
        <w:ind w:left="90"/>
        <w:rPr>
          <w:rFonts w:ascii="GHEA Grapalat" w:hAnsi="GHEA Grapalat"/>
          <w:szCs w:val="24"/>
        </w:rPr>
      </w:pPr>
    </w:p>
    <w:p w:rsidR="00F3536E" w:rsidRPr="00244C4C" w:rsidRDefault="00F3536E" w:rsidP="0080753E">
      <w:pPr>
        <w:pStyle w:val="Heading3"/>
        <w:rPr>
          <w:rFonts w:ascii="GHEA Grapalat" w:hAnsi="GHEA Grapalat"/>
        </w:rPr>
      </w:pPr>
      <w:bookmarkStart w:id="241" w:name="_Toc345447167"/>
      <w:bookmarkStart w:id="242" w:name="_Toc361931015"/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կառավարում</w:t>
      </w:r>
      <w:bookmarkEnd w:id="241"/>
      <w:bookmarkEnd w:id="242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</w:t>
      </w:r>
      <w:r w:rsidRPr="00244C4C">
        <w:rPr>
          <w:rFonts w:ascii="GHEA Grapalat" w:hAnsi="GHEA Grapalat" w:cs="Sylfaen"/>
          <w:lang w:val="hy-AM"/>
        </w:rPr>
        <w:t>ասնավոր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սեփականություն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կկառավարի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տնօրենը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Կառավարման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տիրապետել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այգիներ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հիմնելու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կառավարման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արտադրություն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կազմակերպելու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խնդիրներին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Տնօրենը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պետք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ուսումնասիրի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ոլորտի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միջազգային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փորձը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Տեղական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միջազգային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կազմակերպությունները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աջակցել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արտադրանքի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իրացմանը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80753E">
      <w:pPr>
        <w:rPr>
          <w:rFonts w:ascii="GHEA Grapalat" w:hAnsi="GHEA Grapalat"/>
        </w:rPr>
      </w:pPr>
    </w:p>
    <w:p w:rsidR="00F3536E" w:rsidRPr="00244C4C" w:rsidRDefault="00F3536E" w:rsidP="0080753E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80753E">
      <w:pPr>
        <w:rPr>
          <w:rFonts w:ascii="GHEA Grapalat" w:hAnsi="GHEA Grapalat"/>
          <w:color w:val="000000"/>
        </w:rPr>
      </w:pPr>
      <w:r w:rsidRPr="00244C4C">
        <w:rPr>
          <w:rFonts w:ascii="GHEA Grapalat" w:hAnsi="GHEA Grapalat" w:cs="Sylfaen"/>
          <w:color w:val="000000"/>
        </w:rPr>
        <w:t>Ծրագիրն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իրականացնելու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համար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անհրաժեշտ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կլինի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վարձել</w:t>
      </w:r>
      <w:r w:rsidRPr="00244C4C">
        <w:rPr>
          <w:rFonts w:ascii="GHEA Grapalat" w:hAnsi="GHEA Grapalat"/>
          <w:color w:val="000000"/>
        </w:rPr>
        <w:t xml:space="preserve"> 15 </w:t>
      </w:r>
      <w:r w:rsidRPr="00244C4C">
        <w:rPr>
          <w:rFonts w:ascii="GHEA Grapalat" w:hAnsi="GHEA Grapalat" w:cs="Sylfaen"/>
          <w:color w:val="000000"/>
        </w:rPr>
        <w:t>անձից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կազմված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աշխատողներ</w:t>
      </w:r>
      <w:r w:rsidRPr="00244C4C">
        <w:rPr>
          <w:rFonts w:ascii="GHEA Grapalat" w:hAnsi="GHEA Grapalat"/>
          <w:color w:val="000000"/>
        </w:rPr>
        <w:t xml:space="preserve">, </w:t>
      </w:r>
      <w:r w:rsidRPr="00244C4C">
        <w:rPr>
          <w:rFonts w:ascii="GHEA Grapalat" w:hAnsi="GHEA Grapalat" w:cs="Sylfaen"/>
          <w:color w:val="000000"/>
        </w:rPr>
        <w:t>իսկ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</w:rPr>
        <w:t>բերքահավաքի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ժամանակ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անհրաժեշտություն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վարձել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սեզոնային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աշխատողներ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43094A">
      <w:pPr>
        <w:spacing w:line="240" w:lineRule="auto"/>
        <w:rPr>
          <w:rFonts w:ascii="GHEA Grapalat" w:hAnsi="GHEA Grapalat"/>
          <w:color w:val="000000"/>
          <w:szCs w:val="24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351"/>
        <w:gridCol w:w="1589"/>
        <w:gridCol w:w="1918"/>
        <w:gridCol w:w="2633"/>
      </w:tblGrid>
      <w:tr w:rsidR="00F3536E" w:rsidRPr="00244C4C" w:rsidTr="0080753E">
        <w:trPr>
          <w:trHeight w:val="555"/>
        </w:trPr>
        <w:tc>
          <w:tcPr>
            <w:tcW w:w="177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0753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Աշխատավարձի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հաշվարկ</w:t>
            </w:r>
          </w:p>
        </w:tc>
        <w:tc>
          <w:tcPr>
            <w:tcW w:w="820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Թվաքանակ</w:t>
            </w:r>
          </w:p>
        </w:tc>
        <w:tc>
          <w:tcPr>
            <w:tcW w:w="1016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Կեղտոտ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1393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80753E">
        <w:trPr>
          <w:trHeight w:val="600"/>
        </w:trPr>
        <w:tc>
          <w:tcPr>
            <w:tcW w:w="1771" w:type="pct"/>
            <w:vAlign w:val="center"/>
          </w:tcPr>
          <w:p w:rsidR="00F3536E" w:rsidRPr="00244C4C" w:rsidRDefault="00F3536E" w:rsidP="0080753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Ղեկավար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20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1016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300,000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393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300,000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80753E">
        <w:trPr>
          <w:trHeight w:val="300"/>
        </w:trPr>
        <w:tc>
          <w:tcPr>
            <w:tcW w:w="1771" w:type="pct"/>
            <w:vAlign w:val="center"/>
          </w:tcPr>
          <w:p w:rsidR="00F3536E" w:rsidRPr="00244C4C" w:rsidRDefault="00F3536E" w:rsidP="0080753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Ծառայողներ</w:t>
            </w:r>
          </w:p>
        </w:tc>
        <w:tc>
          <w:tcPr>
            <w:tcW w:w="820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1016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393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80753E">
        <w:trPr>
          <w:trHeight w:val="300"/>
        </w:trPr>
        <w:tc>
          <w:tcPr>
            <w:tcW w:w="1771" w:type="pct"/>
            <w:vAlign w:val="center"/>
          </w:tcPr>
          <w:p w:rsidR="00F3536E" w:rsidRPr="00244C4C" w:rsidRDefault="00F3536E" w:rsidP="0080753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Բանվորներ</w:t>
            </w:r>
          </w:p>
        </w:tc>
        <w:tc>
          <w:tcPr>
            <w:tcW w:w="820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</w:t>
            </w:r>
          </w:p>
        </w:tc>
        <w:tc>
          <w:tcPr>
            <w:tcW w:w="1016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120,000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393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1,200,000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80753E">
        <w:trPr>
          <w:trHeight w:val="900"/>
        </w:trPr>
        <w:tc>
          <w:tcPr>
            <w:tcW w:w="1771" w:type="pct"/>
            <w:vAlign w:val="center"/>
          </w:tcPr>
          <w:p w:rsidR="00F3536E" w:rsidRPr="00244C4C" w:rsidRDefault="00F3536E" w:rsidP="0080753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Սպասարկող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տեխնիկական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20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</w:t>
            </w:r>
          </w:p>
        </w:tc>
        <w:tc>
          <w:tcPr>
            <w:tcW w:w="1016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130,000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393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390,000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80753E">
        <w:trPr>
          <w:trHeight w:val="300"/>
        </w:trPr>
        <w:tc>
          <w:tcPr>
            <w:tcW w:w="1771" w:type="pct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 </w:t>
            </w:r>
          </w:p>
        </w:tc>
        <w:tc>
          <w:tcPr>
            <w:tcW w:w="820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016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393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2,040,000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</w:tbl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Սկզբնական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ներդրումներ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>`</w:t>
      </w:r>
    </w:p>
    <w:p w:rsidR="00F3536E" w:rsidRPr="00244C4C" w:rsidRDefault="00F3536E" w:rsidP="0043094A">
      <w:pPr>
        <w:pStyle w:val="ListParagraph"/>
        <w:spacing w:line="240" w:lineRule="auto"/>
        <w:rPr>
          <w:rFonts w:ascii="GHEA Grapalat" w:hAnsi="GHEA Grapalat"/>
          <w:color w:val="000000"/>
          <w:szCs w:val="24"/>
        </w:rPr>
      </w:pPr>
      <w:r>
        <w:rPr>
          <w:noProof/>
        </w:rPr>
        <w:pict>
          <v:shape id="Picture 37" o:spid="_x0000_s1045" type="#_x0000_t75" alt="Description: 005" style="position:absolute;left:0;text-align:left;margin-left:2.65pt;margin-top:5.65pt;width:128.25pt;height:203.25pt;z-index:-251663872;visibility:visible" wrapcoords="-126 0 -126 21520 21600 21520 21600 0 -126 0">
            <v:imagedata r:id="rId97" o:title=""/>
            <w10:wrap type="tight"/>
          </v:shape>
        </w:pic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>
        <w:rPr>
          <w:noProof/>
          <w:lang w:eastAsia="en-US"/>
        </w:rPr>
        <w:pict>
          <v:shape id="Picture 36" o:spid="_x0000_s1046" type="#_x0000_t75" alt="Description: Vibrator/Shaker" style="position:absolute;left:0;text-align:left;margin-left:-9.45pt;margin-top:-10.4pt;width:123.25pt;height:203.5pt;z-index:-251662848;visibility:visible" wrapcoords="-132 0 -132 21520 21600 21520 21600 0 -132 0">
            <v:imagedata r:id="rId98" o:title=""/>
            <w10:wrap type="tight"/>
          </v:shape>
        </w:pict>
      </w:r>
      <w:r w:rsidRPr="00244C4C">
        <w:rPr>
          <w:rFonts w:ascii="GHEA Grapalat" w:hAnsi="GHEA Grapalat" w:cs="Sylfaen"/>
        </w:rPr>
        <w:t>Բերքահավաք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կատարելու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սարքավորումներ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դրանք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չեն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վնասում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ծառերի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ճյուղերը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ունենալ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մինչև</w:t>
      </w:r>
      <w:r w:rsidRPr="00244C4C">
        <w:rPr>
          <w:rFonts w:ascii="GHEA Grapalat" w:hAnsi="GHEA Grapalat"/>
        </w:rPr>
        <w:t xml:space="preserve"> 2.5 </w:t>
      </w:r>
      <w:r w:rsidRPr="00244C4C">
        <w:rPr>
          <w:rFonts w:ascii="GHEA Grapalat" w:hAnsi="GHEA Grapalat" w:cs="Sylfaen"/>
        </w:rPr>
        <w:t>մետր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բարձրություն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լինել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կիսաավտոմատ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մեխանիկական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սարքավորումները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զգալիորեն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կկրճատեն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աշխատուժի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պահանջարկը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կապահովեն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բարձրորակ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բերքահավաք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կնպաստեն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կրճատմանը</w:t>
      </w:r>
    </w:p>
    <w:p w:rsidR="00F3536E" w:rsidRPr="00244C4C" w:rsidRDefault="00F3536E" w:rsidP="0043094A">
      <w:pPr>
        <w:spacing w:line="240" w:lineRule="auto"/>
        <w:rPr>
          <w:rFonts w:ascii="GHEA Grapalat" w:hAnsi="GHEA Grapalat"/>
          <w:color w:val="000000"/>
          <w:szCs w:val="24"/>
        </w:rPr>
      </w:pP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>
        <w:rPr>
          <w:noProof/>
          <w:lang w:eastAsia="en-US"/>
        </w:rPr>
        <w:pict>
          <v:shape id="Picture 35" o:spid="_x0000_s1047" type="#_x0000_t75" alt="Description: fotogallery_38_big" style="position:absolute;left:0;text-align:left;margin-left:34.15pt;margin-top:46.65pt;width:167.25pt;height:150pt;z-index:251655680;visibility:visible" wrapcoords="-97 0 -97 21492 21600 21492 21600 0 -97 0">
            <v:imagedata r:id="rId99" o:title=""/>
            <w10:wrap type="through"/>
          </v:shape>
        </w:pict>
      </w:r>
      <w:r w:rsidRPr="00244C4C">
        <w:rPr>
          <w:rFonts w:ascii="GHEA Grapalat" w:hAnsi="GHEA Grapalat" w:cs="Sylfaen"/>
        </w:rPr>
        <w:t>Սարքավորում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յուղ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ստանալու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սարքավորումները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իտալական</w:t>
      </w:r>
      <w:r w:rsidRPr="00244C4C">
        <w:rPr>
          <w:rFonts w:ascii="GHEA Grapalat" w:hAnsi="GHEA Grapalat"/>
        </w:rPr>
        <w:t xml:space="preserve"> “AMENDUNI” </w:t>
      </w:r>
      <w:r w:rsidRPr="00244C4C">
        <w:rPr>
          <w:rFonts w:ascii="GHEA Grapalat" w:hAnsi="GHEA Grapalat" w:cs="Sylfaen"/>
        </w:rPr>
        <w:t>կազմակերպությունից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բարձրակարգ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փորձ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հմտություն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մատակարարելու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նոր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</w:t>
      </w:r>
      <w:r w:rsidRPr="00244C4C">
        <w:rPr>
          <w:rFonts w:ascii="GHEA Grapalat" w:hAnsi="GHEA Grapalat"/>
        </w:rPr>
        <w:t xml:space="preserve"> 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3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հողամշակման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աշխատանքներ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կատարելու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ֆինանսական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միջոցներ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Տնկիներ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ձեռքբերելու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Աշխատավարձ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</w:t>
      </w:r>
    </w:p>
    <w:p w:rsidR="00F3536E" w:rsidRPr="00244C4C" w:rsidRDefault="00F3536E" w:rsidP="0043094A">
      <w:pPr>
        <w:pStyle w:val="Heading4"/>
        <w:jc w:val="both"/>
        <w:rPr>
          <w:rFonts w:ascii="GHEA Grapalat" w:hAnsi="GHEA Grapalat"/>
          <w:color w:val="000000"/>
          <w:szCs w:val="24"/>
        </w:rPr>
      </w:pPr>
    </w:p>
    <w:p w:rsidR="00F3536E" w:rsidRPr="00244C4C" w:rsidRDefault="00F3536E" w:rsidP="0080753E">
      <w:pPr>
        <w:rPr>
          <w:rFonts w:ascii="GHEA Grapalat" w:hAnsi="GHEA Grapalat"/>
        </w:rPr>
      </w:pPr>
    </w:p>
    <w:p w:rsidR="00F3536E" w:rsidRPr="00244C4C" w:rsidRDefault="00F3536E" w:rsidP="0080753E">
      <w:pPr>
        <w:pStyle w:val="Heading3"/>
        <w:rPr>
          <w:rFonts w:ascii="GHEA Grapalat" w:hAnsi="GHEA Grapalat"/>
        </w:rPr>
      </w:pPr>
      <w:bookmarkStart w:id="243" w:name="_Toc345447168"/>
      <w:bookmarkStart w:id="244" w:name="_Toc361931016"/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bookmarkEnd w:id="243"/>
      <w:bookmarkEnd w:id="244"/>
    </w:p>
    <w:p w:rsidR="00F3536E" w:rsidRPr="00244C4C" w:rsidRDefault="00F3536E" w:rsidP="0080753E">
      <w:pPr>
        <w:rPr>
          <w:rFonts w:ascii="GHEA Grapalat" w:hAnsi="GHEA Grapalat"/>
          <w:color w:val="000000"/>
        </w:rPr>
      </w:pPr>
      <w:r w:rsidRPr="00244C4C">
        <w:rPr>
          <w:rFonts w:ascii="GHEA Grapalat" w:hAnsi="GHEA Grapalat" w:cs="Sylfaen"/>
          <w:color w:val="000000"/>
        </w:rPr>
        <w:t>Ծրագիրը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համահունչ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է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2010-2013 </w:t>
      </w:r>
      <w:r w:rsidRPr="00244C4C">
        <w:rPr>
          <w:rFonts w:ascii="GHEA Grapalat" w:hAnsi="GHEA Grapalat" w:cs="Sylfaen"/>
        </w:rPr>
        <w:t>թվականների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սոցիալ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առաջարկում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գյուղական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համայնքներում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հիմնադրել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գյուղատնտեսական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վերամշակման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կետեր</w:t>
      </w:r>
      <w:r w:rsidRPr="00244C4C">
        <w:rPr>
          <w:rFonts w:ascii="GHEA Grapalat" w:hAnsi="GHEA Grapalat"/>
          <w:color w:val="000000"/>
        </w:rPr>
        <w:t xml:space="preserve">  </w:t>
      </w:r>
      <w:r w:rsidRPr="00244C4C">
        <w:rPr>
          <w:rFonts w:ascii="GHEA Grapalat" w:hAnsi="GHEA Grapalat" w:cs="Sylfaen"/>
          <w:color w:val="000000"/>
        </w:rPr>
        <w:t>և</w:t>
      </w:r>
      <w:r w:rsidRPr="00244C4C">
        <w:rPr>
          <w:rFonts w:ascii="GHEA Grapalat" w:hAnsi="GHEA Grapalat"/>
          <w:color w:val="000000"/>
        </w:rPr>
        <w:t xml:space="preserve"> “</w:t>
      </w:r>
      <w:r w:rsidRPr="00244C4C">
        <w:rPr>
          <w:rFonts w:ascii="GHEA Grapalat" w:hAnsi="GHEA Grapalat" w:cs="Sylfaen"/>
          <w:color w:val="000000"/>
        </w:rPr>
        <w:t>Շուկաներ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Մեղրիի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համար</w:t>
      </w:r>
      <w:r w:rsidRPr="00244C4C">
        <w:rPr>
          <w:rFonts w:ascii="GHEA Grapalat" w:hAnsi="GHEA Grapalat"/>
          <w:color w:val="000000"/>
        </w:rPr>
        <w:t xml:space="preserve">” </w:t>
      </w:r>
      <w:r w:rsidRPr="00244C4C">
        <w:rPr>
          <w:rFonts w:ascii="GHEA Grapalat" w:hAnsi="GHEA Grapalat" w:cs="Sylfaen"/>
          <w:color w:val="000000"/>
        </w:rPr>
        <w:t>ծրագրին</w:t>
      </w:r>
      <w:r w:rsidRPr="00244C4C">
        <w:rPr>
          <w:rFonts w:ascii="GHEA Grapalat" w:hAnsi="GHEA Grapalat"/>
          <w:color w:val="000000"/>
        </w:rPr>
        <w:t xml:space="preserve">, </w:t>
      </w:r>
      <w:r w:rsidRPr="00244C4C">
        <w:rPr>
          <w:rFonts w:ascii="GHEA Grapalat" w:hAnsi="GHEA Grapalat" w:cs="Sylfaen"/>
          <w:color w:val="000000"/>
        </w:rPr>
        <w:t>որը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ֆինանսավորվում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է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Շվեյցարիայի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զարգացման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և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համագործակցության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գործակալության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կողմից</w:t>
      </w:r>
      <w:r w:rsidRPr="00244C4C">
        <w:rPr>
          <w:rFonts w:ascii="GHEA Grapalat" w:hAnsi="GHEA Grapalat"/>
          <w:color w:val="000000"/>
        </w:rPr>
        <w:t xml:space="preserve">, </w:t>
      </w:r>
      <w:r w:rsidRPr="00244C4C">
        <w:rPr>
          <w:rFonts w:ascii="GHEA Grapalat" w:hAnsi="GHEA Grapalat" w:cs="Sylfaen"/>
          <w:color w:val="000000"/>
        </w:rPr>
        <w:t>և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իրականացվում</w:t>
      </w:r>
      <w:r w:rsidRPr="00244C4C">
        <w:rPr>
          <w:rFonts w:ascii="GHEA Grapalat" w:hAnsi="GHEA Grapalat"/>
          <w:color w:val="000000"/>
        </w:rPr>
        <w:t xml:space="preserve">  “</w:t>
      </w:r>
      <w:r w:rsidRPr="00244C4C">
        <w:rPr>
          <w:rFonts w:ascii="GHEA Grapalat" w:hAnsi="GHEA Grapalat" w:cs="Sylfaen"/>
          <w:color w:val="000000"/>
        </w:rPr>
        <w:t>ՇԵՆ՚</w:t>
      </w:r>
      <w:r w:rsidRPr="00244C4C">
        <w:rPr>
          <w:rFonts w:ascii="GHEA Grapalat" w:hAnsi="GHEA Grapalat"/>
          <w:color w:val="000000"/>
        </w:rPr>
        <w:t xml:space="preserve">” </w:t>
      </w:r>
      <w:r w:rsidRPr="00244C4C">
        <w:rPr>
          <w:rFonts w:ascii="GHEA Grapalat" w:hAnsi="GHEA Grapalat" w:cs="Sylfaen"/>
          <w:color w:val="000000"/>
        </w:rPr>
        <w:t>ԲՀԿ</w:t>
      </w:r>
      <w:r w:rsidRPr="00244C4C">
        <w:rPr>
          <w:rFonts w:ascii="GHEA Grapalat" w:hAnsi="GHEA Grapalat"/>
          <w:color w:val="000000"/>
        </w:rPr>
        <w:t>-</w:t>
      </w:r>
      <w:r w:rsidRPr="00244C4C">
        <w:rPr>
          <w:rFonts w:ascii="GHEA Grapalat" w:hAnsi="GHEA Grapalat" w:cs="Sylfaen"/>
          <w:color w:val="000000"/>
        </w:rPr>
        <w:t>ի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և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շվեյցարական</w:t>
      </w:r>
      <w:r w:rsidRPr="00244C4C">
        <w:rPr>
          <w:rFonts w:ascii="GHEA Grapalat" w:hAnsi="GHEA Grapalat"/>
          <w:color w:val="000000"/>
        </w:rPr>
        <w:t xml:space="preserve"> “HELVETAS Swiss Intercooperation”  </w:t>
      </w:r>
      <w:r w:rsidRPr="00244C4C">
        <w:rPr>
          <w:rFonts w:ascii="GHEA Grapalat" w:hAnsi="GHEA Grapalat" w:cs="Sylfaen"/>
          <w:color w:val="000000"/>
        </w:rPr>
        <w:t>կազմակերպությունների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կողմից</w:t>
      </w:r>
      <w:r w:rsidRPr="00244C4C">
        <w:rPr>
          <w:rFonts w:ascii="GHEA Grapalat" w:hAnsi="GHEA Grapalat"/>
          <w:color w:val="000000"/>
        </w:rPr>
        <w:t xml:space="preserve">: </w:t>
      </w:r>
      <w:r w:rsidRPr="00244C4C">
        <w:rPr>
          <w:rFonts w:ascii="GHEA Grapalat" w:hAnsi="GHEA Grapalat" w:cs="Sylfaen"/>
          <w:color w:val="000000"/>
        </w:rPr>
        <w:t>Ծրագրի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նպատակն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է</w:t>
      </w:r>
      <w:r w:rsidRPr="00244C4C">
        <w:rPr>
          <w:rFonts w:ascii="GHEA Grapalat" w:hAnsi="GHEA Grapalat"/>
          <w:color w:val="000000"/>
        </w:rPr>
        <w:t xml:space="preserve">` </w:t>
      </w:r>
      <w:r w:rsidRPr="00244C4C">
        <w:rPr>
          <w:rFonts w:ascii="GHEA Grapalat" w:hAnsi="GHEA Grapalat" w:cs="Sylfaen"/>
          <w:color w:val="000000"/>
        </w:rPr>
        <w:t>Մեղրիի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տարածաշրջանում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նպաստել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պտղաբուծության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զարգացմանը</w:t>
      </w:r>
      <w:r w:rsidRPr="00244C4C">
        <w:rPr>
          <w:rFonts w:ascii="GHEA Grapalat" w:hAnsi="GHEA Grapalat"/>
          <w:color w:val="000000"/>
        </w:rPr>
        <w:t xml:space="preserve">: </w:t>
      </w:r>
      <w:r w:rsidRPr="00244C4C">
        <w:rPr>
          <w:rFonts w:ascii="GHEA Grapalat" w:hAnsi="GHEA Grapalat" w:cs="Sylfaen"/>
          <w:color w:val="000000"/>
        </w:rPr>
        <w:t>Ծրագրի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շրջանակներում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ուշադրություն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է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դարձվում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գյուղատնտեսական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գիտելիքների</w:t>
      </w:r>
      <w:r w:rsidRPr="00244C4C">
        <w:rPr>
          <w:rFonts w:ascii="GHEA Grapalat" w:hAnsi="GHEA Grapalat"/>
          <w:color w:val="000000"/>
        </w:rPr>
        <w:t xml:space="preserve">, </w:t>
      </w:r>
      <w:r w:rsidRPr="00244C4C">
        <w:rPr>
          <w:rFonts w:ascii="GHEA Grapalat" w:hAnsi="GHEA Grapalat" w:cs="Sylfaen"/>
          <w:color w:val="000000"/>
        </w:rPr>
        <w:t>պարարտանյութերի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և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բուժանյութերի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կիրառման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հմտությունների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զարգացմանը</w:t>
      </w:r>
      <w:r w:rsidRPr="00244C4C">
        <w:rPr>
          <w:rFonts w:ascii="GHEA Grapalat" w:hAnsi="GHEA Grapalat"/>
          <w:color w:val="000000"/>
        </w:rPr>
        <w:t xml:space="preserve">, </w:t>
      </w:r>
      <w:r w:rsidRPr="00244C4C">
        <w:rPr>
          <w:rFonts w:ascii="GHEA Grapalat" w:hAnsi="GHEA Grapalat" w:cs="Sylfaen"/>
          <w:color w:val="000000"/>
        </w:rPr>
        <w:t>նոր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և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որակյալ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բուժանյութերի</w:t>
      </w:r>
      <w:r w:rsidRPr="00244C4C">
        <w:rPr>
          <w:rFonts w:ascii="GHEA Grapalat" w:hAnsi="GHEA Grapalat"/>
          <w:color w:val="000000"/>
        </w:rPr>
        <w:t xml:space="preserve">, </w:t>
      </w:r>
      <w:r w:rsidRPr="00244C4C">
        <w:rPr>
          <w:rFonts w:ascii="GHEA Grapalat" w:hAnsi="GHEA Grapalat" w:cs="Sylfaen"/>
          <w:color w:val="000000"/>
        </w:rPr>
        <w:t>ինչպես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նաև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բարձր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արդյունավետ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սնուցող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նյութերի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կիրառմանը</w:t>
      </w:r>
      <w:r w:rsidRPr="00244C4C">
        <w:rPr>
          <w:rFonts w:ascii="GHEA Grapalat" w:hAnsi="GHEA Grapalat"/>
          <w:color w:val="000000"/>
        </w:rPr>
        <w:t xml:space="preserve">, </w:t>
      </w:r>
      <w:r w:rsidRPr="00244C4C">
        <w:rPr>
          <w:rFonts w:ascii="GHEA Grapalat" w:hAnsi="GHEA Grapalat" w:cs="Sylfaen"/>
          <w:color w:val="000000"/>
        </w:rPr>
        <w:t>դրանց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մատակարարների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հետ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կայուն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կապերի</w:t>
      </w:r>
      <w:r w:rsidRPr="00244C4C">
        <w:rPr>
          <w:rFonts w:ascii="GHEA Grapalat" w:hAnsi="GHEA Grapalat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հաստատմանը</w:t>
      </w:r>
      <w:r w:rsidRPr="00244C4C">
        <w:rPr>
          <w:rFonts w:ascii="GHEA Grapalat" w:hAnsi="GHEA Grapalat"/>
          <w:color w:val="000000"/>
        </w:rPr>
        <w:t>:</w:t>
      </w:r>
    </w:p>
    <w:p w:rsidR="00F3536E" w:rsidRPr="00244C4C" w:rsidRDefault="00F3536E" w:rsidP="0043094A">
      <w:pPr>
        <w:spacing w:line="240" w:lineRule="auto"/>
        <w:rPr>
          <w:rFonts w:ascii="GHEA Grapalat" w:hAnsi="GHEA Grapalat"/>
          <w:color w:val="000000"/>
          <w:szCs w:val="24"/>
        </w:rPr>
      </w:pPr>
    </w:p>
    <w:p w:rsidR="00F3536E" w:rsidRPr="00244C4C" w:rsidRDefault="00F3536E" w:rsidP="0080753E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</w:t>
      </w: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Ներդրումների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կառուցվածքը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6479"/>
        <w:gridCol w:w="3012"/>
      </w:tblGrid>
      <w:tr w:rsidR="00F3536E" w:rsidRPr="00244C4C" w:rsidTr="0080753E">
        <w:trPr>
          <w:trHeight w:val="555"/>
        </w:trPr>
        <w:tc>
          <w:tcPr>
            <w:tcW w:w="341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0753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Սկզբնական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ներդրումներ</w:t>
            </w:r>
          </w:p>
        </w:tc>
        <w:tc>
          <w:tcPr>
            <w:tcW w:w="1587" w:type="pct"/>
            <w:vAlign w:val="center"/>
          </w:tcPr>
          <w:p w:rsidR="00F3536E" w:rsidRPr="00244C4C" w:rsidRDefault="00F3536E" w:rsidP="0080753E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Գումար</w:t>
            </w:r>
          </w:p>
        </w:tc>
      </w:tr>
      <w:tr w:rsidR="00F3536E" w:rsidRPr="00244C4C" w:rsidTr="0080753E">
        <w:trPr>
          <w:trHeight w:val="404"/>
        </w:trPr>
        <w:tc>
          <w:tcPr>
            <w:tcW w:w="3413" w:type="pct"/>
            <w:vAlign w:val="center"/>
          </w:tcPr>
          <w:p w:rsidR="00F3536E" w:rsidRPr="00244C4C" w:rsidRDefault="00F3536E" w:rsidP="0080753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Հող</w:t>
            </w:r>
          </w:p>
        </w:tc>
        <w:tc>
          <w:tcPr>
            <w:tcW w:w="1587" w:type="pct"/>
            <w:noWrap/>
            <w:vAlign w:val="center"/>
          </w:tcPr>
          <w:p w:rsidR="00F3536E" w:rsidRPr="00244C4C" w:rsidRDefault="00F3536E" w:rsidP="0080753E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20,000,000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80753E">
        <w:trPr>
          <w:trHeight w:val="300"/>
        </w:trPr>
        <w:tc>
          <w:tcPr>
            <w:tcW w:w="3413" w:type="pct"/>
            <w:vAlign w:val="center"/>
          </w:tcPr>
          <w:p w:rsidR="00F3536E" w:rsidRPr="00244C4C" w:rsidRDefault="00F3536E" w:rsidP="0080753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Շենք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շինություն</w:t>
            </w:r>
          </w:p>
        </w:tc>
        <w:tc>
          <w:tcPr>
            <w:tcW w:w="1587" w:type="pct"/>
            <w:noWrap/>
            <w:vAlign w:val="center"/>
          </w:tcPr>
          <w:p w:rsidR="00F3536E" w:rsidRPr="00244C4C" w:rsidRDefault="00F3536E" w:rsidP="0080753E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6,000,000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80753E">
        <w:trPr>
          <w:trHeight w:val="300"/>
        </w:trPr>
        <w:tc>
          <w:tcPr>
            <w:tcW w:w="3413" w:type="pct"/>
            <w:vAlign w:val="center"/>
          </w:tcPr>
          <w:p w:rsidR="00F3536E" w:rsidRPr="00244C4C" w:rsidRDefault="00F3536E" w:rsidP="0080753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Սարքավորումներ</w:t>
            </w:r>
          </w:p>
        </w:tc>
        <w:tc>
          <w:tcPr>
            <w:tcW w:w="1587" w:type="pct"/>
            <w:noWrap/>
            <w:vAlign w:val="center"/>
          </w:tcPr>
          <w:p w:rsidR="00F3536E" w:rsidRPr="00244C4C" w:rsidRDefault="00F3536E" w:rsidP="0080753E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30,525,000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80753E">
        <w:trPr>
          <w:trHeight w:val="332"/>
        </w:trPr>
        <w:tc>
          <w:tcPr>
            <w:tcW w:w="3413" w:type="pct"/>
            <w:vAlign w:val="center"/>
          </w:tcPr>
          <w:p w:rsidR="00F3536E" w:rsidRPr="00244C4C" w:rsidRDefault="00F3536E" w:rsidP="0080753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Տրանսպորտային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միջոցներ</w:t>
            </w:r>
          </w:p>
        </w:tc>
        <w:tc>
          <w:tcPr>
            <w:tcW w:w="1587" w:type="pct"/>
            <w:noWrap/>
            <w:vAlign w:val="center"/>
          </w:tcPr>
          <w:p w:rsidR="00F3536E" w:rsidRPr="00244C4C" w:rsidRDefault="00F3536E" w:rsidP="0080753E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4,884,000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80753E">
        <w:trPr>
          <w:trHeight w:val="300"/>
        </w:trPr>
        <w:tc>
          <w:tcPr>
            <w:tcW w:w="3413" w:type="pct"/>
            <w:vAlign w:val="center"/>
          </w:tcPr>
          <w:p w:rsidR="00F3536E" w:rsidRPr="00244C4C" w:rsidRDefault="00F3536E" w:rsidP="0080753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Ծառեր</w:t>
            </w:r>
          </w:p>
        </w:tc>
        <w:tc>
          <w:tcPr>
            <w:tcW w:w="1587" w:type="pct"/>
            <w:noWrap/>
            <w:vAlign w:val="center"/>
          </w:tcPr>
          <w:p w:rsidR="00F3536E" w:rsidRPr="00244C4C" w:rsidRDefault="00F3536E" w:rsidP="0080753E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84,000,000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80753E">
        <w:trPr>
          <w:trHeight w:val="476"/>
        </w:trPr>
        <w:tc>
          <w:tcPr>
            <w:tcW w:w="3413" w:type="pct"/>
            <w:vAlign w:val="center"/>
          </w:tcPr>
          <w:p w:rsidR="00F3536E" w:rsidRPr="00244C4C" w:rsidRDefault="00F3536E" w:rsidP="0080753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Պաշարների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ձեռք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բերում</w:t>
            </w:r>
          </w:p>
        </w:tc>
        <w:tc>
          <w:tcPr>
            <w:tcW w:w="1587" w:type="pct"/>
            <w:noWrap/>
            <w:vAlign w:val="center"/>
          </w:tcPr>
          <w:p w:rsidR="00F3536E" w:rsidRPr="00244C4C" w:rsidRDefault="00F3536E" w:rsidP="0080753E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63,347,600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80753E">
        <w:trPr>
          <w:trHeight w:val="431"/>
        </w:trPr>
        <w:tc>
          <w:tcPr>
            <w:tcW w:w="3413" w:type="pct"/>
            <w:vAlign w:val="center"/>
          </w:tcPr>
          <w:p w:rsidR="00F3536E" w:rsidRPr="00244C4C" w:rsidRDefault="00F3536E" w:rsidP="0080753E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  <w:tc>
          <w:tcPr>
            <w:tcW w:w="1587" w:type="pct"/>
            <w:noWrap/>
            <w:vAlign w:val="center"/>
          </w:tcPr>
          <w:p w:rsidR="00F3536E" w:rsidRPr="00244C4C" w:rsidRDefault="00F3536E" w:rsidP="0080753E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208,756,600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</w:tbl>
    <w:p w:rsidR="00F3536E" w:rsidRPr="00244C4C" w:rsidRDefault="00F3536E" w:rsidP="0043094A">
      <w:pPr>
        <w:spacing w:line="240" w:lineRule="auto"/>
        <w:rPr>
          <w:rFonts w:ascii="GHEA Grapalat" w:hAnsi="GHEA Grapalat"/>
          <w:color w:val="000000"/>
          <w:szCs w:val="24"/>
        </w:rPr>
      </w:pP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Սկզբնական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ներդրումներ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հարկավոր</w:t>
      </w:r>
      <w:r w:rsidRPr="00244C4C">
        <w:rPr>
          <w:rFonts w:ascii="GHEA Grapalat" w:hAnsi="GHEA Grapalat"/>
        </w:rPr>
        <w:t xml:space="preserve">  50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հողատարածք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գնելու</w:t>
      </w:r>
      <w:r w:rsidRPr="00244C4C">
        <w:rPr>
          <w:rFonts w:ascii="GHEA Grapalat" w:hAnsi="GHEA Grapalat"/>
        </w:rPr>
        <w:t xml:space="preserve">,  </w:t>
      </w:r>
      <w:r w:rsidRPr="00244C4C">
        <w:rPr>
          <w:rFonts w:ascii="GHEA Grapalat" w:hAnsi="GHEA Grapalat" w:cs="Sylfaen"/>
        </w:rPr>
        <w:t>արտադրամասի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շենք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կառուցելու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գնելու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տնկիներ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Պաշարների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մեջ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ներառվել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3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աշխատավարձերը</w:t>
      </w:r>
      <w:r w:rsidRPr="00244C4C">
        <w:rPr>
          <w:rFonts w:ascii="GHEA Grapalat" w:hAnsi="GHEA Grapalat"/>
        </w:rPr>
        <w:t xml:space="preserve">,  </w:t>
      </w:r>
      <w:r w:rsidRPr="00244C4C">
        <w:rPr>
          <w:rFonts w:ascii="GHEA Grapalat" w:hAnsi="GHEA Grapalat" w:cs="Sylfaen"/>
        </w:rPr>
        <w:t>հողերի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կապված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մշակման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պարարտացման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աշխատանքների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կապված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43094A">
      <w:pPr>
        <w:spacing w:line="240" w:lineRule="auto"/>
        <w:rPr>
          <w:rFonts w:ascii="GHEA Grapalat" w:hAnsi="GHEA Grapalat"/>
          <w:color w:val="000000"/>
          <w:szCs w:val="24"/>
        </w:rPr>
      </w:pPr>
    </w:p>
    <w:p w:rsidR="00F3536E" w:rsidRPr="00244C4C" w:rsidRDefault="00F3536E" w:rsidP="0043094A">
      <w:pPr>
        <w:spacing w:line="240" w:lineRule="auto"/>
        <w:rPr>
          <w:rFonts w:ascii="GHEA Grapalat" w:hAnsi="GHEA Grapalat"/>
          <w:color w:val="000000"/>
          <w:szCs w:val="24"/>
        </w:rPr>
      </w:pPr>
    </w:p>
    <w:p w:rsidR="00F3536E" w:rsidRPr="00244C4C" w:rsidRDefault="00F3536E" w:rsidP="0043094A">
      <w:pPr>
        <w:spacing w:line="240" w:lineRule="auto"/>
        <w:rPr>
          <w:rFonts w:ascii="GHEA Grapalat" w:hAnsi="GHEA Grapalat"/>
          <w:color w:val="000000"/>
          <w:szCs w:val="24"/>
        </w:rPr>
      </w:pPr>
    </w:p>
    <w:p w:rsidR="00F3536E" w:rsidRPr="00244C4C" w:rsidRDefault="00F3536E" w:rsidP="0043094A">
      <w:pPr>
        <w:spacing w:line="240" w:lineRule="auto"/>
        <w:rPr>
          <w:rFonts w:ascii="GHEA Grapalat" w:hAnsi="GHEA Grapalat" w:cs="Calibri"/>
          <w:color w:val="000000"/>
          <w:sz w:val="22"/>
        </w:rPr>
        <w:sectPr w:rsidR="00F3536E" w:rsidRPr="00244C4C">
          <w:headerReference w:type="default" r:id="rId100"/>
          <w:pgSz w:w="11907" w:h="16840"/>
          <w:pgMar w:top="1134" w:right="851" w:bottom="1134" w:left="1701" w:header="567" w:footer="567" w:gutter="0"/>
          <w:cols w:space="720"/>
          <w:rtlGutter/>
        </w:sect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2298"/>
        <w:gridCol w:w="1230"/>
        <w:gridCol w:w="1230"/>
        <w:gridCol w:w="1230"/>
        <w:gridCol w:w="1230"/>
        <w:gridCol w:w="1229"/>
        <w:gridCol w:w="1229"/>
        <w:gridCol w:w="1229"/>
        <w:gridCol w:w="1229"/>
        <w:gridCol w:w="1229"/>
        <w:gridCol w:w="1229"/>
      </w:tblGrid>
      <w:tr w:rsidR="00F3536E" w:rsidRPr="00244C4C" w:rsidTr="0080753E">
        <w:trPr>
          <w:trHeight w:val="300"/>
        </w:trPr>
        <w:tc>
          <w:tcPr>
            <w:tcW w:w="787" w:type="pct"/>
            <w:shd w:val="clear" w:color="auto" w:fill="D8D8D8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 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1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2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3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4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5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6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7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8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9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</w:rPr>
              <w:t xml:space="preserve"> 10</w:t>
            </w:r>
          </w:p>
        </w:tc>
      </w:tr>
      <w:tr w:rsidR="00F3536E" w:rsidRPr="00244C4C" w:rsidTr="0080753E">
        <w:trPr>
          <w:trHeight w:val="300"/>
        </w:trPr>
        <w:tc>
          <w:tcPr>
            <w:tcW w:w="78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ձիթապտուղ</w:t>
            </w:r>
            <w:r w:rsidRPr="00244C4C">
              <w:rPr>
                <w:rFonts w:ascii="GHEA Grapalat" w:hAnsi="GHEA Grapalat" w:cs="Arian AMU"/>
              </w:rPr>
              <w:t>/</w:t>
            </w:r>
          </w:p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տոննա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color w:val="17375D"/>
                <w:sz w:val="18"/>
              </w:rPr>
            </w:pP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-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-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101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104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107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110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114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117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120</w:t>
            </w:r>
          </w:p>
        </w:tc>
      </w:tr>
      <w:tr w:rsidR="00F3536E" w:rsidRPr="00244C4C" w:rsidTr="0080753E">
        <w:trPr>
          <w:trHeight w:val="300"/>
        </w:trPr>
        <w:tc>
          <w:tcPr>
            <w:tcW w:w="78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յուղ</w:t>
            </w:r>
            <w:r w:rsidRPr="00244C4C">
              <w:rPr>
                <w:rFonts w:ascii="GHEA Grapalat" w:hAnsi="GHEA Grapalat" w:cs="Arian AMU"/>
              </w:rPr>
              <w:t>/</w:t>
            </w:r>
            <w:r w:rsidRPr="00244C4C">
              <w:rPr>
                <w:rFonts w:ascii="GHEA Grapalat" w:hAnsi="GHEA Grapalat" w:cs="Sylfaen"/>
              </w:rPr>
              <w:t>լիտր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color w:val="17375D"/>
                <w:sz w:val="18"/>
              </w:rPr>
            </w:pP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-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-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69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72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76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80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84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88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92</w:t>
            </w:r>
          </w:p>
        </w:tc>
      </w:tr>
      <w:tr w:rsidR="00F3536E" w:rsidRPr="00244C4C" w:rsidTr="0080753E">
        <w:trPr>
          <w:trHeight w:val="300"/>
        </w:trPr>
        <w:tc>
          <w:tcPr>
            <w:tcW w:w="78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Հասույթ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0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0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0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166,934,000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173,667,020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180,688,281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188,010,742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195,647,967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203,614,154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211,924,164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</w:rPr>
              <w:t>.</w:t>
            </w:r>
          </w:p>
        </w:tc>
      </w:tr>
      <w:tr w:rsidR="00F3536E" w:rsidRPr="00244C4C" w:rsidTr="0080753E">
        <w:trPr>
          <w:trHeight w:val="300"/>
        </w:trPr>
        <w:tc>
          <w:tcPr>
            <w:tcW w:w="78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Նյութական</w:t>
            </w:r>
            <w:r w:rsidRPr="00244C4C">
              <w:rPr>
                <w:rFonts w:ascii="GHEA Grapalat" w:hAnsi="GHEA Grapalat" w:cs="Arian AMU"/>
              </w:rPr>
              <w:t xml:space="preserve"> 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-4,500,000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-2,500,000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-2,500,000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-87,779,500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-91,361,635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-95,098,672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-98,997,629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-103,065,854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-107,311,041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-111,741,245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</w:tr>
      <w:tr w:rsidR="00F3536E" w:rsidRPr="00244C4C" w:rsidTr="0080753E">
        <w:trPr>
          <w:trHeight w:val="300"/>
        </w:trPr>
        <w:tc>
          <w:tcPr>
            <w:tcW w:w="78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-4,080,000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-4,284,000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-4,498,200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-14,169,330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-14,877,797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-15,621,686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-16,402,771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-17,222,909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-18,084,055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-18,988,257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</w:tr>
      <w:tr w:rsidR="00F3536E" w:rsidRPr="00244C4C" w:rsidTr="0080753E">
        <w:trPr>
          <w:trHeight w:val="300"/>
        </w:trPr>
        <w:tc>
          <w:tcPr>
            <w:tcW w:w="78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Մաշվածություն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-15,781,800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-15,781,800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-15,781,800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-23,672,700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-23,672,700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-23,672,700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-23,672,700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-23,672,700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-23,672,700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-15,781,800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</w:tr>
      <w:tr w:rsidR="00F3536E" w:rsidRPr="00244C4C" w:rsidTr="0080753E">
        <w:trPr>
          <w:trHeight w:val="300"/>
        </w:trPr>
        <w:tc>
          <w:tcPr>
            <w:tcW w:w="78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Վարկի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տոկոս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-20,708,655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-17,750,275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-14,791,896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-11,833,517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-8,875,138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-5,916,758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-2,958,379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0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0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sz w:val="18"/>
              </w:rPr>
              <w:t>0</w:t>
            </w:r>
          </w:p>
        </w:tc>
      </w:tr>
      <w:tr w:rsidR="00F3536E" w:rsidRPr="00244C4C" w:rsidTr="0080753E">
        <w:trPr>
          <w:trHeight w:val="300"/>
        </w:trPr>
        <w:tc>
          <w:tcPr>
            <w:tcW w:w="78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Տարեկան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հաստատուն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</w:rPr>
              <w:t>-3,500,000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</w:rPr>
              <w:t>.</w:t>
            </w:r>
          </w:p>
        </w:tc>
      </w:tr>
      <w:tr w:rsidR="00F3536E" w:rsidRPr="00244C4C" w:rsidTr="0080753E">
        <w:trPr>
          <w:trHeight w:val="300"/>
        </w:trPr>
        <w:tc>
          <w:tcPr>
            <w:tcW w:w="78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Շահույթ՝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մինչև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հարկումը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</w:rPr>
            </w:pP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b/>
                <w:bCs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25,978,953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b/>
                <w:bCs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31,379,751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b/>
                <w:bCs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36,878,464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b/>
                <w:bCs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42,479,263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b/>
                <w:bCs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48,186,504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b/>
                <w:bCs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51,046,358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.</w:t>
            </w:r>
          </w:p>
        </w:tc>
        <w:tc>
          <w:tcPr>
            <w:tcW w:w="421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b/>
                <w:bCs/>
                <w:sz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61,912,862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</w:rPr>
              <w:t>.</w:t>
            </w:r>
          </w:p>
        </w:tc>
      </w:tr>
    </w:tbl>
    <w:p w:rsidR="00F3536E" w:rsidRPr="00244C4C" w:rsidRDefault="00F3536E" w:rsidP="0043094A">
      <w:pPr>
        <w:spacing w:line="240" w:lineRule="auto"/>
        <w:rPr>
          <w:rFonts w:ascii="GHEA Grapalat" w:hAnsi="GHEA Grapalat"/>
          <w:color w:val="000000"/>
          <w:szCs w:val="24"/>
        </w:rPr>
        <w:sectPr w:rsidR="00F3536E" w:rsidRPr="00244C4C">
          <w:pgSz w:w="16840" w:h="11907" w:orient="landscape"/>
          <w:pgMar w:top="1699" w:right="1138" w:bottom="850" w:left="1138" w:header="562" w:footer="562" w:gutter="0"/>
          <w:cols w:space="720"/>
        </w:sectPr>
      </w:pPr>
    </w:p>
    <w:p w:rsidR="00F3536E" w:rsidRPr="00244C4C" w:rsidRDefault="00F3536E" w:rsidP="0080753E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Եկամուտ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</w:t>
      </w: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եկամուտները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յուղի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վաճառքից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Նյութական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ներառում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արտադրանքի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ստեղծման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փոփոխուն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Ամորտիզացիոն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հատկացումները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հաշվապահական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ստանդարտների՝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20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ծառերի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10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շինությունների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1-5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Վարկի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տոկոսը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16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տոկոսադրույքի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հաշվարկով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Առաջին</w:t>
      </w:r>
      <w:r w:rsidRPr="00244C4C">
        <w:rPr>
          <w:rFonts w:ascii="GHEA Grapalat" w:hAnsi="GHEA Grapalat"/>
        </w:rPr>
        <w:t xml:space="preserve"> 3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ընթացքում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շահույթ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ապահովի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քանի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բերքատվությունը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կսկսվի</w:t>
      </w:r>
      <w:r w:rsidRPr="00244C4C">
        <w:rPr>
          <w:rFonts w:ascii="GHEA Grapalat" w:hAnsi="GHEA Grapalat"/>
        </w:rPr>
        <w:t xml:space="preserve"> 3 </w:t>
      </w:r>
      <w:r w:rsidRPr="00244C4C">
        <w:rPr>
          <w:rFonts w:ascii="GHEA Grapalat" w:hAnsi="GHEA Grapalat" w:cs="Sylfaen"/>
        </w:rPr>
        <w:t>տարվանից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ապա</w:t>
      </w:r>
      <w:r w:rsidRPr="00244C4C">
        <w:rPr>
          <w:rFonts w:ascii="GHEA Grapalat" w:hAnsi="GHEA Grapalat"/>
        </w:rPr>
        <w:t xml:space="preserve"> 4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ընթացում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կապահովի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որոշակի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շահույթ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80753E">
      <w:pPr>
        <w:pStyle w:val="Heading3"/>
        <w:rPr>
          <w:rFonts w:ascii="GHEA Grapalat" w:hAnsi="GHEA Grapalat"/>
        </w:rPr>
      </w:pPr>
      <w:bookmarkStart w:id="245" w:name="_Toc345447169"/>
      <w:bookmarkStart w:id="246" w:name="_Toc361931017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245"/>
      <w:bookmarkEnd w:id="246"/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Պետական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մասնակցությունը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3 </w:t>
      </w:r>
      <w:r w:rsidRPr="00244C4C">
        <w:rPr>
          <w:rFonts w:ascii="GHEA Grapalat" w:hAnsi="GHEA Grapalat" w:cs="Sylfaen"/>
        </w:rPr>
        <w:t>տոկոսի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չափով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բնաիրային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ֆինանսական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ձևով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ուղղված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տնկիների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բերմանը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Պետության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տվյալ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կբարձրացնի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նշանակությունը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ներդրողներ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գտնելու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գործընթացում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80753E">
      <w:pPr>
        <w:pStyle w:val="Heading3"/>
        <w:rPr>
          <w:rFonts w:ascii="GHEA Grapalat" w:hAnsi="GHEA Grapalat"/>
          <w:lang w:val="hy-AM"/>
        </w:rPr>
      </w:pPr>
      <w:bookmarkStart w:id="247" w:name="_Toc345447170"/>
      <w:bookmarkStart w:id="248" w:name="_Toc361931018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247"/>
      <w:bookmarkEnd w:id="248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առաջին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փուլն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ծանոթանալու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օգտագործելու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ստանալու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ստանդարտներին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ձիթենու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յուղ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լինել՝</w:t>
      </w:r>
    </w:p>
    <w:p w:rsidR="00F3536E" w:rsidRPr="00244C4C" w:rsidRDefault="00F3536E" w:rsidP="0080753E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Գյուղատնտեսության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նախարարությունը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« </w:t>
      </w:r>
      <w:r w:rsidRPr="00244C4C">
        <w:rPr>
          <w:rFonts w:ascii="GHEA Grapalat" w:hAnsi="GHEA Grapalat" w:cs="Sylfaen"/>
        </w:rPr>
        <w:t>Ագրարարագյուղացիական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միավորում</w:t>
      </w:r>
      <w:r w:rsidRPr="00244C4C">
        <w:rPr>
          <w:rFonts w:ascii="GHEA Grapalat" w:hAnsi="GHEA Grapalat"/>
        </w:rPr>
        <w:t xml:space="preserve">» </w:t>
      </w:r>
      <w:r w:rsidRPr="00244C4C">
        <w:rPr>
          <w:rFonts w:ascii="GHEA Grapalat" w:hAnsi="GHEA Grapalat" w:cs="Sylfaen"/>
        </w:rPr>
        <w:t>ՀԿ</w:t>
      </w:r>
    </w:p>
    <w:p w:rsidR="00F3536E" w:rsidRPr="00244C4C" w:rsidRDefault="00F3536E" w:rsidP="0080753E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«</w:t>
      </w: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առաջմղման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</w:t>
      </w:r>
      <w:r w:rsidRPr="00244C4C">
        <w:rPr>
          <w:rFonts w:ascii="GHEA Grapalat" w:hAnsi="GHEA Grapalat"/>
          <w:lang w:val="hy-AM"/>
        </w:rPr>
        <w:t>» (</w:t>
      </w:r>
      <w:r w:rsidRPr="00244C4C">
        <w:rPr>
          <w:rFonts w:ascii="GHEA Grapalat" w:hAnsi="GHEA Grapalat" w:cs="Sylfaen"/>
          <w:lang w:val="hy-AM"/>
        </w:rPr>
        <w:t>ՀԲԱԿ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ՓԲԸ</w:t>
      </w:r>
    </w:p>
    <w:p w:rsidR="00F3536E" w:rsidRPr="00244C4C" w:rsidRDefault="00F3536E" w:rsidP="0080753E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</w:rPr>
        <w:t>“</w:t>
      </w:r>
      <w:r w:rsidRPr="00244C4C">
        <w:rPr>
          <w:rFonts w:ascii="GHEA Grapalat" w:hAnsi="GHEA Grapalat" w:cs="Sylfaen"/>
        </w:rPr>
        <w:t>ՇԵՆ՚</w:t>
      </w:r>
      <w:r w:rsidRPr="00244C4C">
        <w:rPr>
          <w:rFonts w:ascii="GHEA Grapalat" w:hAnsi="GHEA Grapalat"/>
        </w:rPr>
        <w:t xml:space="preserve">” </w:t>
      </w:r>
      <w:r w:rsidRPr="00244C4C">
        <w:rPr>
          <w:rFonts w:ascii="GHEA Grapalat" w:hAnsi="GHEA Grapalat" w:cs="Sylfaen"/>
        </w:rPr>
        <w:t>ԲՀԿ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/>
          <w:lang w:val="ru-RU"/>
        </w:rPr>
        <w:t>IFAD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  <w:lang w:val="ru-RU"/>
        </w:rPr>
        <w:t>Այլ</w:t>
      </w:r>
      <w:r w:rsidRPr="00244C4C">
        <w:rPr>
          <w:rFonts w:ascii="GHEA Grapalat" w:hAnsi="GHEA Grapalat"/>
          <w:lang w:val="ru-RU"/>
        </w:rPr>
        <w:t xml:space="preserve"> </w:t>
      </w:r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երկրորդ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փուլի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վաճառք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կազմակերպելու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,   </w:t>
      </w:r>
      <w:r w:rsidRPr="00244C4C">
        <w:rPr>
          <w:rFonts w:ascii="GHEA Grapalat" w:hAnsi="GHEA Grapalat" w:cs="Sylfaen"/>
          <w:lang w:val="hy-AM"/>
        </w:rPr>
        <w:t>ընկերությունը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համագործակիցներ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գործընկերներ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</w:t>
      </w:r>
      <w:r w:rsidRPr="00244C4C">
        <w:rPr>
          <w:rFonts w:ascii="GHEA Grapalat" w:hAnsi="GHEA Grapalat" w:cs="Sylfaen"/>
          <w:lang w:val="ru-RU"/>
        </w:rPr>
        <w:t>ետք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փնտրի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շահույթ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հետապնդող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0753E">
      <w:pPr>
        <w:pStyle w:val="Heading3"/>
        <w:rPr>
          <w:rFonts w:ascii="GHEA Grapalat" w:hAnsi="GHEA Grapalat"/>
          <w:lang w:val="hy-AM"/>
        </w:rPr>
      </w:pPr>
      <w:bookmarkStart w:id="249" w:name="_Toc345447171"/>
      <w:bookmarkStart w:id="250" w:name="_Toc361931019"/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bookmarkEnd w:id="249"/>
      <w:bookmarkEnd w:id="250"/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առաջանալ</w:t>
      </w:r>
      <w:r w:rsidRPr="00244C4C">
        <w:rPr>
          <w:rFonts w:ascii="GHEA Grapalat" w:hAnsi="GHEA Grapalat"/>
          <w:lang w:val="hy-AM"/>
        </w:rPr>
        <w:t>`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Կլիմայի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հետ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կապված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ռիսկեր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ցրտահարություն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Վնասակար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միջատների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հիվանդությունների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կապված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ռիսկեր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Ներմուծված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ձիթապտղի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յուղի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կտրուկ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անկում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ավելի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ցածր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լինել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ինքնարժեքից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Աշխատուժի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անփորձությունը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հմտությունների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պակասը</w:t>
      </w:r>
      <w:r w:rsidRPr="00244C4C">
        <w:rPr>
          <w:rFonts w:ascii="GHEA Grapalat" w:hAnsi="GHEA Grapalat"/>
        </w:rPr>
        <w:t xml:space="preserve">   </w:t>
      </w:r>
      <w:r w:rsidRPr="00244C4C">
        <w:rPr>
          <w:rFonts w:ascii="GHEA Grapalat" w:hAnsi="GHEA Grapalat" w:cs="Sylfaen"/>
        </w:rPr>
        <w:t>միջազգային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ստանդարտներին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համապատասխան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արտադրություն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կազմակերպելու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03F65">
      <w:pPr>
        <w:rPr>
          <w:rFonts w:ascii="GHEA Grapalat" w:hAnsi="GHEA Grapalat"/>
          <w:lang w:val="hy-AM"/>
        </w:rPr>
      </w:pPr>
    </w:p>
    <w:p w:rsidR="00F3536E" w:rsidRPr="00244C4C" w:rsidRDefault="00F3536E" w:rsidP="00B03F65">
      <w:pPr>
        <w:rPr>
          <w:rFonts w:ascii="GHEA Grapalat" w:hAnsi="GHEA Grapalat"/>
          <w:lang w:val="hy-AM"/>
        </w:rPr>
        <w:sectPr w:rsidR="00F3536E" w:rsidRPr="00244C4C" w:rsidSect="00D40E93">
          <w:headerReference w:type="default" r:id="rId101"/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B03F65">
      <w:pPr>
        <w:rPr>
          <w:rFonts w:ascii="GHEA Grapalat" w:hAnsi="GHEA Grapalat"/>
          <w:lang w:val="hy-AM"/>
        </w:rPr>
      </w:pPr>
    </w:p>
    <w:p w:rsidR="00F3536E" w:rsidRPr="00244C4C" w:rsidRDefault="00F3536E" w:rsidP="0034353B">
      <w:pPr>
        <w:pStyle w:val="Heading3"/>
        <w:rPr>
          <w:rFonts w:ascii="GHEA Grapalat" w:hAnsi="GHEA Grapalat"/>
          <w:lang w:val="hy-AM"/>
        </w:rPr>
      </w:pPr>
      <w:bookmarkStart w:id="251" w:name="_Toc361931020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bookmarkEnd w:id="251"/>
    </w:p>
    <w:p w:rsidR="00F3536E" w:rsidRPr="00244C4C" w:rsidRDefault="00F3536E" w:rsidP="00B03F65">
      <w:pPr>
        <w:rPr>
          <w:rFonts w:ascii="GHEA Grapalat" w:hAnsi="GHEA Grapalat"/>
          <w:lang w:val="hy-AM"/>
        </w:rPr>
      </w:pPr>
    </w:p>
    <w:p w:rsidR="00F3536E" w:rsidRPr="00244C4C" w:rsidRDefault="00F3536E" w:rsidP="00B03F65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56"/>
        <w:gridCol w:w="10852"/>
      </w:tblGrid>
      <w:tr w:rsidR="00F3536E" w:rsidRPr="00244C4C" w:rsidTr="003C0602">
        <w:trPr>
          <w:trHeight w:val="618"/>
        </w:trPr>
        <w:tc>
          <w:tcPr>
            <w:tcW w:w="131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331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20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ծրագիրը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աստիճանաբար՝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այլ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ավարտից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հետո՝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առաջին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տարուց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սկսած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20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24-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լրիվ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պայմաններում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յուրաքանչյուր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ներգրավում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18988257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20887083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314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4353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1320486328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105962082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1452534960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</w:p>
        </w:tc>
      </w:tr>
      <w:tr w:rsidR="00F3536E" w:rsidRPr="00D41408" w:rsidTr="003C0602">
        <w:trPr>
          <w:trHeight w:val="152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4353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1320486328 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173103729 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` 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190414102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4353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208756600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15%`(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30884000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արժողությամբ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ներառյալ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շինարարությունը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14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4353B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1320486328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158458359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4353B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132048633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158458359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x 10%),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x 25%)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x 20%)</w:t>
            </w:r>
          </w:p>
        </w:tc>
      </w:tr>
    </w:tbl>
    <w:p w:rsidR="00F3536E" w:rsidRPr="00244C4C" w:rsidRDefault="00F3536E" w:rsidP="00B03F65">
      <w:pPr>
        <w:rPr>
          <w:rFonts w:ascii="GHEA Grapalat" w:hAnsi="GHEA Grapalat"/>
          <w:lang w:val="hy-AM"/>
        </w:rPr>
        <w:sectPr w:rsidR="00F3536E" w:rsidRPr="00244C4C" w:rsidSect="0034353B">
          <w:headerReference w:type="default" r:id="rId102"/>
          <w:pgSz w:w="16840" w:h="11907" w:orient="landscape" w:code="9"/>
          <w:pgMar w:top="993" w:right="1134" w:bottom="851" w:left="1134" w:header="567" w:footer="567" w:gutter="0"/>
          <w:cols w:space="720"/>
          <w:rtlGutter/>
          <w:docGrid w:linePitch="360"/>
        </w:sectPr>
      </w:pPr>
    </w:p>
    <w:p w:rsidR="00F3536E" w:rsidRPr="00244C4C" w:rsidRDefault="00F3536E" w:rsidP="00351EA4">
      <w:pPr>
        <w:pStyle w:val="Heading2"/>
        <w:rPr>
          <w:rFonts w:ascii="GHEA Grapalat" w:hAnsi="GHEA Grapalat"/>
          <w:lang w:val="hy-AM"/>
        </w:rPr>
      </w:pPr>
      <w:bookmarkStart w:id="252" w:name="_Toc345447172"/>
      <w:bookmarkStart w:id="253" w:name="_Toc361931021"/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այլընտրանքային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թռչնաբուծության</w:t>
      </w:r>
      <w:r w:rsidRPr="00244C4C">
        <w:rPr>
          <w:rFonts w:ascii="GHEA Grapalat" w:hAnsi="GHEA Grapalat" w:cs="Calibri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բադ</w:t>
      </w:r>
      <w:r w:rsidRPr="00244C4C">
        <w:rPr>
          <w:rFonts w:ascii="GHEA Grapalat" w:hAnsi="GHEA Grapalat" w:cs="Calibri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հնդկահավ</w:t>
      </w:r>
      <w:r w:rsidRPr="00244C4C">
        <w:rPr>
          <w:rFonts w:ascii="GHEA Grapalat" w:hAnsi="GHEA Grapalat" w:cs="Calibri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ջայլամ</w:t>
      </w:r>
      <w:r w:rsidRPr="00244C4C">
        <w:rPr>
          <w:rFonts w:ascii="GHEA Grapalat" w:hAnsi="GHEA Grapalat" w:cs="Calibri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 w:cs="Calibri"/>
          <w:lang w:val="hy-AM"/>
        </w:rPr>
        <w:t xml:space="preserve">) 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հիմնում</w:t>
      </w:r>
      <w:r w:rsidRPr="00244C4C">
        <w:rPr>
          <w:rFonts w:ascii="GHEA Grapalat" w:hAnsi="GHEA Grapalat"/>
          <w:lang w:val="hy-AM"/>
        </w:rPr>
        <w:t>:</w:t>
      </w:r>
      <w:bookmarkEnd w:id="252"/>
      <w:bookmarkEnd w:id="253"/>
    </w:p>
    <w:p w:rsidR="00F3536E" w:rsidRPr="00244C4C" w:rsidRDefault="00F3536E" w:rsidP="00B03F65">
      <w:pPr>
        <w:rPr>
          <w:rFonts w:ascii="GHEA Grapalat" w:hAnsi="GHEA Grapalat"/>
          <w:lang w:val="hy-AM"/>
        </w:rPr>
      </w:pPr>
    </w:p>
    <w:p w:rsidR="00F3536E" w:rsidRPr="00244C4C" w:rsidRDefault="00F3536E" w:rsidP="0080753E">
      <w:pPr>
        <w:pStyle w:val="Heading3"/>
        <w:rPr>
          <w:rFonts w:ascii="GHEA Grapalat" w:hAnsi="GHEA Grapalat"/>
          <w:lang w:val="hy-AM"/>
        </w:rPr>
      </w:pPr>
      <w:bookmarkStart w:id="254" w:name="_Toc345447173"/>
      <w:bookmarkStart w:id="255" w:name="_Toc361931022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254"/>
      <w:bookmarkEnd w:id="255"/>
    </w:p>
    <w:p w:rsidR="00F3536E" w:rsidRPr="00244C4C" w:rsidRDefault="00F3536E" w:rsidP="0080753E">
      <w:pPr>
        <w:rPr>
          <w:rFonts w:ascii="GHEA Grapalat" w:hAnsi="GHEA Grapalat" w:cs="Calibri"/>
          <w:lang w:val="hy-AM"/>
        </w:rPr>
      </w:pP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այլընտրանքային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թռչնաբուծության</w:t>
      </w:r>
      <w:r w:rsidRPr="00244C4C">
        <w:rPr>
          <w:rFonts w:ascii="GHEA Grapalat" w:hAnsi="GHEA Grapalat" w:cs="Calibri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բադ</w:t>
      </w:r>
      <w:r w:rsidRPr="00244C4C">
        <w:rPr>
          <w:rFonts w:ascii="GHEA Grapalat" w:hAnsi="GHEA Grapalat" w:cs="Calibri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հնդկահավ</w:t>
      </w:r>
      <w:r w:rsidRPr="00244C4C">
        <w:rPr>
          <w:rFonts w:ascii="GHEA Grapalat" w:hAnsi="GHEA Grapalat" w:cs="Calibri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ջայլամ</w:t>
      </w:r>
      <w:r w:rsidRPr="00244C4C">
        <w:rPr>
          <w:rFonts w:ascii="GHEA Grapalat" w:hAnsi="GHEA Grapalat" w:cs="Calibri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 w:cs="Calibri"/>
          <w:lang w:val="hy-AM"/>
        </w:rPr>
        <w:t xml:space="preserve">) 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հիմնում</w:t>
      </w:r>
    </w:p>
    <w:p w:rsidR="00F3536E" w:rsidRPr="00244C4C" w:rsidRDefault="00F3536E" w:rsidP="0080753E">
      <w:pPr>
        <w:pStyle w:val="Heading3"/>
        <w:rPr>
          <w:rFonts w:ascii="GHEA Grapalat" w:hAnsi="GHEA Grapalat"/>
          <w:lang w:val="hy-AM"/>
        </w:rPr>
      </w:pPr>
      <w:bookmarkStart w:id="256" w:name="_Toc345447174"/>
      <w:bookmarkStart w:id="257" w:name="_Toc361931023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256"/>
      <w:bookmarkEnd w:id="257"/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այլընտրանքային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թռչնաբուծությունը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բադերի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հնդկահավերի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ջայլամների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հիմնումը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Հիմնել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թռչնաբուծական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թարմ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թռչնամսով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ապահովել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ռեստորանները</w:t>
      </w:r>
      <w:r w:rsidRPr="00244C4C">
        <w:rPr>
          <w:rFonts w:ascii="GHEA Grapalat" w:hAnsi="GHEA Grapalat"/>
          <w:lang w:val="hy-AM"/>
        </w:rPr>
        <w:t xml:space="preserve">, 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տրամադրել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խանութների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կաճեցվեն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թռչունները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Ծրագրով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ներկրել</w:t>
      </w:r>
      <w:r w:rsidRPr="00244C4C">
        <w:rPr>
          <w:rFonts w:ascii="GHEA Grapalat" w:hAnsi="GHEA Grapalat"/>
          <w:lang w:val="hy-AM"/>
        </w:rPr>
        <w:t xml:space="preserve"> 25 </w:t>
      </w:r>
      <w:r w:rsidRPr="00244C4C">
        <w:rPr>
          <w:rFonts w:ascii="GHEA Grapalat" w:hAnsi="GHEA Grapalat" w:cs="Sylfaen"/>
          <w:lang w:val="hy-AM"/>
        </w:rPr>
        <w:t>ջայլամ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100-</w:t>
      </w:r>
      <w:r w:rsidRPr="00244C4C">
        <w:rPr>
          <w:rFonts w:ascii="GHEA Grapalat" w:hAnsi="GHEA Grapalat" w:cs="Sylfaen"/>
          <w:lang w:val="hy-AM"/>
        </w:rPr>
        <w:t>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հնդկահավ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0753E">
      <w:pPr>
        <w:rPr>
          <w:rFonts w:ascii="GHEA Grapalat" w:hAnsi="GHEA Grapalat"/>
          <w:lang w:val="hy-AM"/>
        </w:rPr>
      </w:pPr>
    </w:p>
    <w:p w:rsidR="00F3536E" w:rsidRPr="00244C4C" w:rsidRDefault="00F3536E" w:rsidP="0080753E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Բադեր</w:t>
      </w:r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>
        <w:rPr>
          <w:noProof/>
        </w:rPr>
        <w:pict>
          <v:shape id="Picture 43" o:spid="_x0000_s1048" type="#_x0000_t75" alt="Description: http://www.vayotsdzor.agro.am/uploads/pics/bader.jpeg" href="http://www.vayotsdzor.agro.am/index.php?eID=tx_cms_showpic&amp;file=uploads/pics/bader.jpeg&amp;width=800m&amp;height=600&amp;bodyTag=#ffffff&quot; style=&quot;margin:0;&quot;&gt;&amp;wrap=&lt;a href=&quot;javascript:close();&quot;&gt; | &lt;/a&gt;&amp;md5=131be2530e63986772" style="position:absolute;left:0;text-align:left;margin-left:1.2pt;margin-top:49.35pt;width:159pt;height:132.75pt;z-index:251658752;visibility:visible" wrapcoords="-102 0 -102 21478 21600 21478 21600 0 -102 0" o:button="t">
            <v:fill o:detectmouseclick="t"/>
            <v:imagedata r:id="rId103" o:title=""/>
            <w10:wrap type="through"/>
          </v:shape>
        </w:pict>
      </w:r>
      <w:r w:rsidRPr="00244C4C">
        <w:rPr>
          <w:rFonts w:ascii="GHEA Grapalat" w:hAnsi="GHEA Grapalat" w:cs="Sylfaen"/>
          <w:lang w:val="hy-AM"/>
        </w:rPr>
        <w:t>Բադաբուծությունը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մսատու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թռչնաբուծության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ամենահին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բավարարելու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նշանակություն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Բադերը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աչքի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ունակությամբ</w:t>
      </w:r>
      <w:r w:rsidRPr="00244C4C">
        <w:rPr>
          <w:rFonts w:ascii="GHEA Grapalat" w:hAnsi="GHEA Grapalat"/>
          <w:lang w:val="hy-AM"/>
        </w:rPr>
        <w:t>:</w:t>
      </w:r>
      <w:r w:rsidRPr="00244C4C">
        <w:rPr>
          <w:rFonts w:ascii="GHEA Grapalat" w:hAnsi="GHEA Grapalat"/>
          <w:lang w:val="hy-AM"/>
        </w:rPr>
        <w:br/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սպանդի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ենթարկված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բադերի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միսը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9 </w:t>
      </w:r>
      <w:r w:rsidRPr="00244C4C">
        <w:rPr>
          <w:rFonts w:ascii="GHEA Grapalat" w:hAnsi="GHEA Grapalat" w:cs="Sylfaen"/>
          <w:lang w:val="hy-AM"/>
        </w:rPr>
        <w:t>շաբաթական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բրոյլեր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բադիկների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լավագույն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տեսք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սննդարարություն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պարունակում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58-59% </w:t>
      </w:r>
      <w:r w:rsidRPr="00244C4C">
        <w:rPr>
          <w:rFonts w:ascii="GHEA Grapalat" w:hAnsi="GHEA Grapalat" w:cs="Sylfaen"/>
          <w:lang w:val="hy-AM"/>
        </w:rPr>
        <w:t>խոնավություն</w:t>
      </w:r>
      <w:r w:rsidRPr="00244C4C">
        <w:rPr>
          <w:rFonts w:ascii="GHEA Grapalat" w:hAnsi="GHEA Grapalat"/>
          <w:lang w:val="hy-AM"/>
        </w:rPr>
        <w:t xml:space="preserve">, 17,5-19 % </w:t>
      </w:r>
      <w:r w:rsidRPr="00244C4C">
        <w:rPr>
          <w:rFonts w:ascii="GHEA Grapalat" w:hAnsi="GHEA Grapalat" w:cs="Sylfaen"/>
          <w:lang w:val="hy-AM"/>
        </w:rPr>
        <w:t>պրոտեին</w:t>
      </w:r>
      <w:r w:rsidRPr="00244C4C">
        <w:rPr>
          <w:rFonts w:ascii="GHEA Grapalat" w:hAnsi="GHEA Grapalat"/>
          <w:lang w:val="hy-AM"/>
        </w:rPr>
        <w:t xml:space="preserve">, 21-23 % </w:t>
      </w:r>
      <w:r w:rsidRPr="00244C4C">
        <w:rPr>
          <w:rFonts w:ascii="GHEA Grapalat" w:hAnsi="GHEA Grapalat" w:cs="Sylfaen"/>
          <w:lang w:val="hy-AM"/>
        </w:rPr>
        <w:t>ճարպ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Բադերի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ճարպը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դյուրամարս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լավագույններից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համարվում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անփոխարինելի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ճարպաթթուներ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պարունակում</w:t>
      </w:r>
      <w:r w:rsidRPr="00244C4C">
        <w:rPr>
          <w:rFonts w:ascii="GHEA Grapalat" w:hAnsi="GHEA Grapalat"/>
          <w:lang w:val="hy-AM"/>
        </w:rPr>
        <w:t>:</w:t>
      </w:r>
      <w:r w:rsidRPr="00244C4C">
        <w:rPr>
          <w:rFonts w:ascii="GHEA Grapalat" w:hAnsi="GHEA Grapalat"/>
          <w:lang w:val="hy-AM"/>
        </w:rPr>
        <w:br/>
      </w:r>
      <w:r w:rsidRPr="00244C4C">
        <w:rPr>
          <w:rFonts w:ascii="GHEA Grapalat" w:hAnsi="GHEA Grapalat" w:cs="Sylfaen"/>
          <w:lang w:val="hy-AM"/>
        </w:rPr>
        <w:t>Բադերի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b/>
          <w:u w:val="single"/>
          <w:lang w:val="hy-AM"/>
        </w:rPr>
        <w:t>լյարդը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բարձրաճաշակ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նրբահամ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խորտիկ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ճարպային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լյարդ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բտմանը</w:t>
      </w:r>
      <w:r w:rsidRPr="00244C4C">
        <w:rPr>
          <w:rFonts w:ascii="GHEA Grapalat" w:hAnsi="GHEA Grapalat"/>
          <w:lang w:val="hy-AM"/>
        </w:rPr>
        <w:t>:</w:t>
      </w:r>
      <w:r w:rsidRPr="00244C4C">
        <w:rPr>
          <w:rFonts w:ascii="GHEA Grapalat" w:hAnsi="GHEA Grapalat"/>
          <w:lang w:val="hy-AM"/>
        </w:rPr>
        <w:br/>
      </w:r>
      <w:r w:rsidRPr="00244C4C">
        <w:rPr>
          <w:rFonts w:ascii="GHEA Grapalat" w:hAnsi="GHEA Grapalat" w:cs="Sylfaen"/>
          <w:lang w:val="hy-AM"/>
        </w:rPr>
        <w:t>Արուների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կենդանի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զանգվածը</w:t>
      </w:r>
      <w:r w:rsidRPr="00244C4C">
        <w:rPr>
          <w:rFonts w:ascii="GHEA Grapalat" w:hAnsi="GHEA Grapalat"/>
          <w:lang w:val="hy-AM"/>
        </w:rPr>
        <w:t xml:space="preserve"> 3,5-4 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էգերինը</w:t>
      </w:r>
      <w:r w:rsidRPr="00244C4C">
        <w:rPr>
          <w:rFonts w:ascii="GHEA Grapalat" w:hAnsi="GHEA Grapalat"/>
          <w:lang w:val="hy-AM"/>
        </w:rPr>
        <w:t xml:space="preserve">` 2,5-3 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ձվի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զանգվածը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85-90 </w:t>
      </w:r>
      <w:r w:rsidRPr="00244C4C">
        <w:rPr>
          <w:rFonts w:ascii="GHEA Grapalat" w:hAnsi="GHEA Grapalat" w:cs="Sylfaen"/>
          <w:lang w:val="hy-AM"/>
        </w:rPr>
        <w:t>գ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>
        <w:rPr>
          <w:noProof/>
        </w:rPr>
        <w:pict>
          <v:shape id="Picture 42" o:spid="_x0000_s1049" type="#_x0000_t75" alt="Description: http://www.vayotsdzor.agro.am/typo3temp/pics/9c90d779e0.jpeg" href="http://www.vayotsdzor.agro.am/index.php?eID=tx_cms_showpic&amp;file=uploads/pics/hndkahav.jpeg&amp;width=800m&amp;height=600&amp;bodyTag=#ffffff&quot; style=&quot;margin:0;&quot;&gt;&amp;wrap=&lt;a href=&quot;javascript:close();&quot;&gt; | &lt;/a&gt;&amp;md5=33997bb3f2aaa205d5" style="position:absolute;left:0;text-align:left;margin-left:308.7pt;margin-top:9pt;width:158.25pt;height:135.75pt;z-index:251659776;visibility:visible" wrapcoords="-102 0 -102 21481 21600 21481 21600 0 -102 0" o:button="t">
            <v:fill o:detectmouseclick="t"/>
            <v:imagedata r:id="rId104" o:title=""/>
            <w10:wrap type="through"/>
          </v:shape>
        </w:pict>
      </w:r>
    </w:p>
    <w:p w:rsidR="00F3536E" w:rsidRPr="00244C4C" w:rsidRDefault="00F3536E" w:rsidP="0080753E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Հնդկահավեր</w:t>
      </w:r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bCs/>
          <w:lang w:val="hy-AM"/>
        </w:rPr>
        <w:t>Այս</w:t>
      </w:r>
      <w:r w:rsidRPr="00244C4C">
        <w:rPr>
          <w:rFonts w:ascii="GHEA Grapalat" w:hAnsi="GHEA Grapalat"/>
          <w:bCs/>
          <w:lang w:val="hy-AM"/>
        </w:rPr>
        <w:t xml:space="preserve"> </w:t>
      </w:r>
      <w:r w:rsidRPr="00244C4C">
        <w:rPr>
          <w:rFonts w:ascii="GHEA Grapalat" w:hAnsi="GHEA Grapalat" w:cs="Sylfaen"/>
          <w:bCs/>
          <w:lang w:val="hy-AM"/>
        </w:rPr>
        <w:t>թռչնամիսը</w:t>
      </w:r>
      <w:r w:rsidRPr="00244C4C">
        <w:rPr>
          <w:rFonts w:ascii="GHEA Grapalat" w:hAnsi="GHEA Grapalat"/>
          <w:bCs/>
          <w:lang w:val="hy-AM"/>
        </w:rPr>
        <w:t xml:space="preserve"> </w:t>
      </w:r>
      <w:r w:rsidRPr="00244C4C">
        <w:rPr>
          <w:rFonts w:ascii="GHEA Grapalat" w:hAnsi="GHEA Grapalat" w:cs="Sylfaen"/>
          <w:bCs/>
          <w:lang w:val="hy-AM"/>
        </w:rPr>
        <w:t>համարվում</w:t>
      </w:r>
      <w:r w:rsidRPr="00244C4C">
        <w:rPr>
          <w:rFonts w:ascii="GHEA Grapalat" w:hAnsi="GHEA Grapalat"/>
          <w:bCs/>
          <w:lang w:val="hy-AM"/>
        </w:rPr>
        <w:t xml:space="preserve"> </w:t>
      </w:r>
      <w:r w:rsidRPr="00244C4C">
        <w:rPr>
          <w:rFonts w:ascii="GHEA Grapalat" w:hAnsi="GHEA Grapalat" w:cs="Sylfaen"/>
          <w:bCs/>
          <w:lang w:val="hy-AM"/>
        </w:rPr>
        <w:t>է</w:t>
      </w:r>
      <w:r w:rsidRPr="00244C4C">
        <w:rPr>
          <w:rFonts w:ascii="GHEA Grapalat" w:hAnsi="GHEA Grapalat"/>
          <w:bCs/>
          <w:lang w:val="hy-AM"/>
        </w:rPr>
        <w:t xml:space="preserve"> "</w:t>
      </w:r>
      <w:r w:rsidRPr="00244C4C">
        <w:rPr>
          <w:rFonts w:ascii="GHEA Grapalat" w:hAnsi="GHEA Grapalat" w:cs="Sylfaen"/>
          <w:bCs/>
          <w:lang w:val="hy-AM"/>
        </w:rPr>
        <w:t>ապագայի</w:t>
      </w:r>
      <w:r w:rsidRPr="00244C4C">
        <w:rPr>
          <w:rFonts w:ascii="GHEA Grapalat" w:hAnsi="GHEA Grapalat"/>
          <w:bCs/>
          <w:lang w:val="hy-AM"/>
        </w:rPr>
        <w:t xml:space="preserve"> </w:t>
      </w:r>
      <w:r w:rsidRPr="00244C4C">
        <w:rPr>
          <w:rFonts w:ascii="GHEA Grapalat" w:hAnsi="GHEA Grapalat" w:cs="Sylfaen"/>
          <w:bCs/>
          <w:lang w:val="hy-AM"/>
        </w:rPr>
        <w:t>միս</w:t>
      </w:r>
      <w:r w:rsidRPr="00244C4C">
        <w:rPr>
          <w:rFonts w:ascii="GHEA Grapalat" w:hAnsi="GHEA Grapalat"/>
          <w:bCs/>
          <w:lang w:val="hy-AM"/>
        </w:rPr>
        <w:t xml:space="preserve">", </w:t>
      </w:r>
      <w:r w:rsidRPr="00244C4C">
        <w:rPr>
          <w:rFonts w:ascii="GHEA Grapalat" w:hAnsi="GHEA Grapalat" w:cs="Sylfaen"/>
          <w:bCs/>
          <w:lang w:val="hy-AM"/>
        </w:rPr>
        <w:t>որն</w:t>
      </w:r>
      <w:r w:rsidRPr="00244C4C">
        <w:rPr>
          <w:rFonts w:ascii="GHEA Grapalat" w:hAnsi="GHEA Grapalat"/>
          <w:bCs/>
          <w:lang w:val="hy-AM"/>
        </w:rPr>
        <w:t xml:space="preserve"> </w:t>
      </w:r>
      <w:r w:rsidRPr="00244C4C">
        <w:rPr>
          <w:rFonts w:ascii="GHEA Grapalat" w:hAnsi="GHEA Grapalat" w:cs="Sylfaen"/>
          <w:bCs/>
          <w:lang w:val="hy-AM"/>
        </w:rPr>
        <w:t>ավելանում</w:t>
      </w:r>
      <w:r w:rsidRPr="00244C4C">
        <w:rPr>
          <w:rFonts w:ascii="GHEA Grapalat" w:hAnsi="GHEA Grapalat"/>
          <w:bCs/>
          <w:lang w:val="hy-AM"/>
        </w:rPr>
        <w:t xml:space="preserve"> </w:t>
      </w:r>
      <w:r w:rsidRPr="00244C4C">
        <w:rPr>
          <w:rFonts w:ascii="GHEA Grapalat" w:hAnsi="GHEA Grapalat" w:cs="Sylfaen"/>
          <w:bCs/>
          <w:lang w:val="hy-AM"/>
        </w:rPr>
        <w:t>է</w:t>
      </w:r>
      <w:r w:rsidRPr="00244C4C">
        <w:rPr>
          <w:rFonts w:ascii="GHEA Grapalat" w:hAnsi="GHEA Grapalat"/>
          <w:bCs/>
          <w:lang w:val="hy-AM"/>
        </w:rPr>
        <w:t xml:space="preserve"> </w:t>
      </w:r>
      <w:r w:rsidRPr="00244C4C">
        <w:rPr>
          <w:rFonts w:ascii="GHEA Grapalat" w:hAnsi="GHEA Grapalat" w:cs="Sylfaen"/>
          <w:bCs/>
          <w:lang w:val="hy-AM"/>
        </w:rPr>
        <w:t>ամենաարագ</w:t>
      </w:r>
      <w:r w:rsidRPr="00244C4C">
        <w:rPr>
          <w:rFonts w:ascii="GHEA Grapalat" w:hAnsi="GHEA Grapalat"/>
          <w:bCs/>
          <w:lang w:val="hy-AM"/>
        </w:rPr>
        <w:t xml:space="preserve"> </w:t>
      </w:r>
      <w:r w:rsidRPr="00244C4C">
        <w:rPr>
          <w:rFonts w:ascii="GHEA Grapalat" w:hAnsi="GHEA Grapalat" w:cs="Sylfaen"/>
          <w:bCs/>
          <w:lang w:val="hy-AM"/>
        </w:rPr>
        <w:t>տեմպերով</w:t>
      </w:r>
      <w:r w:rsidRPr="00244C4C">
        <w:rPr>
          <w:rFonts w:ascii="GHEA Grapalat" w:hAnsi="GHEA Grapalat"/>
          <w:bCs/>
          <w:lang w:val="hy-AM"/>
        </w:rPr>
        <w:t>: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հնդկահավի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ճտեր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Արուների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կենդանի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զանգվածը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25-30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/>
          <w:lang w:val="hy-AM"/>
        </w:rPr>
        <w:br/>
      </w:r>
      <w:r w:rsidRPr="00244C4C">
        <w:rPr>
          <w:rFonts w:ascii="GHEA Grapalat" w:hAnsi="GHEA Grapalat" w:cs="Sylfaen"/>
          <w:lang w:val="hy-AM"/>
        </w:rPr>
        <w:t>Հնդկահավերի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ճիշտ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պահվածքի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1</w:t>
      </w:r>
      <w:r w:rsidRPr="00244C4C">
        <w:rPr>
          <w:rFonts w:ascii="GHEA Grapalat" w:hAnsi="GHEA Grapalat" w:cs="Sylfaen"/>
          <w:lang w:val="hy-AM"/>
        </w:rPr>
        <w:t>մ</w:t>
      </w:r>
      <w:r w:rsidRPr="00244C4C">
        <w:rPr>
          <w:rFonts w:ascii="GHEA Grapalat" w:hAnsi="GHEA Grapalat"/>
          <w:vertAlign w:val="superscript"/>
          <w:lang w:val="hy-AM"/>
        </w:rPr>
        <w:t>2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տեղավորել</w:t>
      </w:r>
      <w:r w:rsidRPr="00244C4C">
        <w:rPr>
          <w:rFonts w:ascii="GHEA Grapalat" w:hAnsi="GHEA Grapalat"/>
          <w:lang w:val="hy-AM"/>
        </w:rPr>
        <w:t>`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մինչև</w:t>
      </w:r>
      <w:r w:rsidRPr="00244C4C">
        <w:rPr>
          <w:rFonts w:ascii="GHEA Grapalat" w:hAnsi="GHEA Grapalat"/>
        </w:rPr>
        <w:t xml:space="preserve"> 7 </w:t>
      </w:r>
      <w:r w:rsidRPr="00244C4C">
        <w:rPr>
          <w:rFonts w:ascii="GHEA Grapalat" w:hAnsi="GHEA Grapalat" w:cs="Sylfaen"/>
        </w:rPr>
        <w:t>շաբաթական</w:t>
      </w:r>
      <w:r w:rsidRPr="00244C4C">
        <w:rPr>
          <w:rFonts w:ascii="GHEA Grapalat" w:hAnsi="GHEA Grapalat"/>
        </w:rPr>
        <w:t xml:space="preserve">` 10 </w:t>
      </w:r>
      <w:r w:rsidRPr="00244C4C">
        <w:rPr>
          <w:rFonts w:ascii="GHEA Grapalat" w:hAnsi="GHEA Grapalat" w:cs="Sylfaen"/>
        </w:rPr>
        <w:t>գլուխ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հնդկահավիկներ</w:t>
      </w:r>
      <w:r w:rsidRPr="00244C4C">
        <w:rPr>
          <w:rFonts w:ascii="GHEA Grapalat" w:hAnsi="GHEA Grapalat"/>
        </w:rPr>
        <w:t>,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 8-10 </w:t>
      </w:r>
      <w:r w:rsidRPr="00244C4C">
        <w:rPr>
          <w:rFonts w:ascii="GHEA Grapalat" w:hAnsi="GHEA Grapalat" w:cs="Sylfaen"/>
        </w:rPr>
        <w:t>շաբաթ</w:t>
      </w:r>
      <w:r w:rsidRPr="00244C4C">
        <w:rPr>
          <w:rFonts w:ascii="GHEA Grapalat" w:hAnsi="GHEA Grapalat"/>
        </w:rPr>
        <w:t>`</w:t>
      </w:r>
      <w:r w:rsidRPr="00244C4C">
        <w:rPr>
          <w:rFonts w:ascii="GHEA Grapalat" w:hAnsi="GHEA Grapalat" w:cs="Sylfaen"/>
        </w:rPr>
        <w:t>ոչ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ավել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քան</w:t>
      </w:r>
      <w:r w:rsidRPr="00244C4C">
        <w:rPr>
          <w:rFonts w:ascii="GHEA Grapalat" w:hAnsi="GHEA Grapalat"/>
        </w:rPr>
        <w:t xml:space="preserve"> 5 </w:t>
      </w:r>
      <w:r w:rsidRPr="00244C4C">
        <w:rPr>
          <w:rFonts w:ascii="GHEA Grapalat" w:hAnsi="GHEA Grapalat" w:cs="Sylfaen"/>
        </w:rPr>
        <w:t>գլուխ</w:t>
      </w:r>
      <w:r w:rsidRPr="00244C4C">
        <w:rPr>
          <w:rFonts w:ascii="GHEA Grapalat" w:hAnsi="GHEA Grapalat"/>
        </w:rPr>
        <w:t>,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 18-24 </w:t>
      </w:r>
      <w:r w:rsidRPr="00244C4C">
        <w:rPr>
          <w:rFonts w:ascii="GHEA Grapalat" w:hAnsi="GHEA Grapalat" w:cs="Sylfaen"/>
        </w:rPr>
        <w:t>շաբաթ</w:t>
      </w:r>
      <w:r w:rsidRPr="00244C4C">
        <w:rPr>
          <w:rFonts w:ascii="GHEA Grapalat" w:hAnsi="GHEA Grapalat"/>
        </w:rPr>
        <w:t xml:space="preserve">`3 </w:t>
      </w:r>
      <w:r w:rsidRPr="00244C4C">
        <w:rPr>
          <w:rFonts w:ascii="GHEA Grapalat" w:hAnsi="GHEA Grapalat" w:cs="Sylfaen"/>
        </w:rPr>
        <w:t>գլուխ</w:t>
      </w:r>
      <w:r w:rsidRPr="00244C4C">
        <w:rPr>
          <w:rFonts w:ascii="GHEA Grapalat" w:hAnsi="GHEA Grapalat"/>
        </w:rPr>
        <w:t>,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 18-24 </w:t>
      </w:r>
      <w:r w:rsidRPr="00244C4C">
        <w:rPr>
          <w:rFonts w:ascii="GHEA Grapalat" w:hAnsi="GHEA Grapalat" w:cs="Sylfaen"/>
        </w:rPr>
        <w:t>շաբաթից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</w:t>
      </w:r>
      <w:r w:rsidRPr="00244C4C">
        <w:rPr>
          <w:rFonts w:ascii="GHEA Grapalat" w:hAnsi="GHEA Grapalat"/>
        </w:rPr>
        <w:t xml:space="preserve">` 1 </w:t>
      </w:r>
      <w:r w:rsidRPr="00244C4C">
        <w:rPr>
          <w:rFonts w:ascii="GHEA Grapalat" w:hAnsi="GHEA Grapalat" w:cs="Sylfaen"/>
        </w:rPr>
        <w:t>գլուխ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1,5-2 </w:t>
      </w:r>
      <w:r w:rsidRPr="00244C4C">
        <w:rPr>
          <w:rFonts w:ascii="GHEA Grapalat" w:hAnsi="GHEA Grapalat" w:cs="Sylfaen"/>
        </w:rPr>
        <w:t>գլուխ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էգ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հնդկահավեր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80753E">
      <w:pPr>
        <w:pStyle w:val="ListBullet"/>
        <w:numPr>
          <w:ilvl w:val="0"/>
          <w:numId w:val="0"/>
        </w:numPr>
        <w:ind w:left="568"/>
        <w:rPr>
          <w:rFonts w:ascii="GHEA Grapalat" w:hAnsi="GHEA Grapalat"/>
        </w:rPr>
      </w:pP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Վերոնշյալ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կիրառվելով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ֆերմերի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կողմից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հնդկահավի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զանգվածը</w:t>
      </w:r>
      <w:r w:rsidRPr="00244C4C">
        <w:rPr>
          <w:rFonts w:ascii="GHEA Grapalat" w:hAnsi="GHEA Grapalat"/>
        </w:rPr>
        <w:t xml:space="preserve"> 180 </w:t>
      </w:r>
      <w:r w:rsidRPr="00244C4C">
        <w:rPr>
          <w:rFonts w:ascii="GHEA Grapalat" w:hAnsi="GHEA Grapalat" w:cs="Sylfaen"/>
        </w:rPr>
        <w:t>օրական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հասակում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կհասնի</w:t>
      </w:r>
      <w:r w:rsidRPr="00244C4C">
        <w:rPr>
          <w:rFonts w:ascii="GHEA Grapalat" w:hAnsi="GHEA Grapalat"/>
        </w:rPr>
        <w:t xml:space="preserve"> 10</w:t>
      </w:r>
      <w:r w:rsidRPr="00244C4C">
        <w:rPr>
          <w:rFonts w:ascii="GHEA Grapalat" w:hAnsi="GHEA Grapalat" w:cs="Sylfaen"/>
        </w:rPr>
        <w:t>կգ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իսկ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հնդկահավերի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ավանդական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պահվածքի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դեպքում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նրանք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այդ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հասակում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կկշռեն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մինչև</w:t>
      </w:r>
      <w:r w:rsidRPr="00244C4C">
        <w:rPr>
          <w:rFonts w:ascii="GHEA Grapalat" w:hAnsi="GHEA Grapalat"/>
        </w:rPr>
        <w:t xml:space="preserve"> 4,25 </w:t>
      </w:r>
      <w:r w:rsidRPr="00244C4C">
        <w:rPr>
          <w:rFonts w:ascii="GHEA Grapalat" w:hAnsi="GHEA Grapalat" w:cs="Sylfaen"/>
        </w:rPr>
        <w:t>կգ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80753E">
      <w:pPr>
        <w:rPr>
          <w:rFonts w:ascii="GHEA Grapalat" w:hAnsi="GHEA Grapalat"/>
        </w:rPr>
      </w:pPr>
    </w:p>
    <w:p w:rsidR="00F3536E" w:rsidRPr="00244C4C" w:rsidRDefault="00F3536E" w:rsidP="0080753E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Ջայլամներ</w:t>
      </w: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Ջայլամը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որի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միջին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քաշը</w:t>
      </w:r>
      <w:r w:rsidRPr="00244C4C">
        <w:rPr>
          <w:rFonts w:ascii="GHEA Grapalat" w:hAnsi="GHEA Grapalat" w:cs="Calibri"/>
        </w:rPr>
        <w:t xml:space="preserve"> 135 </w:t>
      </w:r>
      <w:r w:rsidRPr="00244C4C">
        <w:rPr>
          <w:rFonts w:ascii="GHEA Grapalat" w:hAnsi="GHEA Grapalat" w:cs="Sylfaen"/>
        </w:rPr>
        <w:t>կգ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սակավապետ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երկար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ժամանակ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ապրել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առանց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ջրի</w:t>
      </w:r>
      <w:r w:rsidRPr="00244C4C">
        <w:rPr>
          <w:rFonts w:ascii="GHEA Grapalat" w:hAnsi="GHEA Grapalat" w:cs="Calibri"/>
        </w:rPr>
        <w:t xml:space="preserve">: </w:t>
      </w:r>
      <w:r w:rsidRPr="00244C4C">
        <w:rPr>
          <w:rFonts w:ascii="GHEA Grapalat" w:hAnsi="GHEA Grapalat" w:cs="Sylfaen"/>
        </w:rPr>
        <w:t>Վերջինիս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դյուրամարս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միսը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ձուն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եւ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մեծ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պահանջարկ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ունեցող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ֆոսֆորով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հարուստ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ոսկրափոշին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կարգավորում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մազաթափությունը</w:t>
      </w:r>
      <w:r w:rsidRPr="00244C4C">
        <w:rPr>
          <w:rFonts w:ascii="GHEA Grapalat" w:hAnsi="GHEA Grapalat" w:cs="Calibri"/>
        </w:rPr>
        <w:t xml:space="preserve">, </w:t>
      </w:r>
      <w:r>
        <w:rPr>
          <w:noProof/>
        </w:rPr>
        <w:pict>
          <v:shape id="Picture 41" o:spid="_x0000_s1050" type="#_x0000_t75" alt="Description: Emu farming, Bannur sheeps, Jamunapari Goats, Rabbit farming ..." style="position:absolute;left:0;text-align:left;margin-left:-.3pt;margin-top:10.3pt;width:209.25pt;height:182.25pt;z-index:251657728;visibility:visible;mso-wrap-distance-left:0;mso-wrap-distance-right:0;mso-position-horizontal-relative:text;mso-position-vertical-relative:line" o:allowoverlap="f">
            <v:imagedata r:id="rId105" o:title=""/>
            <w10:wrap type="square"/>
          </v:shape>
        </w:pict>
      </w:r>
      <w:r w:rsidRPr="00244C4C">
        <w:rPr>
          <w:rFonts w:ascii="GHEA Grapalat" w:hAnsi="GHEA Grapalat" w:cs="Sylfaen"/>
        </w:rPr>
        <w:t>հոդացավերը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սրտանոթային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աղեստամոքսային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տրակտի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հիվանդությունները</w:t>
      </w:r>
      <w:r w:rsidRPr="00244C4C">
        <w:rPr>
          <w:rFonts w:ascii="GHEA Grapalat" w:hAnsi="GHEA Grapalat" w:cs="Calibri"/>
        </w:rPr>
        <w:t xml:space="preserve">: </w:t>
      </w:r>
      <w:r w:rsidRPr="00244C4C">
        <w:rPr>
          <w:rFonts w:ascii="GHEA Grapalat" w:hAnsi="GHEA Grapalat" w:cs="Sylfaen"/>
        </w:rPr>
        <w:t>Արժեքավոր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կաշին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փետուրները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օգտագործվում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հագուստեղենի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կոշկեղենի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պայուսակների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արտադրության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ու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կենցաղային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իրերի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երեսպատման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ձևավորման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մեջ</w:t>
      </w:r>
      <w:r w:rsidRPr="00244C4C">
        <w:rPr>
          <w:rFonts w:ascii="GHEA Grapalat" w:hAnsi="GHEA Grapalat" w:cs="Calibri"/>
        </w:rPr>
        <w:t xml:space="preserve">: </w:t>
      </w:r>
      <w:r w:rsidRPr="00244C4C">
        <w:rPr>
          <w:rFonts w:ascii="GHEA Grapalat" w:hAnsi="GHEA Grapalat" w:cs="Sylfaen"/>
        </w:rPr>
        <w:t>Ջայլամի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հումքը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ներկայումս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մեծ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պահանջարկ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ունի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արտերկրում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որը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մեծ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հեռանկարներ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բացել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Հայաստանի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351EA4">
      <w:pPr>
        <w:spacing w:line="240" w:lineRule="auto"/>
        <w:rPr>
          <w:rFonts w:ascii="GHEA Grapalat" w:hAnsi="GHEA Grapalat" w:cs="Sylfaen"/>
          <w:szCs w:val="24"/>
        </w:rPr>
      </w:pP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Օրական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յուրաքանչյուր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ջայլամ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ուտում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Calibri"/>
        </w:rPr>
        <w:t xml:space="preserve"> 2,5-3 </w:t>
      </w:r>
      <w:r w:rsidRPr="00244C4C">
        <w:rPr>
          <w:rFonts w:ascii="GHEA Grapalat" w:hAnsi="GHEA Grapalat" w:cs="Sylfaen"/>
        </w:rPr>
        <w:t>կիլոգրամ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համակցված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կեր՝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ցորեն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գարի</w:t>
      </w:r>
      <w:r w:rsidRPr="00244C4C">
        <w:rPr>
          <w:rFonts w:ascii="GHEA Grapalat" w:hAnsi="GHEA Grapalat" w:cs="Calibri"/>
        </w:rPr>
        <w:t>,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եգիպտացորեն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բրինձ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որոնք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բերել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տեղական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շուկայից</w:t>
      </w:r>
      <w:r w:rsidRPr="00244C4C">
        <w:rPr>
          <w:rFonts w:ascii="GHEA Grapalat" w:hAnsi="GHEA Grapalat" w:cs="Calibri"/>
        </w:rPr>
        <w:t xml:space="preserve">: </w:t>
      </w:r>
      <w:r w:rsidRPr="00244C4C">
        <w:rPr>
          <w:rFonts w:ascii="GHEA Grapalat" w:hAnsi="GHEA Grapalat" w:cs="Sylfaen"/>
        </w:rPr>
        <w:t>Իսկ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ձմռանը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եթե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քամի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չկա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ջայլամները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ազատ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զբոսնում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ձյան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մեջ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անգամ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ջուր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խմելու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փոխարեն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ձյուն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ուտում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80753E">
      <w:pPr>
        <w:pStyle w:val="Heading3"/>
        <w:rPr>
          <w:rFonts w:ascii="GHEA Grapalat" w:hAnsi="GHEA Grapalat"/>
          <w:color w:val="3071C3"/>
        </w:rPr>
      </w:pPr>
      <w:bookmarkStart w:id="258" w:name="_Toc345447175"/>
      <w:bookmarkStart w:id="259" w:name="_Toc361931024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258"/>
      <w:bookmarkEnd w:id="259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Մարզում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առկա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“</w:t>
      </w:r>
      <w:r w:rsidRPr="00244C4C">
        <w:rPr>
          <w:rFonts w:ascii="GHEA Grapalat" w:hAnsi="GHEA Grapalat" w:cs="Sylfaen"/>
        </w:rPr>
        <w:t>Կապանի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թռչնաբուծական</w:t>
      </w:r>
      <w:r w:rsidRPr="00244C4C">
        <w:rPr>
          <w:rFonts w:ascii="GHEA Grapalat" w:hAnsi="GHEA Grapalat"/>
        </w:rPr>
        <w:t xml:space="preserve">” </w:t>
      </w:r>
      <w:r w:rsidRPr="00244C4C">
        <w:rPr>
          <w:rFonts w:ascii="GHEA Grapalat" w:hAnsi="GHEA Grapalat" w:cs="Sylfaen"/>
        </w:rPr>
        <w:t>ֆաբրիկան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ուղղված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մսատու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ձվատու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հավերի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արտադրությանը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տոհմային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թռչնաբուծություն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ներկայումս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առկա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մարզում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Բադեր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հնդկահավեր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հանդիպել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միայն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տնտեսություններում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սեփական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կարիքների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>:</w:t>
      </w:r>
      <w:r w:rsidRPr="00244C4C">
        <w:rPr>
          <w:rFonts w:ascii="GHEA Grapalat" w:hAnsi="GHEA Grapalat" w:cs="Sylfaen"/>
        </w:rPr>
        <w:t xml:space="preserve">  Ֆերմերները տեղյակ չեն վերոնշված թռչունների օգտակարության, բիզնեսի առանձնահատկությունների, բարձր եկամուտներ ստանալու հնարավորության վերաբերյալ: Դրա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պետք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կազմակերպել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անցկացնել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խորացված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հետազոտություններ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որոնք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մեծապես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կնպաստեն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ճյուղի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ընդլայնմանն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զարգացմանը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հանրապետությունում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Ֆերմերների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աշխատանքները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այնպիսի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երկրներում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որտեղ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ցածր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եկամուտների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բնակչության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ընդհանուր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կենսամակարդակը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351EA4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351EA4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80753E">
      <w:pPr>
        <w:pStyle w:val="Heading3"/>
        <w:rPr>
          <w:rFonts w:ascii="GHEA Grapalat" w:hAnsi="GHEA Grapalat"/>
          <w:color w:val="3071C3"/>
        </w:rPr>
      </w:pPr>
      <w:bookmarkStart w:id="260" w:name="_Toc345447176"/>
      <w:bookmarkStart w:id="261" w:name="_Toc361931025"/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bookmarkEnd w:id="260"/>
      <w:bookmarkEnd w:id="261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Հայա</w:t>
      </w:r>
      <w:r w:rsidRPr="00244C4C">
        <w:rPr>
          <w:rFonts w:ascii="GHEA Grapalat" w:hAnsi="GHEA Grapalat" w:cs="Sylfaen"/>
          <w:lang w:val="hy-AM"/>
        </w:rPr>
        <w:t>ստանում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թռչնաբուծության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ոլորտում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միայն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հավերի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ձվատու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ուղղությունը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Մսատու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ուղղությունը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</w:t>
      </w:r>
      <w:r w:rsidRPr="00244C4C">
        <w:rPr>
          <w:rFonts w:ascii="GHEA Grapalat" w:hAnsi="GHEA Grapalat" w:cs="Sylfaen"/>
          <w:lang w:val="hy-AM"/>
        </w:rPr>
        <w:t>վա</w:t>
      </w:r>
      <w:r w:rsidRPr="00244C4C">
        <w:rPr>
          <w:rFonts w:ascii="GHEA Grapalat" w:hAnsi="GHEA Grapalat" w:cs="Sylfaen"/>
        </w:rPr>
        <w:t>րարում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շուկայի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միայն</w:t>
      </w:r>
      <w:r w:rsidRPr="00244C4C">
        <w:rPr>
          <w:rFonts w:ascii="GHEA Grapalat" w:hAnsi="GHEA Grapalat"/>
        </w:rPr>
        <w:t xml:space="preserve"> 10 </w:t>
      </w:r>
      <w:r w:rsidRPr="00244C4C">
        <w:rPr>
          <w:rFonts w:ascii="GHEA Grapalat" w:hAnsi="GHEA Grapalat" w:cs="Sylfaen"/>
        </w:rPr>
        <w:t>տոկոսը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մնացած</w:t>
      </w:r>
      <w:r w:rsidRPr="00244C4C">
        <w:rPr>
          <w:rFonts w:ascii="GHEA Grapalat" w:hAnsi="GHEA Grapalat"/>
        </w:rPr>
        <w:t xml:space="preserve"> 90 </w:t>
      </w:r>
      <w:r w:rsidRPr="00244C4C">
        <w:rPr>
          <w:rFonts w:ascii="GHEA Grapalat" w:hAnsi="GHEA Grapalat" w:cs="Sylfaen"/>
        </w:rPr>
        <w:t>տոկոսը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ներկրվում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սառեցված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ձևով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Շուկայում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գրեթե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բացակայում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թռչնամսերի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վաճառքը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բացառությամբ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ներկրված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սառեցված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հնդկահավերի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որոնց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վաճառքն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ունենում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Ամանորին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Երբեմն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հանդիպում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թռչնամսեր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որոնց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բավականին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որոնց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վաճառքը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մշտական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բնույթ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կրում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80753E">
      <w:pPr>
        <w:rPr>
          <w:rFonts w:ascii="GHEA Grapalat" w:hAnsi="GHEA Grapalat"/>
        </w:rPr>
      </w:pPr>
    </w:p>
    <w:p w:rsidR="00F3536E" w:rsidRPr="00244C4C" w:rsidRDefault="00F3536E" w:rsidP="0080753E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Բադեր</w:t>
      </w: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Հայաստանում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ներկրվել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բադերի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Պեկինյան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տեսակը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օժտված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մսային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հատկանիշներով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Գյուղատնտեսական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բոլոր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թռչուններից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ամենաէժանը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բադերի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բուծումը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որովհետև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նրանք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ունակ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քանակությամբ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արոտականաչ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արմատա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պալարապտուղներ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ցածրարժեք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կոնցենտրատներ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օգտագործել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Բադերն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մսային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ուղղություն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մի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ցեղերի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մոտ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լավ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ձվատվությունը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80753E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/>
        </w:rPr>
        <w:br/>
      </w:r>
      <w:r w:rsidRPr="00244C4C">
        <w:rPr>
          <w:rFonts w:ascii="GHEA Grapalat" w:hAnsi="GHEA Grapalat" w:cs="Sylfaen"/>
        </w:rPr>
        <w:t>Հնդկահավեր</w:t>
      </w: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Հայաստանում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հնդկահավի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նպատակաուղղված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բուծմամբ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զբաղվող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ոչ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տնտեսություն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մինչև</w:t>
      </w:r>
      <w:r w:rsidRPr="00244C4C">
        <w:rPr>
          <w:rFonts w:ascii="GHEA Grapalat" w:hAnsi="GHEA Grapalat"/>
        </w:rPr>
        <w:t xml:space="preserve"> 2004</w:t>
      </w:r>
      <w:r w:rsidRPr="00244C4C">
        <w:rPr>
          <w:rFonts w:ascii="GHEA Grapalat" w:hAnsi="GHEA Grapalat" w:cs="Sylfaen"/>
        </w:rPr>
        <w:t>թ</w:t>
      </w:r>
      <w:r w:rsidRPr="00244C4C">
        <w:rPr>
          <w:rFonts w:ascii="GHEA Grapalat" w:hAnsi="GHEA Grapalat"/>
        </w:rPr>
        <w:t xml:space="preserve">. </w:t>
      </w:r>
      <w:r w:rsidRPr="00244C4C">
        <w:rPr>
          <w:rFonts w:ascii="GHEA Grapalat" w:hAnsi="GHEA Grapalat" w:cs="Sylfaen"/>
        </w:rPr>
        <w:t>գոյություն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չուներ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Դրա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պատճառը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երևույթին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բնակչության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անիրազեկությունն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հնդկահավի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օգտակարության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վերաբերյալ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Հայաստանի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տարածքում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անհատներ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որոնք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պահում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ոչ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քանակությամբ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հնդկահավեր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որոնց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բուծումը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Հայաստանում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դեռևս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տարերային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բնույթ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80753E">
      <w:pPr>
        <w:rPr>
          <w:rFonts w:ascii="GHEA Grapalat" w:hAnsi="GHEA Grapalat"/>
          <w:lang w:val="hy-AM"/>
        </w:rPr>
      </w:pPr>
    </w:p>
    <w:p w:rsidR="00F3536E" w:rsidRPr="00244C4C" w:rsidRDefault="00F3536E" w:rsidP="0080753E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Ջայլամ</w:t>
      </w:r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Ներկայումս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ջայլամի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միսն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այնքան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չէ</w:t>
      </w:r>
      <w:r w:rsidRPr="00244C4C">
        <w:rPr>
          <w:rFonts w:ascii="GHEA Grapalat" w:hAnsi="GHEA Grapalat"/>
          <w:lang w:val="hy-AM"/>
        </w:rPr>
        <w:t> </w:t>
      </w:r>
      <w:r w:rsidRPr="00244C4C">
        <w:rPr>
          <w:rFonts w:ascii="GHEA Grapalat" w:hAnsi="GHEA Grapalat" w:cs="Sylfaen"/>
          <w:lang w:val="hy-AM"/>
        </w:rPr>
        <w:t>Հայաստանում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հազվադեպ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հանդիպել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հանրախանութներում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> </w:t>
      </w:r>
      <w:r w:rsidRPr="00244C4C">
        <w:rPr>
          <w:rFonts w:ascii="GHEA Grapalat" w:hAnsi="GHEA Grapalat" w:cs="Sylfaen"/>
          <w:lang w:val="hy-AM"/>
        </w:rPr>
        <w:t>ռեստորաններում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կիլոգրամ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ջայլամի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7-15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hy-AM"/>
        </w:rPr>
        <w:tab/>
      </w:r>
      <w:r w:rsidRPr="00244C4C">
        <w:rPr>
          <w:rFonts w:ascii="GHEA Grapalat" w:hAnsi="GHEA Grapalat" w:cs="Sylfaen"/>
          <w:lang w:val="hy-AM"/>
        </w:rPr>
        <w:t>՝միայն</w:t>
      </w:r>
      <w:r w:rsidRPr="00244C4C">
        <w:rPr>
          <w:rFonts w:ascii="GHEA Grapalat" w:hAnsi="GHEA Grapalat"/>
          <w:lang w:val="hy-AM"/>
        </w:rPr>
        <w:t xml:space="preserve"> 20 </w:t>
      </w:r>
      <w:r w:rsidRPr="00244C4C">
        <w:rPr>
          <w:rFonts w:ascii="GHEA Grapalat" w:hAnsi="GHEA Grapalat" w:cs="Sylfaen"/>
          <w:lang w:val="hy-AM"/>
        </w:rPr>
        <w:t>տոկոսն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ապահովված</w:t>
      </w:r>
      <w:r w:rsidRPr="00244C4C">
        <w:rPr>
          <w:rFonts w:ascii="GHEA Grapalat" w:hAnsi="GHEA Grapalat"/>
          <w:lang w:val="hy-AM"/>
        </w:rPr>
        <w:t xml:space="preserve">, 80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3547DB">
      <w:pPr>
        <w:rPr>
          <w:rFonts w:ascii="GHEA Grapalat" w:hAnsi="GHEA Grapalat"/>
          <w:szCs w:val="24"/>
          <w:lang w:val="hy-AM"/>
        </w:rPr>
      </w:pPr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Ջայլամի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յուրահատուկ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քանակությամբ</w:t>
      </w:r>
      <w:r w:rsidRPr="00244C4C">
        <w:rPr>
          <w:rFonts w:ascii="GHEA Grapalat" w:hAnsi="GHEA Grapalat"/>
          <w:lang w:val="hy-AM"/>
        </w:rPr>
        <w:t> </w:t>
      </w:r>
      <w:r w:rsidRPr="00244C4C">
        <w:rPr>
          <w:rFonts w:ascii="GHEA Grapalat" w:hAnsi="GHEA Grapalat" w:cs="Sylfaen"/>
          <w:lang w:val="hy-AM"/>
        </w:rPr>
        <w:t>արտադրություն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հասնել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քիչ</w:t>
      </w:r>
      <w:r w:rsidRPr="00244C4C">
        <w:rPr>
          <w:rFonts w:ascii="GHEA Grapalat" w:hAnsi="GHEA Grapalat"/>
          <w:lang w:val="hy-AM"/>
        </w:rPr>
        <w:t> </w:t>
      </w:r>
      <w:r w:rsidRPr="00244C4C">
        <w:rPr>
          <w:rFonts w:ascii="GHEA Grapalat" w:hAnsi="GHEA Grapalat" w:cs="Sylfaen"/>
          <w:lang w:val="hy-AM"/>
        </w:rPr>
        <w:t>տարբերվի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սովորական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դարձած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տավարի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գնից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547DB">
      <w:pPr>
        <w:rPr>
          <w:rFonts w:ascii="GHEA Grapalat" w:hAnsi="GHEA Grapalat" w:cs="Arian AMU"/>
          <w:lang w:val="hy-AM"/>
        </w:rPr>
      </w:pPr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Ջայլամի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բուծմամբ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Գեղարքունիքի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Ճամբարակ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Լեռնային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Ղարաբաղի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հանրապետությունում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Ծրագրավորում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ջայլամաբուծական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</w:t>
      </w:r>
      <w:r w:rsidRPr="00244C4C">
        <w:rPr>
          <w:rFonts w:ascii="GHEA Grapalat" w:hAnsi="GHEA Grapalat"/>
          <w:lang w:val="hy-AM"/>
        </w:rPr>
        <w:t xml:space="preserve"> 2013-2014 </w:t>
      </w:r>
      <w:r w:rsidRPr="00244C4C">
        <w:rPr>
          <w:rFonts w:ascii="GHEA Grapalat" w:hAnsi="GHEA Grapalat" w:cs="Sylfaen"/>
          <w:lang w:val="hy-AM"/>
        </w:rPr>
        <w:t>թվականներին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Ագարակ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Դեռևս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ուսումնասիրություններ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մեկնարկելու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0753E">
      <w:pPr>
        <w:rPr>
          <w:rFonts w:ascii="GHEA Grapalat" w:hAnsi="GHEA Grapalat"/>
          <w:lang w:val="hy-AM"/>
        </w:rPr>
      </w:pPr>
    </w:p>
    <w:p w:rsidR="00F3536E" w:rsidRPr="00244C4C" w:rsidRDefault="00F3536E" w:rsidP="0080753E">
      <w:pPr>
        <w:rPr>
          <w:rFonts w:ascii="GHEA Grapalat" w:hAnsi="GHEA Grapalat"/>
          <w:lang w:val="hy-AM"/>
        </w:rPr>
      </w:pPr>
    </w:p>
    <w:p w:rsidR="00F3536E" w:rsidRPr="00244C4C" w:rsidRDefault="00F3536E" w:rsidP="0080753E">
      <w:pPr>
        <w:pStyle w:val="Heading3"/>
        <w:rPr>
          <w:rFonts w:ascii="GHEA Grapalat" w:hAnsi="GHEA Grapalat"/>
          <w:lang w:val="hy-AM"/>
        </w:rPr>
      </w:pPr>
      <w:bookmarkStart w:id="262" w:name="_Toc345447177"/>
      <w:bookmarkStart w:id="263" w:name="_Toc361931026"/>
      <w:r w:rsidRPr="00244C4C">
        <w:rPr>
          <w:rFonts w:ascii="GHEA Grapalat" w:hAnsi="GHEA Grapalat" w:cs="Sylfaen"/>
          <w:lang w:val="hy-AM"/>
        </w:rPr>
        <w:t>Ներդրումներ</w:t>
      </w:r>
      <w:bookmarkEnd w:id="262"/>
      <w:bookmarkEnd w:id="263"/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կիրականացվի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գումարների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աղյուսակում՝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131"/>
        <w:gridCol w:w="1686"/>
        <w:gridCol w:w="1747"/>
        <w:gridCol w:w="1727"/>
        <w:gridCol w:w="2120"/>
      </w:tblGrid>
      <w:tr w:rsidR="00F3536E" w:rsidRPr="00244C4C" w:rsidTr="003547DB">
        <w:trPr>
          <w:trHeight w:val="643"/>
        </w:trPr>
        <w:tc>
          <w:tcPr>
            <w:tcW w:w="5000" w:type="pct"/>
            <w:gridSpan w:val="5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  <w:lang w:val="hy-AM"/>
              </w:rPr>
            </w:pPr>
            <w:r w:rsidRPr="00244C4C">
              <w:rPr>
                <w:rFonts w:ascii="GHEA Grapalat" w:hAnsi="GHEA Grapalat" w:cs="Sylfaen"/>
              </w:rPr>
              <w:t>Ներդրումների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բաշխվածք</w:t>
            </w:r>
          </w:p>
        </w:tc>
      </w:tr>
      <w:tr w:rsidR="00F3536E" w:rsidRPr="00244C4C" w:rsidTr="003547DB">
        <w:trPr>
          <w:trHeight w:val="300"/>
        </w:trPr>
        <w:tc>
          <w:tcPr>
            <w:tcW w:w="1141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Մարզ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համայնք</w:t>
            </w:r>
          </w:p>
        </w:tc>
        <w:tc>
          <w:tcPr>
            <w:tcW w:w="904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910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Ներդրող</w:t>
            </w:r>
          </w:p>
        </w:tc>
        <w:tc>
          <w:tcPr>
            <w:tcW w:w="910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Վարկ</w:t>
            </w:r>
          </w:p>
        </w:tc>
        <w:tc>
          <w:tcPr>
            <w:tcW w:w="1136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3547DB">
        <w:trPr>
          <w:trHeight w:val="300"/>
        </w:trPr>
        <w:tc>
          <w:tcPr>
            <w:tcW w:w="1141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5%</w:t>
            </w:r>
          </w:p>
        </w:tc>
        <w:tc>
          <w:tcPr>
            <w:tcW w:w="904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910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45%</w:t>
            </w:r>
          </w:p>
        </w:tc>
        <w:tc>
          <w:tcPr>
            <w:tcW w:w="910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50%</w:t>
            </w:r>
          </w:p>
        </w:tc>
        <w:tc>
          <w:tcPr>
            <w:tcW w:w="1136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100%</w:t>
            </w:r>
          </w:p>
        </w:tc>
      </w:tr>
      <w:tr w:rsidR="00F3536E" w:rsidRPr="00244C4C" w:rsidTr="003547DB">
        <w:trPr>
          <w:trHeight w:val="300"/>
        </w:trPr>
        <w:tc>
          <w:tcPr>
            <w:tcW w:w="1141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Ֆինանսական</w:t>
            </w:r>
          </w:p>
        </w:tc>
        <w:tc>
          <w:tcPr>
            <w:tcW w:w="904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Բնաիրային</w:t>
            </w:r>
          </w:p>
        </w:tc>
        <w:tc>
          <w:tcPr>
            <w:tcW w:w="910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910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1136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</w:tr>
      <w:tr w:rsidR="00F3536E" w:rsidRPr="00244C4C" w:rsidTr="003547DB">
        <w:trPr>
          <w:trHeight w:val="300"/>
        </w:trPr>
        <w:tc>
          <w:tcPr>
            <w:tcW w:w="1141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10%</w:t>
            </w:r>
          </w:p>
        </w:tc>
        <w:tc>
          <w:tcPr>
            <w:tcW w:w="904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90%</w:t>
            </w:r>
          </w:p>
        </w:tc>
        <w:tc>
          <w:tcPr>
            <w:tcW w:w="910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910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1136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</w:tr>
      <w:tr w:rsidR="00F3536E" w:rsidRPr="00244C4C" w:rsidTr="003547DB">
        <w:trPr>
          <w:trHeight w:val="300"/>
        </w:trPr>
        <w:tc>
          <w:tcPr>
            <w:tcW w:w="1141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83,188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04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748,688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10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7,486,875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10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8,318,750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136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16,637,500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</w:tbl>
    <w:p w:rsidR="00F3536E" w:rsidRPr="00244C4C" w:rsidRDefault="00F3536E" w:rsidP="00351EA4">
      <w:pPr>
        <w:spacing w:line="240" w:lineRule="auto"/>
        <w:rPr>
          <w:rFonts w:ascii="GHEA Grapalat" w:hAnsi="GHEA Grapalat"/>
          <w:color w:val="5A5A5A"/>
          <w:szCs w:val="24"/>
        </w:rPr>
      </w:pPr>
    </w:p>
    <w:p w:rsidR="00F3536E" w:rsidRPr="00244C4C" w:rsidRDefault="00F3536E" w:rsidP="003547DB">
      <w:pPr>
        <w:pStyle w:val="Heading3"/>
        <w:rPr>
          <w:rFonts w:ascii="GHEA Grapalat" w:hAnsi="GHEA Grapalat"/>
        </w:rPr>
      </w:pPr>
      <w:bookmarkStart w:id="264" w:name="_Toc345447178"/>
      <w:bookmarkStart w:id="265" w:name="_Toc361931027"/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կառավարում</w:t>
      </w:r>
      <w:bookmarkEnd w:id="264"/>
      <w:bookmarkEnd w:id="265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3547DB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</w:t>
      </w:r>
      <w:r w:rsidRPr="00244C4C">
        <w:rPr>
          <w:rFonts w:ascii="GHEA Grapalat" w:hAnsi="GHEA Grapalat" w:cs="Sylfaen"/>
          <w:lang w:val="hy-AM"/>
        </w:rPr>
        <w:t>ասնավոր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սեփականություն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կկառավարի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տնօրենը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տնօրենն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ունենա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որոշակի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փորձ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թռչնաբուծության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բնագավառում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ունենա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անասնապահական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որոշակի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գիտելիքներ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Իհարկե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ոլորտում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մասնագիտացված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կառույցներ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բայց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մանրամասն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տեղեկատվություն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ստան</w:t>
      </w:r>
      <w:r w:rsidRPr="00244C4C">
        <w:rPr>
          <w:rFonts w:ascii="GHEA Grapalat" w:hAnsi="GHEA Grapalat" w:cs="Sylfaen"/>
          <w:lang w:val="hy-AM"/>
        </w:rPr>
        <w:t>ա</w:t>
      </w:r>
      <w:r w:rsidRPr="00244C4C">
        <w:rPr>
          <w:rFonts w:ascii="GHEA Grapalat" w:hAnsi="GHEA Grapalat" w:cs="Sylfaen"/>
        </w:rPr>
        <w:t>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համացանցի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միջոցով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3547DB">
      <w:pPr>
        <w:pStyle w:val="Heading3"/>
        <w:rPr>
          <w:rFonts w:ascii="GHEA Grapalat" w:hAnsi="GHEA Grapalat"/>
          <w:color w:val="3071C3"/>
        </w:rPr>
      </w:pPr>
      <w:bookmarkStart w:id="266" w:name="_Toc345447179"/>
      <w:bookmarkStart w:id="267" w:name="_Toc361931028"/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bookmarkEnd w:id="266"/>
      <w:bookmarkEnd w:id="267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3547DB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իրականացնել</w:t>
      </w:r>
      <w:r w:rsidRPr="00244C4C">
        <w:rPr>
          <w:rFonts w:ascii="GHEA Grapalat" w:hAnsi="GHEA Grapalat"/>
        </w:rPr>
        <w:t xml:space="preserve"> 5 </w:t>
      </w:r>
      <w:r w:rsidRPr="00244C4C">
        <w:rPr>
          <w:rFonts w:ascii="GHEA Grapalat" w:hAnsi="GHEA Grapalat" w:cs="Sylfaen"/>
        </w:rPr>
        <w:t>հոգուց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</w:t>
      </w:r>
      <w:r w:rsidRPr="00244C4C">
        <w:rPr>
          <w:rFonts w:ascii="GHEA Grapalat" w:hAnsi="GHEA Grapalat" w:cs="Sylfaen"/>
        </w:rPr>
        <w:t>ազմված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աշխատակազմ</w:t>
      </w:r>
      <w:r w:rsidRPr="00244C4C">
        <w:rPr>
          <w:rFonts w:ascii="GHEA Grapalat" w:hAnsi="GHEA Grapalat" w:cs="Sylfaen"/>
          <w:lang w:val="ru-RU"/>
        </w:rPr>
        <w:t>ով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Մորթի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ընթացում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սեզոնային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աշխատողներ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կվարձվեն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որոնք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կիրականացնեն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մորթի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Հիմնական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աշխատողների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թիվը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ներկայացված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ստորև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աղյուսակում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351EA4">
      <w:pPr>
        <w:spacing w:line="240" w:lineRule="auto"/>
        <w:rPr>
          <w:rFonts w:ascii="GHEA Grapalat" w:hAnsi="GHEA Grapalat"/>
          <w:color w:val="5A5A5A"/>
          <w:szCs w:val="24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380"/>
        <w:gridCol w:w="1589"/>
        <w:gridCol w:w="2124"/>
        <w:gridCol w:w="2398"/>
      </w:tblGrid>
      <w:tr w:rsidR="00F3536E" w:rsidRPr="00244C4C" w:rsidTr="003547DB">
        <w:trPr>
          <w:trHeight w:val="555"/>
        </w:trPr>
        <w:tc>
          <w:tcPr>
            <w:tcW w:w="178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Աշխատավարձի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հաշվարկ</w:t>
            </w:r>
          </w:p>
        </w:tc>
        <w:tc>
          <w:tcPr>
            <w:tcW w:w="831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Թվաքանակ</w:t>
            </w:r>
          </w:p>
        </w:tc>
        <w:tc>
          <w:tcPr>
            <w:tcW w:w="1121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Կեղտոտ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1265" w:type="pct"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3547DB">
        <w:trPr>
          <w:trHeight w:val="600"/>
        </w:trPr>
        <w:tc>
          <w:tcPr>
            <w:tcW w:w="1783" w:type="pct"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Ղեկավար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31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</w:t>
            </w:r>
          </w:p>
        </w:tc>
        <w:tc>
          <w:tcPr>
            <w:tcW w:w="1121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265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3547DB">
        <w:trPr>
          <w:trHeight w:val="300"/>
        </w:trPr>
        <w:tc>
          <w:tcPr>
            <w:tcW w:w="1783" w:type="pct"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Ծառայողներ</w:t>
            </w:r>
          </w:p>
        </w:tc>
        <w:tc>
          <w:tcPr>
            <w:tcW w:w="831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</w:t>
            </w:r>
          </w:p>
        </w:tc>
        <w:tc>
          <w:tcPr>
            <w:tcW w:w="1121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110,000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265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110,000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3547DB">
        <w:trPr>
          <w:trHeight w:val="300"/>
        </w:trPr>
        <w:tc>
          <w:tcPr>
            <w:tcW w:w="1783" w:type="pct"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Բանվորներ</w:t>
            </w:r>
          </w:p>
        </w:tc>
        <w:tc>
          <w:tcPr>
            <w:tcW w:w="831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2</w:t>
            </w:r>
          </w:p>
        </w:tc>
        <w:tc>
          <w:tcPr>
            <w:tcW w:w="1121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265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3547DB">
        <w:trPr>
          <w:trHeight w:val="900"/>
        </w:trPr>
        <w:tc>
          <w:tcPr>
            <w:tcW w:w="1783" w:type="pct"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Սպասարկող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տեխնիկական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31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</w:t>
            </w:r>
          </w:p>
        </w:tc>
        <w:tc>
          <w:tcPr>
            <w:tcW w:w="1121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265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3547DB">
        <w:trPr>
          <w:trHeight w:val="600"/>
        </w:trPr>
        <w:tc>
          <w:tcPr>
            <w:tcW w:w="1783" w:type="pct"/>
            <w:noWrap/>
            <w:vAlign w:val="center"/>
          </w:tcPr>
          <w:p w:rsidR="00F3536E" w:rsidRPr="00244C4C" w:rsidRDefault="00F3536E" w:rsidP="003547DB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> </w:t>
            </w:r>
          </w:p>
        </w:tc>
        <w:tc>
          <w:tcPr>
            <w:tcW w:w="831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121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265" w:type="pct"/>
            <w:noWrap/>
            <w:vAlign w:val="center"/>
          </w:tcPr>
          <w:p w:rsidR="00F3536E" w:rsidRPr="00244C4C" w:rsidRDefault="00F3536E" w:rsidP="0080753E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 xml:space="preserve">610,000 </w:t>
            </w:r>
            <w:r w:rsidRPr="00244C4C">
              <w:rPr>
                <w:rFonts w:ascii="GHEA Grapalat" w:hAnsi="GHEA Grapalat" w:cs="Sylfaen"/>
                <w:sz w:val="22"/>
              </w:rPr>
              <w:t>դր</w:t>
            </w:r>
            <w:r w:rsidRPr="00244C4C">
              <w:rPr>
                <w:rFonts w:ascii="GHEA Grapalat" w:hAnsi="GHEA Grapalat" w:cs="Calibri"/>
                <w:sz w:val="22"/>
              </w:rPr>
              <w:t>.</w:t>
            </w:r>
          </w:p>
        </w:tc>
      </w:tr>
    </w:tbl>
    <w:p w:rsidR="00F3536E" w:rsidRPr="00244C4C" w:rsidRDefault="00F3536E" w:rsidP="00351EA4">
      <w:pPr>
        <w:spacing w:line="240" w:lineRule="auto"/>
        <w:rPr>
          <w:rFonts w:ascii="GHEA Grapalat" w:hAnsi="GHEA Grapalat"/>
          <w:color w:val="5A5A5A"/>
          <w:szCs w:val="24"/>
        </w:rPr>
      </w:pPr>
    </w:p>
    <w:p w:rsidR="00F3536E" w:rsidRPr="00244C4C" w:rsidRDefault="00F3536E" w:rsidP="0080753E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Հումք</w:t>
      </w:r>
    </w:p>
    <w:p w:rsidR="00F3536E" w:rsidRPr="00244C4C" w:rsidRDefault="00F3536E" w:rsidP="0080753E">
      <w:pPr>
        <w:rPr>
          <w:rFonts w:ascii="GHEA Grapalat" w:hAnsi="GHEA Grapalat"/>
          <w:szCs w:val="24"/>
        </w:rPr>
      </w:pPr>
      <w:r w:rsidRPr="00244C4C">
        <w:rPr>
          <w:rFonts w:ascii="GHEA Grapalat" w:hAnsi="GHEA Grapalat" w:cs="Sylfaen"/>
        </w:rPr>
        <w:t>Հայաստան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ջայլամները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ներկրվել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հանրապետությունից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Աֆրիկայից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Քենիայի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Հանրապետությունից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Վերջինիս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դեպքում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մեկ</w:t>
      </w:r>
      <w:r w:rsidRPr="00244C4C">
        <w:rPr>
          <w:rFonts w:ascii="GHEA Grapalat" w:hAnsi="GHEA Grapalat"/>
        </w:rPr>
        <w:t> </w:t>
      </w:r>
      <w:r w:rsidRPr="00244C4C">
        <w:rPr>
          <w:rFonts w:ascii="GHEA Grapalat" w:hAnsi="GHEA Grapalat" w:cs="Sylfaen"/>
        </w:rPr>
        <w:t>ջայլամի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տեղափոխումը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տրանսպորտի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ֆերմերին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արժեցել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մոտ</w:t>
      </w:r>
      <w:r w:rsidRPr="00244C4C">
        <w:rPr>
          <w:rFonts w:ascii="GHEA Grapalat" w:hAnsi="GHEA Grapalat"/>
        </w:rPr>
        <w:t xml:space="preserve"> 240 </w:t>
      </w:r>
      <w:r w:rsidRPr="00244C4C">
        <w:rPr>
          <w:rFonts w:ascii="GHEA Grapalat" w:hAnsi="GHEA Grapalat" w:cs="Sylfaen"/>
        </w:rPr>
        <w:t>հազար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դրամ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ջայլամներ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կգնվեն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շուկայից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հանրապետությունից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Այլընտրանքային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թռչունների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հանդիսացող</w:t>
      </w:r>
      <w:r w:rsidRPr="00244C4C">
        <w:rPr>
          <w:rFonts w:ascii="GHEA Grapalat" w:hAnsi="GHEA Grapalat"/>
        </w:rPr>
        <w:t xml:space="preserve"> 11 </w:t>
      </w:r>
      <w:r w:rsidRPr="00244C4C">
        <w:rPr>
          <w:rFonts w:ascii="GHEA Grapalat" w:hAnsi="GHEA Grapalat" w:cs="Sylfaen"/>
        </w:rPr>
        <w:t>մշակաբույսերի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խոտաբույսերի</w:t>
      </w:r>
      <w:r w:rsidRPr="00244C4C">
        <w:rPr>
          <w:rFonts w:ascii="GHEA Grapalat" w:hAnsi="GHEA Grapalat"/>
        </w:rPr>
        <w:t> </w:t>
      </w:r>
      <w:r w:rsidRPr="00244C4C">
        <w:rPr>
          <w:rFonts w:ascii="GHEA Grapalat" w:hAnsi="GHEA Grapalat" w:cs="Sylfaen"/>
        </w:rPr>
        <w:t>մեծամասնությունը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հնարավոր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պայմաններում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աճեցնել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խթան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կհանդիսանա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գյուղատնտեսության</w:t>
      </w:r>
      <w:r w:rsidRPr="00244C4C">
        <w:rPr>
          <w:rFonts w:ascii="GHEA Grapalat" w:hAnsi="GHEA Grapalat"/>
        </w:rPr>
        <w:t xml:space="preserve">  </w:t>
      </w:r>
      <w:r w:rsidRPr="00244C4C">
        <w:rPr>
          <w:rFonts w:ascii="GHEA Grapalat" w:hAnsi="GHEA Grapalat" w:cs="Sylfaen"/>
        </w:rPr>
        <w:t>ոլորտում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մշակաբույսերի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իրացմանը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80753E">
      <w:pPr>
        <w:pStyle w:val="Heading3"/>
        <w:rPr>
          <w:rFonts w:ascii="GHEA Grapalat" w:hAnsi="GHEA Grapalat"/>
        </w:rPr>
      </w:pPr>
      <w:bookmarkStart w:id="268" w:name="_Toc345447180"/>
      <w:bookmarkStart w:id="269" w:name="_Toc361931029"/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bookmarkEnd w:id="268"/>
      <w:bookmarkEnd w:id="269"/>
    </w:p>
    <w:p w:rsidR="00F3536E" w:rsidRPr="00244C4C" w:rsidRDefault="00F3536E" w:rsidP="003547DB">
      <w:pPr>
        <w:rPr>
          <w:rFonts w:ascii="GHEA Grapalat" w:hAnsi="GHEA Grapalat"/>
        </w:rPr>
      </w:pP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համահունչ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2010-2013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թվականների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սոցիալ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մասնավորապես՝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անասնապահական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մթերքների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հատկապես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մսի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կաթի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արտադրության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ծավալների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ավելացում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արտադրության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արդյունավետության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բարձրացում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անասնապահական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մթերքների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ապրանքայնության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 xml:space="preserve">բարձրացում </w:t>
      </w:r>
    </w:p>
    <w:p w:rsidR="00F3536E" w:rsidRPr="00244C4C" w:rsidRDefault="00F3536E" w:rsidP="0080753E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խորհրդատվական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ծառայությունների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բնագավառում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զարգացման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հիմնական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նպատակն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այդ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ծառայությունների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մատչելիության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բարձրացումը</w:t>
      </w:r>
      <w:r w:rsidRPr="00244C4C">
        <w:rPr>
          <w:rFonts w:ascii="GHEA Grapalat" w:hAnsi="GHEA Grapalat" w:cs="Calibri"/>
        </w:rPr>
        <w:t xml:space="preserve">, </w:t>
      </w:r>
      <w:r w:rsidRPr="00244C4C">
        <w:rPr>
          <w:rFonts w:ascii="GHEA Grapalat" w:hAnsi="GHEA Grapalat" w:cs="Sylfaen"/>
        </w:rPr>
        <w:t>նրանց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առավել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նպատակային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օգտագործումը</w:t>
      </w:r>
      <w:r w:rsidRPr="00244C4C">
        <w:rPr>
          <w:rFonts w:ascii="GHEA Grapalat" w:hAnsi="GHEA Grapalat" w:cs="Calibri"/>
        </w:rPr>
        <w:t xml:space="preserve">: </w:t>
      </w:r>
    </w:p>
    <w:p w:rsidR="00F3536E" w:rsidRPr="00244C4C" w:rsidRDefault="00F3536E" w:rsidP="0080753E">
      <w:pPr>
        <w:rPr>
          <w:rFonts w:ascii="GHEA Grapalat" w:hAnsi="GHEA Grapalat"/>
        </w:rPr>
      </w:pPr>
    </w:p>
    <w:p w:rsidR="00F3536E" w:rsidRPr="00244C4C" w:rsidRDefault="00F3536E" w:rsidP="0080753E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</w:t>
      </w: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կառուցվածքը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5408"/>
        <w:gridCol w:w="4083"/>
      </w:tblGrid>
      <w:tr w:rsidR="00F3536E" w:rsidRPr="00244C4C" w:rsidTr="0080753E">
        <w:trPr>
          <w:trHeight w:val="555"/>
        </w:trPr>
        <w:tc>
          <w:tcPr>
            <w:tcW w:w="2849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Սկզբնական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ներդրումներ</w:t>
            </w:r>
          </w:p>
        </w:tc>
        <w:tc>
          <w:tcPr>
            <w:tcW w:w="2151" w:type="pct"/>
            <w:vAlign w:val="center"/>
          </w:tcPr>
          <w:p w:rsidR="00F3536E" w:rsidRPr="00244C4C" w:rsidRDefault="00F3536E" w:rsidP="0080753E">
            <w:pPr>
              <w:jc w:val="right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Գումար</w:t>
            </w:r>
          </w:p>
        </w:tc>
      </w:tr>
      <w:tr w:rsidR="00F3536E" w:rsidRPr="00244C4C" w:rsidTr="0080753E">
        <w:trPr>
          <w:trHeight w:val="449"/>
        </w:trPr>
        <w:tc>
          <w:tcPr>
            <w:tcW w:w="2849" w:type="pct"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Հող</w:t>
            </w:r>
          </w:p>
        </w:tc>
        <w:tc>
          <w:tcPr>
            <w:tcW w:w="2151" w:type="pct"/>
            <w:noWrap/>
            <w:vAlign w:val="center"/>
          </w:tcPr>
          <w:p w:rsidR="00F3536E" w:rsidRPr="00244C4C" w:rsidRDefault="00F3536E" w:rsidP="0080753E">
            <w:pPr>
              <w:jc w:val="right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400,000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80753E">
        <w:trPr>
          <w:trHeight w:val="431"/>
        </w:trPr>
        <w:tc>
          <w:tcPr>
            <w:tcW w:w="2849" w:type="pct"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Շենք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շինություն</w:t>
            </w:r>
          </w:p>
        </w:tc>
        <w:tc>
          <w:tcPr>
            <w:tcW w:w="2151" w:type="pct"/>
            <w:noWrap/>
            <w:vAlign w:val="center"/>
          </w:tcPr>
          <w:p w:rsidR="00F3536E" w:rsidRPr="00244C4C" w:rsidRDefault="00F3536E" w:rsidP="0080753E">
            <w:pPr>
              <w:jc w:val="right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1,500,000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80753E">
        <w:trPr>
          <w:trHeight w:val="512"/>
        </w:trPr>
        <w:tc>
          <w:tcPr>
            <w:tcW w:w="2849" w:type="pct"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Տրանսպորտային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միջոցներ</w:t>
            </w:r>
          </w:p>
        </w:tc>
        <w:tc>
          <w:tcPr>
            <w:tcW w:w="2151" w:type="pct"/>
            <w:noWrap/>
            <w:vAlign w:val="center"/>
          </w:tcPr>
          <w:p w:rsidR="00F3536E" w:rsidRPr="00244C4C" w:rsidRDefault="00F3536E" w:rsidP="0080753E">
            <w:pPr>
              <w:jc w:val="right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2,000,000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80753E">
        <w:trPr>
          <w:trHeight w:val="600"/>
        </w:trPr>
        <w:tc>
          <w:tcPr>
            <w:tcW w:w="2849" w:type="pct"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Պաշարների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թռչունների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ձեռք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բերում</w:t>
            </w:r>
          </w:p>
        </w:tc>
        <w:tc>
          <w:tcPr>
            <w:tcW w:w="2151" w:type="pct"/>
            <w:noWrap/>
            <w:vAlign w:val="center"/>
          </w:tcPr>
          <w:p w:rsidR="00F3536E" w:rsidRPr="00244C4C" w:rsidRDefault="00F3536E" w:rsidP="0080753E">
            <w:pPr>
              <w:jc w:val="right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12,737,500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80753E">
        <w:trPr>
          <w:trHeight w:val="449"/>
        </w:trPr>
        <w:tc>
          <w:tcPr>
            <w:tcW w:w="2849" w:type="pct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Այլ</w:t>
            </w:r>
            <w:r w:rsidRPr="00244C4C">
              <w:rPr>
                <w:rFonts w:ascii="GHEA Grapalat" w:hAnsi="GHEA Grapalat" w:cs="Calibri"/>
              </w:rPr>
              <w:t xml:space="preserve"> </w:t>
            </w:r>
          </w:p>
        </w:tc>
        <w:tc>
          <w:tcPr>
            <w:tcW w:w="2151" w:type="pct"/>
            <w:noWrap/>
            <w:vAlign w:val="center"/>
          </w:tcPr>
          <w:p w:rsidR="00F3536E" w:rsidRPr="00244C4C" w:rsidRDefault="00F3536E" w:rsidP="0080753E">
            <w:pPr>
              <w:jc w:val="right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1,000,000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80753E">
        <w:trPr>
          <w:trHeight w:val="449"/>
        </w:trPr>
        <w:tc>
          <w:tcPr>
            <w:tcW w:w="2849" w:type="pct"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Calibri"/>
                <w:b/>
              </w:rPr>
            </w:pPr>
            <w:r w:rsidRPr="00244C4C">
              <w:rPr>
                <w:rFonts w:ascii="GHEA Grapalat" w:hAnsi="GHEA Grapalat" w:cs="Sylfaen"/>
                <w:b/>
              </w:rPr>
              <w:t>ԸՆԴԱՄԵՆԸ</w:t>
            </w:r>
          </w:p>
        </w:tc>
        <w:tc>
          <w:tcPr>
            <w:tcW w:w="2151" w:type="pct"/>
            <w:noWrap/>
            <w:vAlign w:val="center"/>
          </w:tcPr>
          <w:p w:rsidR="00F3536E" w:rsidRPr="00244C4C" w:rsidRDefault="00F3536E" w:rsidP="0080753E">
            <w:pPr>
              <w:jc w:val="right"/>
              <w:rPr>
                <w:rFonts w:ascii="GHEA Grapalat" w:hAnsi="GHEA Grapalat" w:cs="Calibri"/>
                <w:b/>
              </w:rPr>
            </w:pPr>
            <w:r w:rsidRPr="00244C4C">
              <w:rPr>
                <w:rFonts w:ascii="GHEA Grapalat" w:hAnsi="GHEA Grapalat" w:cs="Calibri"/>
                <w:b/>
              </w:rPr>
              <w:t xml:space="preserve">16,637,500 </w:t>
            </w:r>
            <w:r w:rsidRPr="00244C4C">
              <w:rPr>
                <w:rFonts w:ascii="GHEA Grapalat" w:hAnsi="GHEA Grapalat" w:cs="Sylfaen"/>
                <w:b/>
              </w:rPr>
              <w:t>դր</w:t>
            </w:r>
            <w:r w:rsidRPr="00244C4C">
              <w:rPr>
                <w:rFonts w:ascii="GHEA Grapalat" w:hAnsi="GHEA Grapalat" w:cs="Calibri"/>
                <w:b/>
              </w:rPr>
              <w:t>.</w:t>
            </w:r>
          </w:p>
        </w:tc>
      </w:tr>
    </w:tbl>
    <w:p w:rsidR="00F3536E" w:rsidRPr="00244C4C" w:rsidRDefault="00F3536E" w:rsidP="00351EA4">
      <w:pPr>
        <w:spacing w:line="240" w:lineRule="auto"/>
        <w:rPr>
          <w:rFonts w:ascii="GHEA Grapalat" w:hAnsi="GHEA Grapalat"/>
          <w:color w:val="5A5A5A"/>
          <w:szCs w:val="24"/>
        </w:rPr>
      </w:pP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Սկզբնական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ներդրումներ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կատարելու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գնել</w:t>
      </w:r>
      <w:r w:rsidRPr="00244C4C">
        <w:rPr>
          <w:rFonts w:ascii="GHEA Grapalat" w:hAnsi="GHEA Grapalat"/>
        </w:rPr>
        <w:t xml:space="preserve"> 1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հողատարածք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կառուցել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անասնագոմ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ջրային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փոքր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ավազան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բադերի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</w:t>
      </w:r>
      <w:r w:rsidRPr="00244C4C">
        <w:rPr>
          <w:rFonts w:ascii="GHEA Grapalat" w:hAnsi="GHEA Grapalat" w:cs="Sylfaen"/>
          <w:lang w:val="ru-RU"/>
        </w:rPr>
        <w:t>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հարկավոր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տեղափոխելու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351EA4">
      <w:pPr>
        <w:spacing w:line="240" w:lineRule="auto"/>
        <w:rPr>
          <w:rFonts w:ascii="GHEA Grapalat" w:hAnsi="GHEA Grapalat"/>
          <w:color w:val="5A5A5A"/>
          <w:szCs w:val="24"/>
        </w:rPr>
      </w:pPr>
    </w:p>
    <w:p w:rsidR="00F3536E" w:rsidRPr="00244C4C" w:rsidRDefault="00F3536E" w:rsidP="00351EA4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351EA4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351EA4">
      <w:pPr>
        <w:spacing w:line="240" w:lineRule="auto"/>
        <w:rPr>
          <w:rFonts w:ascii="GHEA Grapalat" w:hAnsi="GHEA Grapalat"/>
          <w:szCs w:val="24"/>
        </w:rPr>
        <w:sectPr w:rsidR="00F3536E" w:rsidRPr="00244C4C">
          <w:headerReference w:type="default" r:id="rId106"/>
          <w:pgSz w:w="11907" w:h="16840"/>
          <w:pgMar w:top="1134" w:right="851" w:bottom="1134" w:left="1701" w:header="567" w:footer="567" w:gutter="0"/>
          <w:cols w:space="720"/>
          <w:rtlGutter/>
        </w:sectPr>
      </w:pPr>
    </w:p>
    <w:p w:rsidR="00F3536E" w:rsidRPr="00244C4C" w:rsidRDefault="00F3536E" w:rsidP="00351EA4">
      <w:pPr>
        <w:spacing w:line="240" w:lineRule="auto"/>
        <w:rPr>
          <w:rFonts w:ascii="GHEA Grapalat" w:hAnsi="GHEA Grapalat"/>
          <w:szCs w:val="24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2420"/>
        <w:gridCol w:w="1218"/>
        <w:gridCol w:w="1218"/>
        <w:gridCol w:w="1217"/>
        <w:gridCol w:w="1217"/>
        <w:gridCol w:w="1217"/>
        <w:gridCol w:w="1217"/>
        <w:gridCol w:w="1217"/>
        <w:gridCol w:w="1217"/>
        <w:gridCol w:w="1217"/>
        <w:gridCol w:w="1217"/>
      </w:tblGrid>
      <w:tr w:rsidR="00F3536E" w:rsidRPr="00244C4C" w:rsidTr="0080753E">
        <w:trPr>
          <w:trHeight w:val="432"/>
        </w:trPr>
        <w:tc>
          <w:tcPr>
            <w:tcW w:w="829" w:type="pct"/>
            <w:shd w:val="clear" w:color="auto" w:fill="D8D8D8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 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1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2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3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4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5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6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7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8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9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10</w:t>
            </w:r>
          </w:p>
        </w:tc>
      </w:tr>
      <w:tr w:rsidR="00F3536E" w:rsidRPr="00244C4C" w:rsidTr="0080753E">
        <w:trPr>
          <w:trHeight w:val="432"/>
        </w:trPr>
        <w:tc>
          <w:tcPr>
            <w:tcW w:w="829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 w:cs="Arian AMU"/>
              </w:rPr>
              <w:t xml:space="preserve"> 1 </w:t>
            </w:r>
            <w:r w:rsidRPr="00244C4C">
              <w:rPr>
                <w:rFonts w:ascii="GHEA Grapalat" w:hAnsi="GHEA Grapalat" w:cs="Sylfaen"/>
              </w:rPr>
              <w:t>կգ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color w:val="17375D"/>
                <w:sz w:val="18"/>
                <w:szCs w:val="18"/>
              </w:rPr>
            </w:pP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525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551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579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608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638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670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704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739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776</w:t>
            </w:r>
          </w:p>
        </w:tc>
      </w:tr>
      <w:tr w:rsidR="00F3536E" w:rsidRPr="00244C4C" w:rsidTr="0080753E">
        <w:trPr>
          <w:trHeight w:val="432"/>
        </w:trPr>
        <w:tc>
          <w:tcPr>
            <w:tcW w:w="829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 w:cs="Arian AMU"/>
              </w:rPr>
              <w:t xml:space="preserve"> 2 </w:t>
            </w:r>
            <w:r w:rsidRPr="00244C4C">
              <w:rPr>
                <w:rFonts w:ascii="GHEA Grapalat" w:hAnsi="GHEA Grapalat" w:cs="Sylfaen"/>
              </w:rPr>
              <w:t>կգ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color w:val="17375D"/>
                <w:sz w:val="18"/>
                <w:szCs w:val="18"/>
              </w:rPr>
            </w:pP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1,300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1,365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1,433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1,505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1,580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1,659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1,742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1,829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1,921</w:t>
            </w:r>
          </w:p>
        </w:tc>
      </w:tr>
      <w:tr w:rsidR="00F3536E" w:rsidRPr="00244C4C" w:rsidTr="0080753E">
        <w:trPr>
          <w:trHeight w:val="432"/>
        </w:trPr>
        <w:tc>
          <w:tcPr>
            <w:tcW w:w="829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 w:cs="Arian AMU"/>
              </w:rPr>
              <w:t xml:space="preserve"> 3 </w:t>
            </w:r>
            <w:r w:rsidRPr="00244C4C">
              <w:rPr>
                <w:rFonts w:ascii="GHEA Grapalat" w:hAnsi="GHEA Grapalat" w:cs="Sylfaen"/>
              </w:rPr>
              <w:t>կգ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color w:val="17375D"/>
                <w:sz w:val="18"/>
                <w:szCs w:val="18"/>
              </w:rPr>
            </w:pP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1,430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1,502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1,577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1,655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1,738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1,825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1,916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2,012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2,113</w:t>
            </w:r>
          </w:p>
        </w:tc>
      </w:tr>
      <w:tr w:rsidR="00F3536E" w:rsidRPr="00244C4C" w:rsidTr="0080753E">
        <w:trPr>
          <w:trHeight w:val="432"/>
        </w:trPr>
        <w:tc>
          <w:tcPr>
            <w:tcW w:w="829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Հասույթ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0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15,300,000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16,065,000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16,868,250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17,711,663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18,597,246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19,527,108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20,503,463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21,528,636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22,605,068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</w:tr>
      <w:tr w:rsidR="00F3536E" w:rsidRPr="00244C4C" w:rsidTr="0080753E">
        <w:trPr>
          <w:trHeight w:val="432"/>
        </w:trPr>
        <w:tc>
          <w:tcPr>
            <w:tcW w:w="829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Նյութական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0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-6,885,000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-7,229,250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-7,590,713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-7,970,248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-8,368,761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-8,787,199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-9,226,558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-9,687,886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-10,172,281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80753E">
        <w:trPr>
          <w:trHeight w:val="432"/>
        </w:trPr>
        <w:tc>
          <w:tcPr>
            <w:tcW w:w="829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Այլ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հասույթ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400,000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420,000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441,000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463,050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486,203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510,513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536,038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562,840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590,982</w:t>
            </w:r>
          </w:p>
        </w:tc>
      </w:tr>
      <w:tr w:rsidR="00F3536E" w:rsidRPr="00244C4C" w:rsidTr="0080753E">
        <w:trPr>
          <w:trHeight w:val="432"/>
        </w:trPr>
        <w:tc>
          <w:tcPr>
            <w:tcW w:w="829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-7,320,000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-7,320,000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-7,320,000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-7,320,000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-7,320,000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-7,320,000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-7,320,000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-7,320,000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-7,320,000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-7,320,000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80753E">
        <w:trPr>
          <w:trHeight w:val="432"/>
        </w:trPr>
        <w:tc>
          <w:tcPr>
            <w:tcW w:w="829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Մաշվածություն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-475,000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-475,000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-475,000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-475,000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-475,000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-475,000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-475,000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-475,000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-475,000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-475,000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80753E">
        <w:trPr>
          <w:trHeight w:val="432"/>
        </w:trPr>
        <w:tc>
          <w:tcPr>
            <w:tcW w:w="829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Վարկի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տոկոս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-1,331,000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-1,140,857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-950,714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-760,571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-570,429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-380,286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-190,143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0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0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0</w:t>
            </w:r>
          </w:p>
        </w:tc>
      </w:tr>
      <w:tr w:rsidR="00F3536E" w:rsidRPr="00244C4C" w:rsidTr="0080753E">
        <w:trPr>
          <w:trHeight w:val="432"/>
        </w:trPr>
        <w:tc>
          <w:tcPr>
            <w:tcW w:w="829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Տարեկան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հաստատուն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80753E">
        <w:trPr>
          <w:trHeight w:val="432"/>
        </w:trPr>
        <w:tc>
          <w:tcPr>
            <w:tcW w:w="829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Շահույթ՝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մինչև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հարկումը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562,966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1,239,036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1,939,402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2,665,279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3,417,943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4,008,590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17" w:type="pct"/>
            <w:shd w:val="clear" w:color="auto" w:fill="D8D8D8"/>
            <w:noWrap/>
            <w:vAlign w:val="center"/>
          </w:tcPr>
          <w:p w:rsidR="00F3536E" w:rsidRPr="00244C4C" w:rsidRDefault="00F3536E" w:rsidP="0080753E">
            <w:pPr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4,628,770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</w:tr>
    </w:tbl>
    <w:p w:rsidR="00F3536E" w:rsidRPr="00244C4C" w:rsidRDefault="00F3536E" w:rsidP="00351EA4">
      <w:pPr>
        <w:spacing w:line="240" w:lineRule="auto"/>
        <w:rPr>
          <w:rFonts w:ascii="GHEA Grapalat" w:hAnsi="GHEA Grapalat"/>
          <w:szCs w:val="24"/>
        </w:rPr>
        <w:sectPr w:rsidR="00F3536E" w:rsidRPr="00244C4C">
          <w:headerReference w:type="default" r:id="rId107"/>
          <w:pgSz w:w="16840" w:h="11907" w:orient="landscape"/>
          <w:pgMar w:top="1699" w:right="1138" w:bottom="850" w:left="1138" w:header="562" w:footer="562" w:gutter="0"/>
          <w:cols w:space="720"/>
        </w:sectPr>
      </w:pPr>
    </w:p>
    <w:p w:rsidR="00F3536E" w:rsidRPr="00244C4C" w:rsidRDefault="00F3536E" w:rsidP="0080753E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Եկամուտ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</w:t>
      </w:r>
    </w:p>
    <w:p w:rsidR="00F3536E" w:rsidRPr="00244C4C" w:rsidRDefault="00F3536E" w:rsidP="0080753E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եկամուտները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թռչնամսի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վաճառքից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իսկ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եկամուտները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ստացվել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թռչունների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փետուրների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ձվի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օրինակ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ջայլամի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կաշվի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վաճառքից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Ամորտիզացիոն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հատկացումները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հաշվապահական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ստանդարտների՝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20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շինությունների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1-5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: 1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ընթացքում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կկատարվեն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որոշակի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իսկ</w:t>
      </w:r>
      <w:r w:rsidRPr="00244C4C">
        <w:rPr>
          <w:rFonts w:ascii="GHEA Grapalat" w:hAnsi="GHEA Grapalat"/>
        </w:rPr>
        <w:t xml:space="preserve">  2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տարվանից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կսկսվի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հասույթի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ստացումը</w:t>
      </w:r>
      <w:r w:rsidRPr="00244C4C">
        <w:rPr>
          <w:rFonts w:ascii="GHEA Grapalat" w:hAnsi="GHEA Grapalat"/>
        </w:rPr>
        <w:t xml:space="preserve">,  4 </w:t>
      </w:r>
      <w:r w:rsidRPr="00244C4C">
        <w:rPr>
          <w:rFonts w:ascii="GHEA Grapalat" w:hAnsi="GHEA Grapalat" w:cs="Sylfaen"/>
        </w:rPr>
        <w:t>տարվանից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հետո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կդառնա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շահութաբեր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80753E">
      <w:pPr>
        <w:pStyle w:val="Heading3"/>
        <w:rPr>
          <w:rFonts w:ascii="GHEA Grapalat" w:hAnsi="GHEA Grapalat"/>
          <w:color w:val="3071C3"/>
          <w:lang w:val="hy-AM"/>
        </w:rPr>
      </w:pPr>
      <w:bookmarkStart w:id="270" w:name="_Toc345447181"/>
      <w:bookmarkStart w:id="271" w:name="_Toc361931030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270"/>
      <w:bookmarkEnd w:id="271"/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5 </w:t>
      </w:r>
      <w:r w:rsidRPr="00244C4C">
        <w:rPr>
          <w:rFonts w:ascii="GHEA Grapalat" w:hAnsi="GHEA Grapalat" w:cs="Sylfaen"/>
          <w:lang w:val="hy-AM"/>
        </w:rPr>
        <w:t>տոկոսի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բնաիրային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ձևով</w:t>
      </w:r>
      <w:r w:rsidRPr="00244C4C">
        <w:rPr>
          <w:rFonts w:ascii="GHEA Grapalat" w:hAnsi="GHEA Grapalat"/>
          <w:lang w:val="hy-AM"/>
        </w:rPr>
        <w:t xml:space="preserve">,  </w:t>
      </w:r>
      <w:r w:rsidRPr="00244C4C">
        <w:rPr>
          <w:rFonts w:ascii="GHEA Grapalat" w:hAnsi="GHEA Grapalat" w:cs="Sylfaen"/>
          <w:lang w:val="hy-AM"/>
        </w:rPr>
        <w:t>որն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աջակցությանը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կբարձրացնի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գործընթացում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51EA4">
      <w:pPr>
        <w:pStyle w:val="Heading3"/>
        <w:rPr>
          <w:rFonts w:ascii="GHEA Grapalat" w:hAnsi="GHEA Grapalat"/>
          <w:color w:val="3071C3"/>
          <w:lang w:val="hy-AM"/>
        </w:rPr>
      </w:pPr>
      <w:bookmarkStart w:id="272" w:name="_Toc345447182"/>
      <w:bookmarkStart w:id="273" w:name="_Toc361931031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272"/>
      <w:bookmarkEnd w:id="273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80753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բայց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բարեհաջող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համագործակցել</w:t>
      </w:r>
      <w:r w:rsidRPr="00244C4C">
        <w:rPr>
          <w:rFonts w:ascii="GHEA Grapalat" w:hAnsi="GHEA Grapalat"/>
          <w:lang w:val="hy-AM"/>
        </w:rPr>
        <w:t>`</w:t>
      </w:r>
    </w:p>
    <w:p w:rsidR="00F3536E" w:rsidRPr="00244C4C" w:rsidRDefault="00F3536E" w:rsidP="0080753E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մարմինների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</w:p>
    <w:p w:rsidR="00F3536E" w:rsidRPr="00244C4C" w:rsidRDefault="00F3536E" w:rsidP="0080753E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նախարարության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աշխատակիցների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</w:p>
    <w:p w:rsidR="00F3536E" w:rsidRPr="00244C4C" w:rsidRDefault="00F3536E" w:rsidP="0080753E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թռչնաբուծության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,  </w:t>
      </w:r>
      <w:r w:rsidRPr="00244C4C">
        <w:rPr>
          <w:rFonts w:ascii="GHEA Grapalat" w:hAnsi="GHEA Grapalat" w:cs="Sylfaen"/>
          <w:lang w:val="hy-AM"/>
        </w:rPr>
        <w:t>նրանցից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ակնկալիքով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51EA4">
      <w:pPr>
        <w:pStyle w:val="Heading3"/>
        <w:rPr>
          <w:rFonts w:ascii="GHEA Grapalat" w:hAnsi="GHEA Grapalat"/>
          <w:lang w:val="hy-AM"/>
        </w:rPr>
      </w:pPr>
      <w:bookmarkStart w:id="274" w:name="_Toc345447183"/>
      <w:bookmarkStart w:id="275" w:name="_Toc361931032"/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bookmarkEnd w:id="274"/>
      <w:bookmarkEnd w:id="275"/>
    </w:p>
    <w:p w:rsidR="00F3536E" w:rsidRPr="00244C4C" w:rsidRDefault="00F3536E" w:rsidP="00351EA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ռիսկերից</w:t>
      </w:r>
      <w:r w:rsidRPr="00244C4C">
        <w:rPr>
          <w:rFonts w:ascii="GHEA Grapalat" w:hAnsi="GHEA Grapalat"/>
          <w:lang w:val="hy-AM"/>
        </w:rPr>
        <w:t xml:space="preserve">  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վտանգներից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գործոնները</w:t>
      </w:r>
      <w:r w:rsidRPr="00244C4C">
        <w:rPr>
          <w:rFonts w:ascii="GHEA Grapalat" w:hAnsi="GHEA Grapalat"/>
          <w:lang w:val="hy-AM"/>
        </w:rPr>
        <w:t>`</w:t>
      </w:r>
    </w:p>
    <w:p w:rsidR="00F3536E" w:rsidRPr="00244C4C" w:rsidRDefault="00F3536E" w:rsidP="0080753E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աշխատուժի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անփորձություն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անտեղյակություն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ճկունության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պակաս</w:t>
      </w:r>
    </w:p>
    <w:p w:rsidR="00F3536E" w:rsidRPr="00244C4C" w:rsidRDefault="00F3536E" w:rsidP="00351EA4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տեղեկատվության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պակաս</w:t>
      </w:r>
    </w:p>
    <w:p w:rsidR="00F3536E" w:rsidRPr="00244C4C" w:rsidRDefault="00F3536E" w:rsidP="00351EA4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հիվանդությունների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ռիսկը</w:t>
      </w:r>
    </w:p>
    <w:p w:rsidR="00F3536E" w:rsidRPr="00244C4C" w:rsidRDefault="00F3536E" w:rsidP="00351EA4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հիմնական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կերատեսակների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աճ</w:t>
      </w:r>
      <w:r w:rsidRPr="00244C4C">
        <w:rPr>
          <w:rFonts w:ascii="GHEA Grapalat" w:hAnsi="GHEA Grapalat" w:cs="Sylfaen"/>
          <w:lang w:val="ru-RU"/>
        </w:rPr>
        <w:t>ը</w:t>
      </w:r>
    </w:p>
    <w:p w:rsidR="00F3536E" w:rsidRPr="00244C4C" w:rsidRDefault="00F3536E" w:rsidP="00351EA4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սակավ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հնարավորությունները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իրականացմամբ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զբաղվող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բացակայությունը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ներհամայնքային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միջհամայնքային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ճանապարհների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անբարեկարգ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վիճակը</w:t>
      </w:r>
    </w:p>
    <w:p w:rsidR="00F3536E" w:rsidRPr="00244C4C" w:rsidRDefault="00F3536E" w:rsidP="00B03F65">
      <w:pPr>
        <w:rPr>
          <w:rFonts w:ascii="GHEA Grapalat" w:hAnsi="GHEA Grapalat"/>
          <w:lang w:val="hy-AM"/>
        </w:rPr>
      </w:pPr>
    </w:p>
    <w:p w:rsidR="00F3536E" w:rsidRPr="00244C4C" w:rsidRDefault="00F3536E" w:rsidP="00B03F65">
      <w:pPr>
        <w:rPr>
          <w:rFonts w:ascii="GHEA Grapalat" w:hAnsi="GHEA Grapalat"/>
          <w:lang w:val="hy-AM"/>
        </w:rPr>
        <w:sectPr w:rsidR="00F3536E" w:rsidRPr="00244C4C" w:rsidSect="00D40E93"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A506D5">
      <w:pPr>
        <w:pStyle w:val="Heading3"/>
        <w:rPr>
          <w:rFonts w:ascii="GHEA Grapalat" w:hAnsi="GHEA Grapalat"/>
          <w:lang w:val="hy-AM"/>
        </w:rPr>
      </w:pPr>
      <w:bookmarkStart w:id="276" w:name="_Toc361931033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bookmarkEnd w:id="276"/>
    </w:p>
    <w:p w:rsidR="00F3536E" w:rsidRPr="00244C4C" w:rsidRDefault="00F3536E" w:rsidP="00B03F65">
      <w:pPr>
        <w:rPr>
          <w:rFonts w:ascii="GHEA Grapalat" w:hAnsi="GHEA Grapalat"/>
          <w:lang w:val="hy-AM"/>
        </w:rPr>
      </w:pPr>
    </w:p>
    <w:p w:rsidR="00F3536E" w:rsidRPr="00244C4C" w:rsidRDefault="00F3536E" w:rsidP="00B03F65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56"/>
        <w:gridCol w:w="10852"/>
      </w:tblGrid>
      <w:tr w:rsidR="00F3536E" w:rsidRPr="00244C4C" w:rsidTr="003C0602">
        <w:trPr>
          <w:trHeight w:val="598"/>
        </w:trPr>
        <w:tc>
          <w:tcPr>
            <w:tcW w:w="131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53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i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2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311" w:type="pct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ծրագիրը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աստիճանաբար՝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ավարտից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հետո՝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առաջին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տարվանից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սկսած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4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12-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7320000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8784000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632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i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2"/>
                <w:lang w:val="hy-AM"/>
              </w:rPr>
              <w:t>Տնտեսական</w:t>
            </w:r>
            <w:r w:rsidRPr="00244C4C">
              <w:rPr>
                <w:rFonts w:ascii="GHEA Grapalat" w:hAnsi="GHEA Grapalat"/>
                <w:i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2"/>
                <w:lang w:val="hy-AM"/>
              </w:rPr>
              <w:t>արդյունք՝</w:t>
            </w:r>
            <w:r w:rsidRPr="00244C4C">
              <w:rPr>
                <w:rFonts w:ascii="GHEA Grapalat" w:hAnsi="GHEA Grapalat"/>
                <w:i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2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314"/>
        </w:trPr>
        <w:tc>
          <w:tcPr>
            <w:tcW w:w="1311" w:type="pct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168706434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</w:p>
          <w:p w:rsidR="00F3536E" w:rsidRPr="00244C4C" w:rsidRDefault="00F3536E" w:rsidP="00A506D5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sz w:val="22"/>
                <w:lang w:val="hy-AM"/>
              </w:rPr>
              <w:t xml:space="preserve">11302534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185577077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</w:p>
        </w:tc>
      </w:tr>
      <w:tr w:rsidR="00F3536E" w:rsidRPr="00D41408" w:rsidTr="003C0602">
        <w:trPr>
          <w:trHeight w:val="152"/>
        </w:trPr>
        <w:tc>
          <w:tcPr>
            <w:tcW w:w="1311" w:type="pct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168706434 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7925164 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`    8717681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458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i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2"/>
                <w:lang w:val="hy-AM"/>
              </w:rPr>
              <w:t>Տնտեսական</w:t>
            </w:r>
            <w:r w:rsidRPr="00244C4C">
              <w:rPr>
                <w:rFonts w:ascii="GHEA Grapalat" w:hAnsi="GHEA Grapalat"/>
                <w:i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2"/>
                <w:lang w:val="hy-AM"/>
              </w:rPr>
              <w:t>արդյունք՝</w:t>
            </w:r>
            <w:r w:rsidRPr="00244C4C">
              <w:rPr>
                <w:rFonts w:ascii="GHEA Grapalat" w:hAnsi="GHEA Grapalat"/>
                <w:i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2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311" w:type="pct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16637500 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29%`(4900000 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արժողությամբ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ներառյալ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շինարարությունը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1548"/>
        </w:trPr>
        <w:tc>
          <w:tcPr>
            <w:tcW w:w="1311" w:type="pct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 168706434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20244772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A506D5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 21572097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( 20244772x 10%),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x 25%)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x 20%)</w:t>
            </w:r>
          </w:p>
        </w:tc>
      </w:tr>
    </w:tbl>
    <w:p w:rsidR="00F3536E" w:rsidRPr="00244C4C" w:rsidRDefault="00F3536E" w:rsidP="00B03F65">
      <w:pPr>
        <w:rPr>
          <w:rFonts w:ascii="GHEA Grapalat" w:hAnsi="GHEA Grapalat"/>
          <w:lang w:val="hy-AM"/>
        </w:rPr>
        <w:sectPr w:rsidR="00F3536E" w:rsidRPr="00244C4C" w:rsidSect="00A506D5">
          <w:headerReference w:type="default" r:id="rId108"/>
          <w:pgSz w:w="16840" w:h="11907" w:orient="landscape" w:code="9"/>
          <w:pgMar w:top="1135" w:right="1134" w:bottom="851" w:left="1134" w:header="567" w:footer="567" w:gutter="0"/>
          <w:cols w:space="720"/>
          <w:rtlGutter/>
          <w:docGrid w:linePitch="360"/>
        </w:sectPr>
      </w:pPr>
    </w:p>
    <w:p w:rsidR="00F3536E" w:rsidRPr="00244C4C" w:rsidRDefault="00F3536E" w:rsidP="00351EA4">
      <w:pPr>
        <w:pStyle w:val="Heading2"/>
        <w:rPr>
          <w:rFonts w:ascii="GHEA Grapalat" w:hAnsi="GHEA Grapalat"/>
          <w:lang w:val="hy-AM"/>
        </w:rPr>
      </w:pPr>
      <w:bookmarkStart w:id="277" w:name="_Toc345447184"/>
      <w:bookmarkStart w:id="278" w:name="_Toc361931034"/>
      <w:r w:rsidRPr="00244C4C">
        <w:rPr>
          <w:rFonts w:ascii="GHEA Grapalat" w:hAnsi="GHEA Grapalat" w:cs="Sylfaen"/>
          <w:lang w:val="hy-AM"/>
        </w:rPr>
        <w:t>Վաղահաս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ծիրանի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դեղձի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կիվիի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վերականգնում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համայնքներում</w:t>
      </w:r>
      <w:bookmarkEnd w:id="277"/>
      <w:bookmarkEnd w:id="278"/>
    </w:p>
    <w:p w:rsidR="00F3536E" w:rsidRPr="00244C4C" w:rsidRDefault="00F3536E" w:rsidP="003D6289">
      <w:pPr>
        <w:pStyle w:val="Heading3"/>
        <w:rPr>
          <w:rFonts w:ascii="GHEA Grapalat" w:hAnsi="GHEA Grapalat"/>
          <w:lang w:val="hy-AM"/>
        </w:rPr>
      </w:pPr>
      <w:bookmarkStart w:id="279" w:name="_Toc345447185"/>
      <w:bookmarkStart w:id="280" w:name="_Toc361931035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279"/>
      <w:bookmarkEnd w:id="280"/>
    </w:p>
    <w:p w:rsidR="00F3536E" w:rsidRPr="00244C4C" w:rsidRDefault="00F3536E" w:rsidP="0059343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Վաղահաս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ծիրանի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դեղձի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կիվիի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վերականգնում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93436">
      <w:pPr>
        <w:pStyle w:val="Heading3"/>
        <w:rPr>
          <w:rFonts w:ascii="GHEA Grapalat" w:hAnsi="GHEA Grapalat"/>
          <w:lang w:val="hy-AM"/>
        </w:rPr>
      </w:pPr>
      <w:bookmarkStart w:id="281" w:name="_Toc345447186"/>
      <w:bookmarkStart w:id="282" w:name="_Toc361931036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281"/>
      <w:bookmarkEnd w:id="282"/>
    </w:p>
    <w:p w:rsidR="00F3536E" w:rsidRPr="00244C4C" w:rsidRDefault="00F3536E" w:rsidP="0059343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արևափայլքի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վաղահաս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ծիրանի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դեղձի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կիվիի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այգիների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հիմնում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1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համամասնորեն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կներառի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3 </w:t>
      </w:r>
      <w:r w:rsidRPr="00244C4C">
        <w:rPr>
          <w:rFonts w:ascii="GHEA Grapalat" w:hAnsi="GHEA Grapalat" w:cs="Sylfaen"/>
          <w:lang w:val="hy-AM"/>
        </w:rPr>
        <w:t>տեսակի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մրգերը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93436">
      <w:pPr>
        <w:rPr>
          <w:rFonts w:ascii="GHEA Grapalat" w:hAnsi="GHEA Grapalat"/>
          <w:lang w:val="hy-AM"/>
        </w:rPr>
      </w:pPr>
    </w:p>
    <w:p w:rsidR="00F3536E" w:rsidRPr="00244C4C" w:rsidRDefault="00F3536E" w:rsidP="0059343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Այգիների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մելիորացիայի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պարարտացում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տնկիներ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93436">
      <w:pPr>
        <w:rPr>
          <w:rFonts w:ascii="GHEA Grapalat" w:hAnsi="GHEA Grapalat"/>
          <w:lang w:val="hy-AM"/>
        </w:rPr>
      </w:pPr>
    </w:p>
    <w:p w:rsidR="00F3536E" w:rsidRPr="00244C4C" w:rsidRDefault="00F3536E" w:rsidP="0059343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Մելիորացիայի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աշխատանքները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քարերի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ցեմենտացված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անհարթությունների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առկայությունից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աստիճանից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  </w:t>
      </w:r>
      <w:r w:rsidRPr="00244C4C">
        <w:rPr>
          <w:rFonts w:ascii="GHEA Grapalat" w:hAnsi="GHEA Grapalat" w:cs="Sylfaen"/>
          <w:lang w:val="hy-AM"/>
        </w:rPr>
        <w:t>ընդունված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քարքարոտ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անհարթություն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ցեմենտացված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շերտ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չունեցող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Պարարտացումը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ուսումնասիրությունների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Մեղրիի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մեծամասնությունը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կարիք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կոմպլեքս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պարարտացման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կալիումական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ֆոսֆորական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ազոտական</w:t>
      </w:r>
      <w:r w:rsidRPr="00244C4C">
        <w:rPr>
          <w:rFonts w:ascii="GHEA Grapalat" w:hAnsi="GHEA Grapalat"/>
          <w:lang w:val="hy-AM"/>
        </w:rPr>
        <w:t xml:space="preserve">):  </w:t>
      </w:r>
    </w:p>
    <w:p w:rsidR="00F3536E" w:rsidRPr="00244C4C" w:rsidRDefault="00F3536E" w:rsidP="00593436">
      <w:pPr>
        <w:rPr>
          <w:rFonts w:ascii="GHEA Grapalat" w:hAnsi="GHEA Grapalat"/>
          <w:lang w:val="hy-AM"/>
        </w:rPr>
      </w:pPr>
      <w:r>
        <w:rPr>
          <w:noProof/>
        </w:rPr>
        <w:pict>
          <v:shape id="Picture 45" o:spid="_x0000_s1051" type="#_x0000_t75" alt="Description: C:\Users\User\AppData\Local\Microsoft\Windows\Temporary Internet Files\Content.Word\04_11-g_azatyan[1].jpg" style="position:absolute;left:0;text-align:left;margin-left:4.2pt;margin-top:15.7pt;width:162.75pt;height:293.35pt;z-index:251660800;visibility:visible" wrapcoords="-100 0 -100 21545 21600 21545 21600 0 -100 0">
            <v:imagedata r:id="rId109" o:title=""/>
            <w10:wrap type="through"/>
          </v:shape>
        </w:pict>
      </w:r>
    </w:p>
    <w:p w:rsidR="00F3536E" w:rsidRPr="00244C4C" w:rsidRDefault="00F3536E" w:rsidP="0059343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Մշակության</w:t>
      </w:r>
      <w:r w:rsidRPr="00244C4C">
        <w:rPr>
          <w:rFonts w:ascii="GHEA Grapalat" w:hAnsi="GHEA Grapalat"/>
          <w:lang w:val="hy-AM"/>
        </w:rPr>
        <w:t xml:space="preserve">  1-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ամենածախսատարն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ներառում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հողատարածքի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ձեռքբերում</w:t>
      </w:r>
      <w:r w:rsidRPr="00244C4C">
        <w:rPr>
          <w:rFonts w:ascii="GHEA Grapalat" w:hAnsi="GHEA Grapalat"/>
          <w:lang w:val="hy-AM"/>
        </w:rPr>
        <w:t xml:space="preserve"> + </w:t>
      </w:r>
      <w:r w:rsidRPr="00244C4C">
        <w:rPr>
          <w:rFonts w:ascii="GHEA Grapalat" w:hAnsi="GHEA Grapalat" w:cs="Sylfaen"/>
          <w:lang w:val="hy-AM"/>
        </w:rPr>
        <w:t>մելիորացիա</w:t>
      </w:r>
      <w:r w:rsidRPr="00244C4C">
        <w:rPr>
          <w:rFonts w:ascii="GHEA Grapalat" w:hAnsi="GHEA Grapalat"/>
          <w:lang w:val="hy-AM"/>
        </w:rPr>
        <w:t xml:space="preserve"> + </w:t>
      </w:r>
      <w:r w:rsidRPr="00244C4C">
        <w:rPr>
          <w:rFonts w:ascii="GHEA Grapalat" w:hAnsi="GHEA Grapalat" w:cs="Sylfaen"/>
          <w:lang w:val="hy-AM"/>
        </w:rPr>
        <w:t>ցանկապատում</w:t>
      </w:r>
      <w:r w:rsidRPr="00244C4C">
        <w:rPr>
          <w:rFonts w:ascii="GHEA Grapalat" w:hAnsi="GHEA Grapalat"/>
          <w:lang w:val="hy-AM"/>
        </w:rPr>
        <w:t xml:space="preserve">):  1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2-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ներառված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պարարտացման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ֆոսֆորական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կալիումական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պարարտանյութերով</w:t>
      </w:r>
      <w:r w:rsidRPr="00244C4C">
        <w:rPr>
          <w:rFonts w:ascii="GHEA Grapalat" w:hAnsi="GHEA Grapalat"/>
          <w:lang w:val="hy-AM"/>
        </w:rPr>
        <w:t>:  5-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հսկողության</w:t>
      </w:r>
      <w:r w:rsidRPr="00244C4C">
        <w:rPr>
          <w:rFonts w:ascii="GHEA Grapalat" w:hAnsi="GHEA Grapalat"/>
          <w:lang w:val="hy-AM"/>
        </w:rPr>
        <w:t xml:space="preserve">,  </w:t>
      </w:r>
      <w:r w:rsidRPr="00244C4C">
        <w:rPr>
          <w:rFonts w:ascii="GHEA Grapalat" w:hAnsi="GHEA Grapalat" w:cs="Sylfaen"/>
          <w:lang w:val="hy-AM"/>
        </w:rPr>
        <w:t>անհրաժեշտությամբ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Մշակության</w:t>
      </w:r>
      <w:r w:rsidRPr="00244C4C">
        <w:rPr>
          <w:rFonts w:ascii="GHEA Grapalat" w:hAnsi="GHEA Grapalat"/>
          <w:lang w:val="hy-AM"/>
        </w:rPr>
        <w:t xml:space="preserve"> 6-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ակնկալել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զգալի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պայմանավորված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էտի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սրսկման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թունաքիմիկատների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նյութերի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ֆոսֆորական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կալիումական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պարարտանյութերով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կրկնակի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պարարտացման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վաճառքի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փաթեթավորման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անհրաժեշտությամբ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1B1320">
      <w:pPr>
        <w:spacing w:line="240" w:lineRule="auto"/>
        <w:rPr>
          <w:rFonts w:ascii="GHEA Grapalat" w:hAnsi="GHEA Grapalat"/>
          <w:szCs w:val="24"/>
          <w:lang w:val="hy-AM"/>
        </w:rPr>
        <w:sectPr w:rsidR="00F3536E" w:rsidRPr="00244C4C">
          <w:headerReference w:type="default" r:id="rId110"/>
          <w:pgSz w:w="11907" w:h="16840"/>
          <w:pgMar w:top="1134" w:right="851" w:bottom="1134" w:left="1701" w:header="567" w:footer="567" w:gutter="0"/>
          <w:cols w:space="720"/>
          <w:rtlGutter/>
        </w:sectPr>
      </w:pPr>
    </w:p>
    <w:p w:rsidR="00F3536E" w:rsidRPr="00244C4C" w:rsidRDefault="00F3536E" w:rsidP="001B1320">
      <w:pPr>
        <w:pStyle w:val="Heading3"/>
        <w:rPr>
          <w:rFonts w:ascii="GHEA Grapalat" w:hAnsi="GHEA Grapalat"/>
          <w:color w:val="3071C3"/>
          <w:sz w:val="20"/>
          <w:szCs w:val="20"/>
          <w:lang w:val="hy-AM"/>
        </w:rPr>
      </w:pPr>
      <w:bookmarkStart w:id="283" w:name="_Toc345447187"/>
      <w:bookmarkStart w:id="284" w:name="_Toc361931037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283"/>
      <w:bookmarkEnd w:id="284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59343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բնակլիմայական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կորիզավոր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հնդավոր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պտղատեսակների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Ծրագրերն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նախընտրելի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մասնագիտացումը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593436">
      <w:pPr>
        <w:rPr>
          <w:rFonts w:ascii="GHEA Grapalat" w:hAnsi="GHEA Grapalat"/>
          <w:lang w:val="hy-AM"/>
        </w:rPr>
      </w:pPr>
    </w:p>
    <w:p w:rsidR="00F3536E" w:rsidRPr="00244C4C" w:rsidRDefault="00F3536E" w:rsidP="00593436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Բարձրորակ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տնկանյութի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սերմանյութի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 w:cs="Calibri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ագրոտեխնիկայի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բարելավման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բարձրացնել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բերքատվությունը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բարձրացնելով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արդյունավետությունը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593436">
      <w:pPr>
        <w:rPr>
          <w:rFonts w:ascii="GHEA Grapalat" w:hAnsi="GHEA Grapalat" w:cs="Arian AMU"/>
          <w:lang w:val="hy-AM"/>
        </w:rPr>
      </w:pPr>
    </w:p>
    <w:p w:rsidR="00F3536E" w:rsidRPr="00244C4C" w:rsidRDefault="00F3536E" w:rsidP="00593436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կիվիի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այգիներ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փորձը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Վաղահաս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մրգատեսակները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նույնպես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հատկապես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Մեղրու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տարածաշրջանում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մրգատեսակները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վաճառել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գներով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շահույթ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վաղահաս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մրգերի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հիմնումը</w:t>
      </w:r>
      <w:r w:rsidRPr="00244C4C">
        <w:rPr>
          <w:rFonts w:ascii="GHEA Grapalat" w:hAnsi="GHEA Grapalat" w:cs="Arian AMU"/>
          <w:lang w:val="hy-AM"/>
        </w:rPr>
        <w:t>: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/>
      </w:tblPr>
      <w:tblGrid>
        <w:gridCol w:w="1795"/>
        <w:gridCol w:w="2328"/>
        <w:gridCol w:w="532"/>
        <w:gridCol w:w="919"/>
        <w:gridCol w:w="2515"/>
        <w:gridCol w:w="1304"/>
      </w:tblGrid>
      <w:tr w:rsidR="00F3536E" w:rsidRPr="00244C4C" w:rsidTr="003C0602">
        <w:tc>
          <w:tcPr>
            <w:tcW w:w="956" w:type="pct"/>
            <w:tcBorders>
              <w:top w:val="single" w:sz="8" w:space="0" w:color="629DD1"/>
              <w:left w:val="single" w:sz="8" w:space="0" w:color="629DD1"/>
              <w:bottom w:val="single" w:sz="18" w:space="0" w:color="629DD1"/>
              <w:right w:val="single" w:sz="8" w:space="0" w:color="629DD1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b/>
                <w:bCs/>
                <w:szCs w:val="20"/>
              </w:rPr>
            </w:pPr>
            <w:r w:rsidRPr="00244C4C">
              <w:rPr>
                <w:rFonts w:ascii="GHEA Grapalat" w:hAnsi="GHEA Grapalat" w:cs="Sylfaen"/>
                <w:b/>
                <w:bCs/>
                <w:sz w:val="22"/>
                <w:szCs w:val="20"/>
              </w:rPr>
              <w:t>մրգատեսակներ</w:t>
            </w:r>
          </w:p>
        </w:tc>
        <w:tc>
          <w:tcPr>
            <w:tcW w:w="1239" w:type="pct"/>
            <w:tcBorders>
              <w:top w:val="single" w:sz="8" w:space="0" w:color="629DD1"/>
              <w:left w:val="single" w:sz="8" w:space="0" w:color="629DD1"/>
              <w:bottom w:val="single" w:sz="18" w:space="0" w:color="629DD1"/>
              <w:right w:val="single" w:sz="8" w:space="0" w:color="629DD1"/>
            </w:tcBorders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b/>
                <w:bCs/>
                <w:szCs w:val="20"/>
              </w:rPr>
            </w:pPr>
            <w:r w:rsidRPr="00244C4C">
              <w:rPr>
                <w:rFonts w:ascii="GHEA Grapalat" w:hAnsi="GHEA Grapalat" w:cs="Sylfaen"/>
                <w:b/>
                <w:bCs/>
                <w:sz w:val="22"/>
                <w:szCs w:val="20"/>
              </w:rPr>
              <w:t>համայնքներ</w:t>
            </w:r>
          </w:p>
        </w:tc>
        <w:tc>
          <w:tcPr>
            <w:tcW w:w="283" w:type="pct"/>
            <w:tcBorders>
              <w:top w:val="single" w:sz="8" w:space="0" w:color="629DD1"/>
              <w:left w:val="single" w:sz="8" w:space="0" w:color="629DD1"/>
              <w:bottom w:val="single" w:sz="18" w:space="0" w:color="629DD1"/>
              <w:right w:val="single" w:sz="8" w:space="0" w:color="629DD1"/>
            </w:tcBorders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b/>
                <w:bCs/>
                <w:szCs w:val="20"/>
              </w:rPr>
            </w:pPr>
            <w:r w:rsidRPr="00244C4C">
              <w:rPr>
                <w:rFonts w:ascii="GHEA Grapalat" w:hAnsi="GHEA Grapalat" w:cs="Sylfaen"/>
                <w:b/>
                <w:bCs/>
                <w:sz w:val="22"/>
                <w:szCs w:val="20"/>
              </w:rPr>
              <w:t>հա</w:t>
            </w:r>
          </w:p>
        </w:tc>
        <w:tc>
          <w:tcPr>
            <w:tcW w:w="489" w:type="pct"/>
            <w:tcBorders>
              <w:top w:val="single" w:sz="8" w:space="0" w:color="629DD1"/>
              <w:left w:val="single" w:sz="8" w:space="0" w:color="629DD1"/>
              <w:bottom w:val="single" w:sz="18" w:space="0" w:color="629DD1"/>
              <w:right w:val="single" w:sz="8" w:space="0" w:color="629DD1"/>
            </w:tcBorders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b/>
                <w:bCs/>
                <w:szCs w:val="20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2"/>
                <w:szCs w:val="20"/>
              </w:rPr>
              <w:t xml:space="preserve">1 </w:t>
            </w:r>
            <w:r w:rsidRPr="00244C4C">
              <w:rPr>
                <w:rFonts w:ascii="GHEA Grapalat" w:hAnsi="GHEA Grapalat" w:cs="Sylfaen"/>
                <w:b/>
                <w:bCs/>
                <w:sz w:val="22"/>
                <w:szCs w:val="20"/>
              </w:rPr>
              <w:t>տնկիի</w:t>
            </w:r>
            <w:r w:rsidRPr="00244C4C">
              <w:rPr>
                <w:rFonts w:ascii="GHEA Grapalat" w:hAnsi="GHEA Grapalat" w:cs="Arian AMU"/>
                <w:b/>
                <w:bCs/>
                <w:sz w:val="22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2"/>
                <w:szCs w:val="20"/>
              </w:rPr>
              <w:t>գին</w:t>
            </w:r>
            <w:r w:rsidRPr="00244C4C">
              <w:rPr>
                <w:rFonts w:ascii="GHEA Grapalat" w:hAnsi="GHEA Grapalat" w:cs="Arian AMU"/>
                <w:b/>
                <w:bCs/>
                <w:sz w:val="22"/>
                <w:szCs w:val="20"/>
              </w:rPr>
              <w:t xml:space="preserve">/ </w:t>
            </w:r>
            <w:r w:rsidRPr="00244C4C">
              <w:rPr>
                <w:rFonts w:ascii="GHEA Grapalat" w:hAnsi="GHEA Grapalat" w:cs="Sylfaen"/>
                <w:b/>
                <w:bCs/>
                <w:sz w:val="22"/>
                <w:szCs w:val="20"/>
              </w:rPr>
              <w:t>դրամ</w:t>
            </w:r>
          </w:p>
        </w:tc>
        <w:tc>
          <w:tcPr>
            <w:tcW w:w="1339" w:type="pct"/>
            <w:tcBorders>
              <w:top w:val="single" w:sz="8" w:space="0" w:color="629DD1"/>
              <w:left w:val="single" w:sz="8" w:space="0" w:color="629DD1"/>
              <w:bottom w:val="single" w:sz="18" w:space="0" w:color="629DD1"/>
              <w:right w:val="single" w:sz="8" w:space="0" w:color="629DD1"/>
            </w:tcBorders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b/>
                <w:bCs/>
                <w:szCs w:val="20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2"/>
                <w:szCs w:val="20"/>
              </w:rPr>
              <w:t xml:space="preserve">1 </w:t>
            </w:r>
            <w:r w:rsidRPr="00244C4C">
              <w:rPr>
                <w:rFonts w:ascii="GHEA Grapalat" w:hAnsi="GHEA Grapalat" w:cs="Sylfaen"/>
                <w:b/>
                <w:bCs/>
                <w:sz w:val="22"/>
                <w:szCs w:val="20"/>
              </w:rPr>
              <w:t>ծառի</w:t>
            </w:r>
            <w:r w:rsidRPr="00244C4C">
              <w:rPr>
                <w:rFonts w:ascii="GHEA Grapalat" w:hAnsi="GHEA Grapalat" w:cs="Arian AMU"/>
                <w:b/>
                <w:bCs/>
                <w:sz w:val="22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2"/>
                <w:szCs w:val="20"/>
              </w:rPr>
              <w:t>բերքատվությունը</w:t>
            </w:r>
            <w:r w:rsidRPr="00244C4C">
              <w:rPr>
                <w:rFonts w:ascii="GHEA Grapalat" w:hAnsi="GHEA Grapalat" w:cs="Arian AMU"/>
                <w:b/>
                <w:bCs/>
                <w:sz w:val="22"/>
                <w:szCs w:val="20"/>
              </w:rPr>
              <w:t>/</w:t>
            </w:r>
            <w:r w:rsidRPr="00244C4C">
              <w:rPr>
                <w:rFonts w:ascii="GHEA Grapalat" w:hAnsi="GHEA Grapalat" w:cs="Sylfaen"/>
                <w:b/>
                <w:bCs/>
                <w:sz w:val="22"/>
                <w:szCs w:val="20"/>
              </w:rPr>
              <w:t>կգ</w:t>
            </w:r>
          </w:p>
        </w:tc>
        <w:tc>
          <w:tcPr>
            <w:tcW w:w="694" w:type="pct"/>
            <w:tcBorders>
              <w:top w:val="single" w:sz="8" w:space="0" w:color="629DD1"/>
              <w:left w:val="single" w:sz="8" w:space="0" w:color="629DD1"/>
              <w:bottom w:val="single" w:sz="18" w:space="0" w:color="629DD1"/>
              <w:right w:val="single" w:sz="8" w:space="0" w:color="629DD1"/>
            </w:tcBorders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b/>
                <w:bCs/>
                <w:szCs w:val="20"/>
              </w:rPr>
            </w:pPr>
            <w:r w:rsidRPr="00244C4C">
              <w:rPr>
                <w:rFonts w:ascii="GHEA Grapalat" w:hAnsi="GHEA Grapalat" w:cs="Sylfaen"/>
                <w:b/>
                <w:bCs/>
                <w:sz w:val="22"/>
                <w:szCs w:val="20"/>
              </w:rPr>
              <w:t>Տնկիների</w:t>
            </w:r>
            <w:r w:rsidRPr="00244C4C">
              <w:rPr>
                <w:rFonts w:ascii="GHEA Grapalat" w:hAnsi="GHEA Grapalat" w:cs="Arian AMU"/>
                <w:b/>
                <w:bCs/>
                <w:sz w:val="22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2"/>
                <w:szCs w:val="20"/>
              </w:rPr>
              <w:t>քանակը</w:t>
            </w:r>
            <w:r w:rsidRPr="00244C4C">
              <w:rPr>
                <w:rFonts w:ascii="GHEA Grapalat" w:hAnsi="GHEA Grapalat" w:cs="Arian AMU"/>
                <w:b/>
                <w:bCs/>
                <w:sz w:val="22"/>
                <w:szCs w:val="20"/>
              </w:rPr>
              <w:t xml:space="preserve"> 1 </w:t>
            </w:r>
            <w:r w:rsidRPr="00244C4C">
              <w:rPr>
                <w:rFonts w:ascii="GHEA Grapalat" w:hAnsi="GHEA Grapalat" w:cs="Sylfaen"/>
                <w:b/>
                <w:bCs/>
                <w:sz w:val="22"/>
                <w:szCs w:val="20"/>
              </w:rPr>
              <w:t>հա</w:t>
            </w:r>
            <w:r w:rsidRPr="00244C4C">
              <w:rPr>
                <w:rFonts w:ascii="GHEA Grapalat" w:hAnsi="GHEA Grapalat" w:cs="Arian AMU"/>
                <w:b/>
                <w:bCs/>
                <w:sz w:val="22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2"/>
                <w:szCs w:val="20"/>
              </w:rPr>
              <w:t>տարածքի</w:t>
            </w:r>
            <w:r w:rsidRPr="00244C4C">
              <w:rPr>
                <w:rFonts w:ascii="GHEA Grapalat" w:hAnsi="GHEA Grapalat" w:cs="Arian AMU"/>
                <w:b/>
                <w:bCs/>
                <w:sz w:val="22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2"/>
                <w:szCs w:val="20"/>
              </w:rPr>
              <w:t>վրա</w:t>
            </w:r>
          </w:p>
        </w:tc>
      </w:tr>
      <w:tr w:rsidR="00F3536E" w:rsidRPr="00244C4C" w:rsidTr="003C0602">
        <w:tc>
          <w:tcPr>
            <w:tcW w:w="956" w:type="pct"/>
            <w:shd w:val="clear" w:color="auto" w:fill="D8E6F3"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b/>
                <w:bCs/>
                <w:szCs w:val="20"/>
              </w:rPr>
            </w:pPr>
            <w:r w:rsidRPr="00244C4C">
              <w:rPr>
                <w:rFonts w:ascii="GHEA Grapalat" w:hAnsi="GHEA Grapalat" w:cs="Sylfaen"/>
                <w:b/>
                <w:bCs/>
                <w:sz w:val="22"/>
                <w:szCs w:val="20"/>
              </w:rPr>
              <w:t>կիվի</w:t>
            </w:r>
          </w:p>
        </w:tc>
        <w:tc>
          <w:tcPr>
            <w:tcW w:w="1239" w:type="pct"/>
            <w:shd w:val="clear" w:color="auto" w:fill="D8E6F3"/>
            <w:vAlign w:val="center"/>
          </w:tcPr>
          <w:p w:rsidR="00F3536E" w:rsidRPr="00244C4C" w:rsidRDefault="00F3536E" w:rsidP="00B977F0">
            <w:pPr>
              <w:rPr>
                <w:rFonts w:ascii="GHEA Grapalat" w:hAnsi="GHEA Grapalat" w:cs="Arian AMU"/>
                <w:szCs w:val="20"/>
              </w:rPr>
            </w:pPr>
            <w:r w:rsidRPr="00244C4C">
              <w:rPr>
                <w:rFonts w:ascii="GHEA Grapalat" w:hAnsi="GHEA Grapalat" w:cs="Sylfaen"/>
                <w:sz w:val="22"/>
                <w:szCs w:val="20"/>
              </w:rPr>
              <w:t>Վարդանիձոր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szCs w:val="20"/>
              </w:rPr>
              <w:t>Կարճևան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szCs w:val="20"/>
              </w:rPr>
              <w:t>Վահրավար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szCs w:val="20"/>
              </w:rPr>
              <w:t>Ալվանք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szCs w:val="20"/>
              </w:rPr>
              <w:t>Շվանիձոր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szCs w:val="20"/>
              </w:rPr>
              <w:t>Կուրիս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>,</w:t>
            </w:r>
            <w:r w:rsidRPr="00244C4C">
              <w:rPr>
                <w:rFonts w:ascii="GHEA Grapalat" w:hAnsi="GHEA Grapalat" w:cs="Sylfaen"/>
                <w:sz w:val="22"/>
                <w:szCs w:val="20"/>
              </w:rPr>
              <w:t>Գուդեմնիս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>,</w:t>
            </w:r>
          </w:p>
        </w:tc>
        <w:tc>
          <w:tcPr>
            <w:tcW w:w="283" w:type="pct"/>
            <w:shd w:val="clear" w:color="auto" w:fill="D8E6F3"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szCs w:val="20"/>
              </w:rPr>
            </w:pPr>
            <w:r w:rsidRPr="00244C4C">
              <w:rPr>
                <w:rFonts w:ascii="GHEA Grapalat" w:hAnsi="GHEA Grapalat" w:cs="Arian AMU"/>
                <w:sz w:val="22"/>
                <w:szCs w:val="20"/>
              </w:rPr>
              <w:t>30</w:t>
            </w:r>
          </w:p>
        </w:tc>
        <w:tc>
          <w:tcPr>
            <w:tcW w:w="489" w:type="pct"/>
            <w:shd w:val="clear" w:color="auto" w:fill="D8E6F3"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szCs w:val="20"/>
              </w:rPr>
            </w:pPr>
            <w:r w:rsidRPr="00244C4C">
              <w:rPr>
                <w:rFonts w:ascii="GHEA Grapalat" w:hAnsi="GHEA Grapalat" w:cs="Arian AMU"/>
                <w:sz w:val="22"/>
                <w:szCs w:val="20"/>
              </w:rPr>
              <w:t>1000</w:t>
            </w:r>
          </w:p>
        </w:tc>
        <w:tc>
          <w:tcPr>
            <w:tcW w:w="1339" w:type="pct"/>
            <w:shd w:val="clear" w:color="auto" w:fill="D8E6F3"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szCs w:val="20"/>
              </w:rPr>
            </w:pPr>
            <w:r w:rsidRPr="00244C4C">
              <w:rPr>
                <w:rFonts w:ascii="GHEA Grapalat" w:hAnsi="GHEA Grapalat" w:cs="Arian AMU"/>
                <w:sz w:val="22"/>
                <w:szCs w:val="20"/>
              </w:rPr>
              <w:t>120</w:t>
            </w:r>
          </w:p>
        </w:tc>
        <w:tc>
          <w:tcPr>
            <w:tcW w:w="694" w:type="pct"/>
            <w:shd w:val="clear" w:color="auto" w:fill="D8E6F3"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szCs w:val="20"/>
              </w:rPr>
            </w:pPr>
            <w:r w:rsidRPr="00244C4C">
              <w:rPr>
                <w:rFonts w:ascii="GHEA Grapalat" w:hAnsi="GHEA Grapalat" w:cs="Arian AMU"/>
                <w:sz w:val="22"/>
                <w:szCs w:val="20"/>
              </w:rPr>
              <w:t>250</w:t>
            </w:r>
          </w:p>
        </w:tc>
      </w:tr>
      <w:tr w:rsidR="00F3536E" w:rsidRPr="00244C4C" w:rsidTr="003C0602">
        <w:tc>
          <w:tcPr>
            <w:tcW w:w="956" w:type="pct"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b/>
                <w:bCs/>
                <w:szCs w:val="20"/>
              </w:rPr>
            </w:pPr>
            <w:r w:rsidRPr="00244C4C">
              <w:rPr>
                <w:rFonts w:ascii="GHEA Grapalat" w:hAnsi="GHEA Grapalat" w:cs="Sylfaen"/>
                <w:b/>
                <w:bCs/>
                <w:sz w:val="22"/>
                <w:szCs w:val="20"/>
              </w:rPr>
              <w:t>ծիրան</w:t>
            </w:r>
          </w:p>
        </w:tc>
        <w:tc>
          <w:tcPr>
            <w:tcW w:w="1239" w:type="pct"/>
            <w:vAlign w:val="center"/>
          </w:tcPr>
          <w:p w:rsidR="00F3536E" w:rsidRPr="00244C4C" w:rsidRDefault="00F3536E" w:rsidP="00B977F0">
            <w:pPr>
              <w:rPr>
                <w:rFonts w:ascii="GHEA Grapalat" w:hAnsi="GHEA Grapalat" w:cs="Arian AMU"/>
                <w:szCs w:val="20"/>
              </w:rPr>
            </w:pPr>
            <w:r w:rsidRPr="00244C4C">
              <w:rPr>
                <w:rFonts w:ascii="GHEA Grapalat" w:hAnsi="GHEA Grapalat" w:cs="Sylfaen"/>
                <w:sz w:val="22"/>
                <w:szCs w:val="20"/>
              </w:rPr>
              <w:t>Սյունիք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>(</w:t>
            </w:r>
            <w:r w:rsidRPr="00244C4C">
              <w:rPr>
                <w:rFonts w:ascii="GHEA Grapalat" w:hAnsi="GHEA Grapalat" w:cs="Sylfaen"/>
                <w:sz w:val="22"/>
                <w:szCs w:val="20"/>
              </w:rPr>
              <w:t>Կապան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szCs w:val="20"/>
              </w:rPr>
              <w:t>Վաղատին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>(</w:t>
            </w:r>
            <w:r w:rsidRPr="00244C4C">
              <w:rPr>
                <w:rFonts w:ascii="GHEA Grapalat" w:hAnsi="GHEA Grapalat" w:cs="Sylfaen"/>
                <w:sz w:val="22"/>
                <w:szCs w:val="20"/>
              </w:rPr>
              <w:t>Սիսիան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szCs w:val="20"/>
              </w:rPr>
              <w:t>Որոտան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>(</w:t>
            </w:r>
            <w:r w:rsidRPr="00244C4C">
              <w:rPr>
                <w:rFonts w:ascii="GHEA Grapalat" w:hAnsi="GHEA Grapalat" w:cs="Sylfaen"/>
                <w:sz w:val="22"/>
                <w:szCs w:val="20"/>
              </w:rPr>
              <w:t>Սիսիան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szCs w:val="20"/>
              </w:rPr>
              <w:t>Որոտան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>(</w:t>
            </w:r>
            <w:r w:rsidRPr="00244C4C">
              <w:rPr>
                <w:rFonts w:ascii="GHEA Grapalat" w:hAnsi="GHEA Grapalat" w:cs="Sylfaen"/>
                <w:sz w:val="22"/>
                <w:szCs w:val="20"/>
              </w:rPr>
              <w:t>Գորիս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>),</w:t>
            </w:r>
          </w:p>
        </w:tc>
        <w:tc>
          <w:tcPr>
            <w:tcW w:w="283" w:type="pct"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szCs w:val="20"/>
              </w:rPr>
            </w:pPr>
            <w:r w:rsidRPr="00244C4C">
              <w:rPr>
                <w:rFonts w:ascii="GHEA Grapalat" w:hAnsi="GHEA Grapalat" w:cs="Arian AMU"/>
                <w:sz w:val="22"/>
                <w:szCs w:val="20"/>
              </w:rPr>
              <w:t>40</w:t>
            </w:r>
          </w:p>
        </w:tc>
        <w:tc>
          <w:tcPr>
            <w:tcW w:w="489" w:type="pct"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szCs w:val="20"/>
              </w:rPr>
            </w:pPr>
            <w:r w:rsidRPr="00244C4C">
              <w:rPr>
                <w:rFonts w:ascii="GHEA Grapalat" w:hAnsi="GHEA Grapalat" w:cs="Arian AMU"/>
                <w:sz w:val="22"/>
                <w:szCs w:val="20"/>
              </w:rPr>
              <w:t>500</w:t>
            </w:r>
          </w:p>
        </w:tc>
        <w:tc>
          <w:tcPr>
            <w:tcW w:w="1339" w:type="pct"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szCs w:val="20"/>
              </w:rPr>
            </w:pPr>
            <w:r w:rsidRPr="00244C4C">
              <w:rPr>
                <w:rFonts w:ascii="GHEA Grapalat" w:hAnsi="GHEA Grapalat" w:cs="Arian AMU"/>
                <w:sz w:val="22"/>
                <w:szCs w:val="20"/>
              </w:rPr>
              <w:t>130</w:t>
            </w:r>
          </w:p>
        </w:tc>
        <w:tc>
          <w:tcPr>
            <w:tcW w:w="694" w:type="pct"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szCs w:val="20"/>
              </w:rPr>
            </w:pPr>
            <w:r w:rsidRPr="00244C4C">
              <w:rPr>
                <w:rFonts w:ascii="GHEA Grapalat" w:hAnsi="GHEA Grapalat" w:cs="Arian AMU"/>
                <w:sz w:val="22"/>
                <w:szCs w:val="20"/>
              </w:rPr>
              <w:t>180</w:t>
            </w:r>
          </w:p>
        </w:tc>
      </w:tr>
      <w:tr w:rsidR="00F3536E" w:rsidRPr="00244C4C" w:rsidTr="003C0602">
        <w:tc>
          <w:tcPr>
            <w:tcW w:w="956" w:type="pct"/>
            <w:tcBorders>
              <w:top w:val="single" w:sz="8" w:space="0" w:color="629DD1"/>
              <w:left w:val="single" w:sz="8" w:space="0" w:color="629DD1"/>
              <w:bottom w:val="single" w:sz="8" w:space="0" w:color="629DD1"/>
              <w:right w:val="single" w:sz="8" w:space="0" w:color="629DD1"/>
            </w:tcBorders>
            <w:shd w:val="clear" w:color="auto" w:fill="D8E6F3"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b/>
                <w:bCs/>
                <w:szCs w:val="20"/>
              </w:rPr>
            </w:pPr>
            <w:r w:rsidRPr="00244C4C">
              <w:rPr>
                <w:rFonts w:ascii="GHEA Grapalat" w:hAnsi="GHEA Grapalat" w:cs="Sylfaen"/>
                <w:b/>
                <w:bCs/>
                <w:sz w:val="22"/>
                <w:szCs w:val="20"/>
              </w:rPr>
              <w:t>դեղձ</w:t>
            </w:r>
          </w:p>
        </w:tc>
        <w:tc>
          <w:tcPr>
            <w:tcW w:w="1239" w:type="pct"/>
            <w:tcBorders>
              <w:top w:val="single" w:sz="8" w:space="0" w:color="629DD1"/>
              <w:left w:val="single" w:sz="8" w:space="0" w:color="629DD1"/>
              <w:bottom w:val="single" w:sz="8" w:space="0" w:color="629DD1"/>
              <w:right w:val="single" w:sz="8" w:space="0" w:color="629DD1"/>
            </w:tcBorders>
            <w:shd w:val="clear" w:color="auto" w:fill="D8E6F3"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szCs w:val="20"/>
              </w:rPr>
            </w:pPr>
            <w:r w:rsidRPr="00244C4C">
              <w:rPr>
                <w:rFonts w:ascii="GHEA Grapalat" w:hAnsi="GHEA Grapalat" w:cs="Sylfaen"/>
                <w:sz w:val="22"/>
                <w:szCs w:val="20"/>
              </w:rPr>
              <w:t>Սյունիք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>,</w:t>
            </w:r>
            <w:r w:rsidRPr="00244C4C">
              <w:rPr>
                <w:rFonts w:ascii="GHEA Grapalat" w:hAnsi="GHEA Grapalat" w:cs="Sylfaen"/>
                <w:sz w:val="22"/>
                <w:szCs w:val="20"/>
              </w:rPr>
              <w:t>Նռնաձոր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szCs w:val="20"/>
              </w:rPr>
              <w:t>Ալվանք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szCs w:val="20"/>
              </w:rPr>
              <w:t>Շվանիձոր</w:t>
            </w:r>
            <w:r w:rsidRPr="00244C4C">
              <w:rPr>
                <w:rFonts w:ascii="GHEA Grapalat" w:hAnsi="GHEA Grapalat" w:cs="Arian AMU"/>
                <w:sz w:val="22"/>
                <w:szCs w:val="20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szCs w:val="20"/>
              </w:rPr>
              <w:t>Վարդանիձոր</w:t>
            </w:r>
          </w:p>
        </w:tc>
        <w:tc>
          <w:tcPr>
            <w:tcW w:w="283" w:type="pct"/>
            <w:tcBorders>
              <w:top w:val="single" w:sz="8" w:space="0" w:color="629DD1"/>
              <w:left w:val="single" w:sz="8" w:space="0" w:color="629DD1"/>
              <w:bottom w:val="single" w:sz="8" w:space="0" w:color="629DD1"/>
              <w:right w:val="single" w:sz="8" w:space="0" w:color="629DD1"/>
            </w:tcBorders>
            <w:shd w:val="clear" w:color="auto" w:fill="D8E6F3"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szCs w:val="20"/>
              </w:rPr>
            </w:pPr>
            <w:r w:rsidRPr="00244C4C">
              <w:rPr>
                <w:rFonts w:ascii="GHEA Grapalat" w:hAnsi="GHEA Grapalat" w:cs="Arian AMU"/>
                <w:sz w:val="22"/>
                <w:szCs w:val="20"/>
              </w:rPr>
              <w:t>40</w:t>
            </w:r>
          </w:p>
        </w:tc>
        <w:tc>
          <w:tcPr>
            <w:tcW w:w="489" w:type="pct"/>
            <w:tcBorders>
              <w:top w:val="single" w:sz="8" w:space="0" w:color="629DD1"/>
              <w:left w:val="single" w:sz="8" w:space="0" w:color="629DD1"/>
              <w:bottom w:val="single" w:sz="8" w:space="0" w:color="629DD1"/>
              <w:right w:val="single" w:sz="8" w:space="0" w:color="629DD1"/>
            </w:tcBorders>
            <w:shd w:val="clear" w:color="auto" w:fill="D8E6F3"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szCs w:val="20"/>
              </w:rPr>
            </w:pPr>
            <w:r w:rsidRPr="00244C4C">
              <w:rPr>
                <w:rFonts w:ascii="GHEA Grapalat" w:hAnsi="GHEA Grapalat" w:cs="Arian AMU"/>
                <w:sz w:val="22"/>
                <w:szCs w:val="20"/>
              </w:rPr>
              <w:t>500</w:t>
            </w:r>
          </w:p>
        </w:tc>
        <w:tc>
          <w:tcPr>
            <w:tcW w:w="1339" w:type="pct"/>
            <w:tcBorders>
              <w:top w:val="single" w:sz="8" w:space="0" w:color="629DD1"/>
              <w:left w:val="single" w:sz="8" w:space="0" w:color="629DD1"/>
              <w:bottom w:val="single" w:sz="8" w:space="0" w:color="629DD1"/>
              <w:right w:val="single" w:sz="8" w:space="0" w:color="629DD1"/>
            </w:tcBorders>
            <w:shd w:val="clear" w:color="auto" w:fill="D8E6F3"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szCs w:val="20"/>
              </w:rPr>
            </w:pPr>
            <w:r w:rsidRPr="00244C4C">
              <w:rPr>
                <w:rFonts w:ascii="GHEA Grapalat" w:hAnsi="GHEA Grapalat" w:cs="Arian AMU"/>
                <w:sz w:val="22"/>
                <w:szCs w:val="20"/>
              </w:rPr>
              <w:t>80</w:t>
            </w:r>
          </w:p>
        </w:tc>
        <w:tc>
          <w:tcPr>
            <w:tcW w:w="694" w:type="pct"/>
            <w:tcBorders>
              <w:top w:val="single" w:sz="8" w:space="0" w:color="629DD1"/>
              <w:left w:val="single" w:sz="8" w:space="0" w:color="629DD1"/>
              <w:bottom w:val="single" w:sz="8" w:space="0" w:color="629DD1"/>
              <w:right w:val="single" w:sz="8" w:space="0" w:color="629DD1"/>
            </w:tcBorders>
            <w:shd w:val="clear" w:color="auto" w:fill="D8E6F3"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Arian AMU"/>
                <w:szCs w:val="20"/>
              </w:rPr>
            </w:pPr>
            <w:r w:rsidRPr="00244C4C">
              <w:rPr>
                <w:rFonts w:ascii="GHEA Grapalat" w:hAnsi="GHEA Grapalat" w:cs="Arian AMU"/>
                <w:sz w:val="22"/>
                <w:szCs w:val="20"/>
              </w:rPr>
              <w:t>600</w:t>
            </w:r>
          </w:p>
        </w:tc>
      </w:tr>
    </w:tbl>
    <w:p w:rsidR="00F3536E" w:rsidRPr="00244C4C" w:rsidRDefault="00F3536E" w:rsidP="001B1320">
      <w:pPr>
        <w:rPr>
          <w:rFonts w:ascii="GHEA Grapalat" w:hAnsi="GHEA Grapalat" w:cs="Arian AMU"/>
          <w:lang w:val="hy-AM"/>
        </w:rPr>
      </w:pPr>
    </w:p>
    <w:p w:rsidR="00F3536E" w:rsidRPr="00244C4C" w:rsidRDefault="00F3536E" w:rsidP="001B1320">
      <w:pPr>
        <w:pStyle w:val="Heading3"/>
        <w:rPr>
          <w:rFonts w:ascii="GHEA Grapalat" w:hAnsi="GHEA Grapalat" w:cs="Arian AMU"/>
          <w:color w:val="3071C3"/>
          <w:sz w:val="20"/>
          <w:szCs w:val="20"/>
          <w:lang w:val="ru-RU"/>
        </w:rPr>
      </w:pPr>
      <w:bookmarkStart w:id="285" w:name="_Toc345447188"/>
      <w:bookmarkStart w:id="286" w:name="_Toc361931038"/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 w:cs="Arian AMU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bookmarkEnd w:id="285"/>
      <w:bookmarkEnd w:id="286"/>
      <w:r w:rsidRPr="00244C4C">
        <w:rPr>
          <w:rFonts w:ascii="GHEA Grapalat" w:hAnsi="GHEA Grapalat" w:cs="Arian AMU"/>
          <w:lang w:val="ru-RU"/>
        </w:rPr>
        <w:t xml:space="preserve"> </w:t>
      </w:r>
    </w:p>
    <w:p w:rsidR="00F3536E" w:rsidRPr="00244C4C" w:rsidRDefault="00F3536E" w:rsidP="00593436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ru-RU"/>
        </w:rPr>
        <w:t>Մ</w:t>
      </w:r>
      <w:r w:rsidRPr="00244C4C">
        <w:rPr>
          <w:rFonts w:ascii="GHEA Grapalat" w:hAnsi="GHEA Grapalat" w:cs="Sylfaen"/>
        </w:rPr>
        <w:t>արզի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</w:t>
      </w:r>
      <w:r w:rsidRPr="00244C4C">
        <w:rPr>
          <w:rFonts w:ascii="GHEA Grapalat" w:hAnsi="GHEA Grapalat" w:cs="Sylfaen"/>
        </w:rPr>
        <w:t>յուղատնտեսության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կարևոր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հիմնախնդիր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ապրանքայնության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մակարդակի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բ</w:t>
      </w:r>
      <w:r w:rsidRPr="00244C4C">
        <w:rPr>
          <w:rFonts w:ascii="GHEA Grapalat" w:hAnsi="GHEA Grapalat" w:cs="Sylfaen"/>
        </w:rPr>
        <w:t>արձրացումը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</w:rPr>
        <w:t>որի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ուղղությա</w:t>
      </w:r>
      <w:r w:rsidRPr="00244C4C">
        <w:rPr>
          <w:rFonts w:ascii="GHEA Grapalat" w:hAnsi="GHEA Grapalat" w:cs="Sylfaen"/>
          <w:lang w:val="ru-RU"/>
        </w:rPr>
        <w:t>մբ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իրականացնել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համապատասխան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միջոցառումներ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</w:rPr>
        <w:t>որոնցով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մեծապես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պայմանավորված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</w:t>
      </w:r>
      <w:r w:rsidRPr="00244C4C">
        <w:rPr>
          <w:rFonts w:ascii="GHEA Grapalat" w:hAnsi="GHEA Grapalat" w:cs="Sylfaen"/>
        </w:rPr>
        <w:t>յուղացիական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տնտեսությունների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կայունությունը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գյուղական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բնակավայրերում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աղքատության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կրճատումը</w:t>
      </w:r>
      <w:r w:rsidRPr="00244C4C">
        <w:rPr>
          <w:rFonts w:ascii="GHEA Grapalat" w:hAnsi="GHEA Grapalat" w:cs="Arian AMU"/>
          <w:lang w:val="ru-RU"/>
        </w:rPr>
        <w:t xml:space="preserve">: </w:t>
      </w:r>
      <w:r w:rsidRPr="00244C4C">
        <w:rPr>
          <w:rFonts w:ascii="GHEA Grapalat" w:hAnsi="GHEA Grapalat" w:cs="Sylfaen"/>
        </w:rPr>
        <w:t>Առաջնային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հիմնախնդիրներից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գյուղատնտեսական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մթերքների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արտադրության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ինքնարժեքի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իջեցման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արտադրության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արդյունավետության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բարձրացման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ուղղությամբ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միջոցառումների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իրականացումը</w:t>
      </w:r>
      <w:r w:rsidRPr="00244C4C">
        <w:rPr>
          <w:rFonts w:ascii="GHEA Grapalat" w:hAnsi="GHEA Grapalat" w:cs="Arian AMU"/>
          <w:lang w:val="ru-RU"/>
        </w:rPr>
        <w:t xml:space="preserve">: </w:t>
      </w:r>
      <w:r w:rsidRPr="00244C4C">
        <w:rPr>
          <w:rFonts w:ascii="GHEA Grapalat" w:hAnsi="GHEA Grapalat" w:cs="Sylfaen"/>
        </w:rPr>
        <w:t>Գյուղատնտեսական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մթերքների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մրցունակությունը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ինչպես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ներքին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</w:rPr>
        <w:t>այնպես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էլ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արտաքին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շուկաներում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մեծապես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պայմանավորված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միավոր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արտադրանքի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վրա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կատարվող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ծախսերի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</w:rPr>
        <w:t>մակարդակով</w:t>
      </w:r>
      <w:r w:rsidRPr="00244C4C">
        <w:rPr>
          <w:rFonts w:ascii="GHEA Grapalat" w:hAnsi="GHEA Grapalat" w:cs="Arian AMU"/>
          <w:lang w:val="ru-RU"/>
        </w:rPr>
        <w:t>:</w:t>
      </w:r>
    </w:p>
    <w:p w:rsidR="00F3536E" w:rsidRPr="00244C4C" w:rsidRDefault="00F3536E" w:rsidP="001B1320">
      <w:pPr>
        <w:rPr>
          <w:rFonts w:ascii="GHEA Grapalat" w:hAnsi="GHEA Grapalat"/>
          <w:lang w:val="hy-AM"/>
        </w:rPr>
      </w:pPr>
    </w:p>
    <w:p w:rsidR="00F3536E" w:rsidRPr="00244C4C" w:rsidRDefault="00F3536E" w:rsidP="00593436">
      <w:pPr>
        <w:rPr>
          <w:rFonts w:ascii="GHEA Grapalat" w:hAnsi="GHEA Grapalat" w:cs="Calibri"/>
          <w:lang w:val="hy-AM"/>
        </w:rPr>
      </w:pPr>
      <w:r w:rsidRPr="00244C4C">
        <w:rPr>
          <w:rFonts w:ascii="GHEA Grapalat" w:hAnsi="GHEA Grapalat"/>
          <w:lang w:val="hy-AM"/>
        </w:rPr>
        <w:t>2010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2587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29,849 </w:t>
      </w:r>
      <w:r w:rsidRPr="00244C4C">
        <w:rPr>
          <w:rFonts w:ascii="GHEA Grapalat" w:hAnsi="GHEA Grapalat" w:cs="Sylfaen"/>
          <w:lang w:val="hy-AM"/>
        </w:rPr>
        <w:t>ցենտներ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</w:t>
      </w:r>
      <w:r w:rsidRPr="00244C4C">
        <w:rPr>
          <w:rFonts w:ascii="GHEA Grapalat" w:hAnsi="GHEA Grapalat"/>
          <w:lang w:val="hy-AM"/>
        </w:rPr>
        <w:t>: 2006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պտղատու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վերականգնման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տնկարանային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Տեղ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շուկայականից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էժան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հատկացվել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22,460 </w:t>
      </w:r>
      <w:r w:rsidRPr="00244C4C">
        <w:rPr>
          <w:rFonts w:ascii="GHEA Grapalat" w:hAnsi="GHEA Grapalat" w:cs="Sylfaen"/>
          <w:lang w:val="hy-AM"/>
        </w:rPr>
        <w:t>հատ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պտղատու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դեկորատիվ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տնկիներ</w:t>
      </w:r>
      <w:r w:rsidRPr="00244C4C">
        <w:rPr>
          <w:rFonts w:ascii="GHEA Grapalat" w:hAnsi="GHEA Grapalat" w:cs="Calibri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հիմնվել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Calibri"/>
          <w:lang w:val="hy-AM"/>
        </w:rPr>
        <w:t xml:space="preserve"> 6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պտղատու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</w:t>
      </w:r>
      <w:r w:rsidRPr="00244C4C">
        <w:rPr>
          <w:rFonts w:ascii="GHEA Grapalat" w:hAnsi="GHEA Grapalat" w:cs="Calibri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Սիսիանի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տարածաշրջանում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</w:t>
      </w:r>
      <w:r w:rsidRPr="00244C4C">
        <w:rPr>
          <w:rFonts w:ascii="GHEA Grapalat" w:hAnsi="GHEA Grapalat" w:cs="Calibri"/>
          <w:lang w:val="hy-AM"/>
        </w:rPr>
        <w:t xml:space="preserve"> 15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պտղատու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Դարբասի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համայնքում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վերակառուցվող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վերամշակման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արտադրամասին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ապահովելու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 w:cs="Calibri"/>
          <w:lang w:val="hy-AM"/>
        </w:rPr>
        <w:t>:</w:t>
      </w:r>
    </w:p>
    <w:p w:rsidR="00F3536E" w:rsidRPr="00244C4C" w:rsidRDefault="00F3536E" w:rsidP="001B1320">
      <w:pPr>
        <w:rPr>
          <w:rFonts w:ascii="GHEA Grapalat" w:hAnsi="GHEA Grapalat"/>
          <w:lang w:val="hy-AM"/>
        </w:rPr>
      </w:pPr>
    </w:p>
    <w:p w:rsidR="00F3536E" w:rsidRPr="00244C4C" w:rsidRDefault="00F3536E" w:rsidP="00593436">
      <w:pPr>
        <w:rPr>
          <w:rFonts w:ascii="GHEA Grapalat" w:hAnsi="GHEA Grapalat"/>
          <w:lang w:val="hy-AM"/>
        </w:rPr>
      </w:pPr>
      <w:r>
        <w:rPr>
          <w:noProof/>
        </w:rPr>
        <w:pict>
          <v:shape id="Picture 44" o:spid="_x0000_s1052" type="#_x0000_t75" alt="Description: Կիվին եզակի հատկություններով պտուղ է" style="position:absolute;left:0;text-align:left;margin-left:-.3pt;margin-top:46.8pt;width:112.5pt;height:92.25pt;z-index:251661824;visibility:visible" wrapcoords="-144 0 -144 21424 21600 21424 21600 0 -144 0">
            <v:imagedata r:id="rId111" o:title=""/>
            <w10:wrap type="through"/>
          </v:shape>
        </w:pict>
      </w:r>
      <w:r w:rsidRPr="00244C4C">
        <w:rPr>
          <w:rFonts w:ascii="GHEA Grapalat" w:hAnsi="GHEA Grapalat" w:cs="Sylfaen"/>
          <w:lang w:val="hy-AM"/>
        </w:rPr>
        <w:t>Բացի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արդյունավետությունից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կիվիի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օգտակար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հատկությունների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ծիրանի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դեղձի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օգտակարությունը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հայտնի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բնակչությանը</w:t>
      </w:r>
      <w:r w:rsidRPr="00244C4C">
        <w:rPr>
          <w:rFonts w:ascii="GHEA Grapalat" w:hAnsi="GHEA Grapalat"/>
          <w:lang w:val="hy-AM"/>
        </w:rPr>
        <w:t>:</w:t>
      </w:r>
      <w:r w:rsidRPr="00244C4C">
        <w:rPr>
          <w:rFonts w:ascii="GHEA Grapalat" w:hAnsi="GHEA Grapalat" w:cs="Arian AMU"/>
          <w:color w:val="424242"/>
          <w:spacing w:val="2"/>
          <w:sz w:val="18"/>
          <w:szCs w:val="18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Կիվին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իսկական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վիտամինային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ռումբ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պարունակում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մրգերի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բանջարեղենների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ռեկորդային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վիտամիններ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նյութեր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հարուստ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հատկապես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վիտամին</w:t>
      </w:r>
      <w:r w:rsidRPr="00244C4C">
        <w:rPr>
          <w:rFonts w:ascii="GHEA Grapalat" w:hAnsi="GHEA Grapalat"/>
          <w:lang w:val="hy-AM"/>
        </w:rPr>
        <w:t xml:space="preserve"> C-</w:t>
      </w:r>
      <w:r w:rsidRPr="00244C4C">
        <w:rPr>
          <w:rFonts w:ascii="GHEA Grapalat" w:hAnsi="GHEA Grapalat" w:cs="Sylfaen"/>
          <w:lang w:val="hy-AM"/>
        </w:rPr>
        <w:t>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Ուրիշ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վիտամին</w:t>
      </w:r>
      <w:r w:rsidRPr="00244C4C">
        <w:rPr>
          <w:rFonts w:ascii="GHEA Grapalat" w:hAnsi="GHEA Grapalat"/>
          <w:lang w:val="hy-AM"/>
        </w:rPr>
        <w:t xml:space="preserve"> C-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չկա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Ամեն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ուտելու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մարդու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օրգանիզմը</w:t>
      </w:r>
      <w:r w:rsidRPr="00244C4C">
        <w:rPr>
          <w:rFonts w:ascii="GHEA Grapalat" w:hAnsi="GHEA Grapalat"/>
          <w:lang w:val="hy-AM"/>
        </w:rPr>
        <w:t xml:space="preserve"> 100 </w:t>
      </w:r>
      <w:r w:rsidRPr="00244C4C">
        <w:rPr>
          <w:rFonts w:ascii="GHEA Grapalat" w:hAnsi="GHEA Grapalat" w:cs="Sylfaen"/>
          <w:lang w:val="hy-AM"/>
        </w:rPr>
        <w:t>տոկոսով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վիտամինային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առողջությամբ</w:t>
      </w:r>
      <w:r w:rsidRPr="00244C4C">
        <w:rPr>
          <w:rFonts w:ascii="GHEA Grapalat" w:hAnsi="GHEA Grapalat"/>
          <w:lang w:val="hy-AM"/>
        </w:rPr>
        <w:t xml:space="preserve">»: </w:t>
      </w:r>
    </w:p>
    <w:p w:rsidR="00F3536E" w:rsidRPr="00244C4C" w:rsidRDefault="00F3536E" w:rsidP="0059343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Վաղահաս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ծիրանի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դեղձի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կիվիի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ինքնարժեքով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Վաղահաս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կիվիի</w:t>
      </w:r>
      <w:r w:rsidRPr="00244C4C">
        <w:rPr>
          <w:rFonts w:ascii="GHEA Grapalat" w:hAnsi="GHEA Grapalat"/>
          <w:lang w:val="hy-AM"/>
        </w:rPr>
        <w:t xml:space="preserve">   </w:t>
      </w:r>
      <w:r w:rsidRPr="00244C4C">
        <w:rPr>
          <w:rFonts w:ascii="GHEA Grapalat" w:hAnsi="GHEA Grapalat" w:cs="Sylfaen"/>
          <w:lang w:val="hy-AM"/>
        </w:rPr>
        <w:t>գները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գները՝</w:t>
      </w:r>
    </w:p>
    <w:p w:rsidR="00F3536E" w:rsidRPr="00244C4C" w:rsidRDefault="00F3536E" w:rsidP="00593436">
      <w:pPr>
        <w:pStyle w:val="ListBullet"/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ru-RU"/>
        </w:rPr>
        <w:t>Վաղահաս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ծիրան</w:t>
      </w:r>
      <w:r w:rsidRPr="00244C4C">
        <w:rPr>
          <w:rFonts w:ascii="GHEA Grapalat" w:hAnsi="GHEA Grapalat"/>
          <w:lang w:val="ru-RU"/>
        </w:rPr>
        <w:t>-600-1000</w:t>
      </w:r>
      <w:r w:rsidRPr="00244C4C">
        <w:rPr>
          <w:rFonts w:ascii="GHEA Grapalat" w:hAnsi="GHEA Grapalat" w:cs="Sylfaen"/>
          <w:lang w:val="ru-RU"/>
        </w:rPr>
        <w:t>դր</w:t>
      </w:r>
    </w:p>
    <w:p w:rsidR="00F3536E" w:rsidRPr="00244C4C" w:rsidRDefault="00F3536E" w:rsidP="00593436">
      <w:pPr>
        <w:pStyle w:val="ListBullet"/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ru-RU"/>
        </w:rPr>
        <w:t>Վաղահաս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դեղձ</w:t>
      </w:r>
      <w:r w:rsidRPr="00244C4C">
        <w:rPr>
          <w:rFonts w:ascii="GHEA Grapalat" w:hAnsi="GHEA Grapalat"/>
          <w:lang w:val="ru-RU"/>
        </w:rPr>
        <w:t>-500-1000</w:t>
      </w:r>
      <w:r w:rsidRPr="00244C4C">
        <w:rPr>
          <w:rFonts w:ascii="GHEA Grapalat" w:hAnsi="GHEA Grapalat" w:cs="Sylfaen"/>
          <w:lang w:val="ru-RU"/>
        </w:rPr>
        <w:t>դր</w:t>
      </w:r>
    </w:p>
    <w:p w:rsidR="00F3536E" w:rsidRPr="00244C4C" w:rsidRDefault="00F3536E" w:rsidP="00593436">
      <w:pPr>
        <w:pStyle w:val="ListBullet"/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ru-RU"/>
        </w:rPr>
        <w:t>Կիվի</w:t>
      </w:r>
      <w:r w:rsidRPr="00244C4C">
        <w:rPr>
          <w:rFonts w:ascii="GHEA Grapalat" w:hAnsi="GHEA Grapalat"/>
          <w:lang w:val="ru-RU"/>
        </w:rPr>
        <w:t>-800-1200</w:t>
      </w:r>
      <w:r w:rsidRPr="00244C4C">
        <w:rPr>
          <w:rFonts w:ascii="GHEA Grapalat" w:hAnsi="GHEA Grapalat" w:cs="Sylfaen"/>
          <w:lang w:val="ru-RU"/>
        </w:rPr>
        <w:t>դր</w:t>
      </w:r>
    </w:p>
    <w:p w:rsidR="00F3536E" w:rsidRPr="00244C4C" w:rsidRDefault="00F3536E" w:rsidP="00593436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</w:rPr>
        <w:t>Հաշվարկները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կատարված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ամենացածր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գները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հաշվի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առնելով</w:t>
      </w:r>
      <w:r w:rsidRPr="00244C4C">
        <w:rPr>
          <w:rFonts w:ascii="GHEA Grapalat" w:hAnsi="GHEA Grapalat"/>
          <w:lang w:val="ru-RU"/>
        </w:rPr>
        <w:t>’</w:t>
      </w:r>
    </w:p>
    <w:p w:rsidR="00F3536E" w:rsidRPr="00244C4C" w:rsidRDefault="00F3536E" w:rsidP="00593436">
      <w:pPr>
        <w:pStyle w:val="ListBullet"/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ru-RU"/>
        </w:rPr>
        <w:t>Վաղահաս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ծիրան</w:t>
      </w:r>
      <w:r w:rsidRPr="00244C4C">
        <w:rPr>
          <w:rFonts w:ascii="GHEA Grapalat" w:hAnsi="GHEA Grapalat"/>
          <w:lang w:val="ru-RU"/>
        </w:rPr>
        <w:t>-</w:t>
      </w:r>
      <w:r w:rsidRPr="00244C4C">
        <w:rPr>
          <w:rFonts w:ascii="GHEA Grapalat" w:hAnsi="GHEA Grapalat"/>
        </w:rPr>
        <w:t xml:space="preserve">500 </w:t>
      </w:r>
      <w:r w:rsidRPr="00244C4C">
        <w:rPr>
          <w:rFonts w:ascii="GHEA Grapalat" w:hAnsi="GHEA Grapalat" w:cs="Sylfaen"/>
          <w:lang w:val="ru-RU"/>
        </w:rPr>
        <w:t>դր</w:t>
      </w:r>
    </w:p>
    <w:p w:rsidR="00F3536E" w:rsidRPr="00244C4C" w:rsidRDefault="00F3536E" w:rsidP="00593436">
      <w:pPr>
        <w:pStyle w:val="ListBullet"/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ru-RU"/>
        </w:rPr>
        <w:t>Վաղահաս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դեղձ</w:t>
      </w:r>
      <w:r w:rsidRPr="00244C4C">
        <w:rPr>
          <w:rFonts w:ascii="GHEA Grapalat" w:hAnsi="GHEA Grapalat"/>
          <w:lang w:val="ru-RU"/>
        </w:rPr>
        <w:t>-</w:t>
      </w:r>
      <w:r w:rsidRPr="00244C4C">
        <w:rPr>
          <w:rFonts w:ascii="GHEA Grapalat" w:hAnsi="GHEA Grapalat"/>
        </w:rPr>
        <w:t xml:space="preserve">500 </w:t>
      </w:r>
      <w:r w:rsidRPr="00244C4C">
        <w:rPr>
          <w:rFonts w:ascii="GHEA Grapalat" w:hAnsi="GHEA Grapalat" w:cs="Sylfaen"/>
          <w:lang w:val="ru-RU"/>
        </w:rPr>
        <w:t>դր</w:t>
      </w:r>
    </w:p>
    <w:p w:rsidR="00F3536E" w:rsidRPr="00244C4C" w:rsidRDefault="00F3536E" w:rsidP="00593436">
      <w:pPr>
        <w:pStyle w:val="ListBullet"/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ru-RU"/>
        </w:rPr>
        <w:t>Կիվի</w:t>
      </w:r>
      <w:r w:rsidRPr="00244C4C">
        <w:rPr>
          <w:rFonts w:ascii="GHEA Grapalat" w:hAnsi="GHEA Grapalat"/>
          <w:lang w:val="ru-RU"/>
        </w:rPr>
        <w:t>-</w:t>
      </w:r>
      <w:r w:rsidRPr="00244C4C">
        <w:rPr>
          <w:rFonts w:ascii="GHEA Grapalat" w:hAnsi="GHEA Grapalat"/>
        </w:rPr>
        <w:t xml:space="preserve">900 </w:t>
      </w:r>
      <w:r w:rsidRPr="00244C4C">
        <w:rPr>
          <w:rFonts w:ascii="GHEA Grapalat" w:hAnsi="GHEA Grapalat" w:cs="Sylfaen"/>
          <w:lang w:val="ru-RU"/>
        </w:rPr>
        <w:t>դր</w:t>
      </w:r>
    </w:p>
    <w:p w:rsidR="00F3536E" w:rsidRPr="00244C4C" w:rsidRDefault="00F3536E" w:rsidP="00593436">
      <w:pPr>
        <w:pStyle w:val="Heading3"/>
        <w:rPr>
          <w:rFonts w:ascii="GHEA Grapalat" w:hAnsi="GHEA Grapalat"/>
          <w:color w:val="3071C3"/>
          <w:sz w:val="20"/>
          <w:szCs w:val="20"/>
        </w:rPr>
      </w:pPr>
      <w:bookmarkStart w:id="287" w:name="_Toc345447189"/>
      <w:bookmarkStart w:id="288" w:name="_Toc361931039"/>
      <w:r w:rsidRPr="00244C4C">
        <w:rPr>
          <w:rFonts w:ascii="GHEA Grapalat" w:hAnsi="GHEA Grapalat" w:cs="Sylfaen"/>
          <w:lang w:val="hy-AM"/>
        </w:rPr>
        <w:t>Ներդրումներ</w:t>
      </w:r>
      <w:bookmarkEnd w:id="287"/>
      <w:bookmarkEnd w:id="288"/>
    </w:p>
    <w:p w:rsidR="00F3536E" w:rsidRPr="00244C4C" w:rsidRDefault="00F3536E" w:rsidP="00593436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կիրականացվի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գումարների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աղյուսակում՝</w:t>
      </w:r>
    </w:p>
    <w:p w:rsidR="00F3536E" w:rsidRPr="00244C4C" w:rsidRDefault="00F3536E" w:rsidP="00593436">
      <w:pPr>
        <w:rPr>
          <w:rFonts w:ascii="GHEA Grapalat" w:hAnsi="GHEA Grapalat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024"/>
        <w:gridCol w:w="1788"/>
        <w:gridCol w:w="1790"/>
        <w:gridCol w:w="1892"/>
        <w:gridCol w:w="1917"/>
      </w:tblGrid>
      <w:tr w:rsidR="00F3536E" w:rsidRPr="00244C4C" w:rsidTr="00593436">
        <w:trPr>
          <w:trHeight w:val="315"/>
        </w:trPr>
        <w:tc>
          <w:tcPr>
            <w:tcW w:w="5000" w:type="pct"/>
            <w:gridSpan w:val="5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Ներդրումների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բաշխվածք</w:t>
            </w:r>
          </w:p>
        </w:tc>
      </w:tr>
      <w:tr w:rsidR="00F3536E" w:rsidRPr="00244C4C" w:rsidTr="00593436">
        <w:trPr>
          <w:trHeight w:val="300"/>
        </w:trPr>
        <w:tc>
          <w:tcPr>
            <w:tcW w:w="1081" w:type="pct"/>
            <w:noWrap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Մարզ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համայնք</w:t>
            </w:r>
          </w:p>
        </w:tc>
        <w:tc>
          <w:tcPr>
            <w:tcW w:w="956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57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Ներդրող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Վարկ</w:t>
            </w:r>
          </w:p>
        </w:tc>
        <w:tc>
          <w:tcPr>
            <w:tcW w:w="1022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593436">
        <w:trPr>
          <w:trHeight w:val="300"/>
        </w:trPr>
        <w:tc>
          <w:tcPr>
            <w:tcW w:w="1081" w:type="pct"/>
            <w:noWrap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5%</w:t>
            </w:r>
          </w:p>
        </w:tc>
        <w:tc>
          <w:tcPr>
            <w:tcW w:w="956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57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25%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70%</w:t>
            </w:r>
          </w:p>
        </w:tc>
        <w:tc>
          <w:tcPr>
            <w:tcW w:w="1022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100%</w:t>
            </w:r>
          </w:p>
        </w:tc>
      </w:tr>
      <w:tr w:rsidR="00F3536E" w:rsidRPr="00244C4C" w:rsidTr="00593436">
        <w:trPr>
          <w:trHeight w:val="300"/>
        </w:trPr>
        <w:tc>
          <w:tcPr>
            <w:tcW w:w="1081" w:type="pct"/>
            <w:noWrap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Ֆինանսական</w:t>
            </w:r>
          </w:p>
        </w:tc>
        <w:tc>
          <w:tcPr>
            <w:tcW w:w="956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Բնաիրային</w:t>
            </w:r>
          </w:p>
        </w:tc>
        <w:tc>
          <w:tcPr>
            <w:tcW w:w="957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022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593436">
        <w:trPr>
          <w:trHeight w:val="300"/>
        </w:trPr>
        <w:tc>
          <w:tcPr>
            <w:tcW w:w="1081" w:type="pct"/>
            <w:noWrap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10%</w:t>
            </w:r>
          </w:p>
        </w:tc>
        <w:tc>
          <w:tcPr>
            <w:tcW w:w="956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90%</w:t>
            </w:r>
          </w:p>
        </w:tc>
        <w:tc>
          <w:tcPr>
            <w:tcW w:w="957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022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593436">
        <w:trPr>
          <w:trHeight w:val="300"/>
        </w:trPr>
        <w:tc>
          <w:tcPr>
            <w:tcW w:w="1081" w:type="pct"/>
            <w:noWrap/>
            <w:vAlign w:val="center"/>
          </w:tcPr>
          <w:p w:rsidR="00F3536E" w:rsidRPr="00244C4C" w:rsidRDefault="00F3536E" w:rsidP="00593436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197,899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56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1,781,094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57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9,894,967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27,705,909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022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39,579,869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</w:tbl>
    <w:p w:rsidR="00F3536E" w:rsidRPr="00244C4C" w:rsidRDefault="00F3536E" w:rsidP="001B1320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593436">
      <w:pPr>
        <w:rPr>
          <w:rFonts w:ascii="GHEA Grapalat" w:hAnsi="GHEA Grapalat"/>
        </w:rPr>
      </w:pPr>
    </w:p>
    <w:p w:rsidR="00F3536E" w:rsidRPr="00244C4C" w:rsidRDefault="00F3536E" w:rsidP="00593436">
      <w:pPr>
        <w:pStyle w:val="Heading3"/>
        <w:rPr>
          <w:rFonts w:ascii="GHEA Grapalat" w:hAnsi="GHEA Grapalat"/>
          <w:color w:val="3071C3"/>
          <w:sz w:val="20"/>
          <w:szCs w:val="20"/>
        </w:rPr>
      </w:pPr>
      <w:bookmarkStart w:id="289" w:name="_Toc345447190"/>
      <w:bookmarkStart w:id="290" w:name="_Toc361931040"/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կառավարում</w:t>
      </w:r>
      <w:bookmarkEnd w:id="289"/>
      <w:bookmarkEnd w:id="290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59343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կիրագործվի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</w:t>
      </w:r>
      <w:r w:rsidRPr="00244C4C">
        <w:rPr>
          <w:rFonts w:ascii="GHEA Grapalat" w:hAnsi="GHEA Grapalat" w:cs="Sylfaen"/>
          <w:lang w:val="hy-AM"/>
        </w:rPr>
        <w:t>ասնավոր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սեփականություն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կկառավարի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տնօրենը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Կառավարման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տիրապետել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այգեգործության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հմտություններին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593436">
      <w:pPr>
        <w:pStyle w:val="Heading3"/>
        <w:rPr>
          <w:rFonts w:ascii="GHEA Grapalat" w:hAnsi="GHEA Grapalat"/>
          <w:color w:val="3071C3"/>
          <w:sz w:val="20"/>
          <w:szCs w:val="20"/>
          <w:lang w:val="hy-AM"/>
        </w:rPr>
      </w:pPr>
      <w:bookmarkStart w:id="291" w:name="_Toc345447191"/>
      <w:bookmarkStart w:id="292" w:name="_Toc361931041"/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bookmarkEnd w:id="291"/>
      <w:bookmarkEnd w:id="292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59343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 7 </w:t>
      </w:r>
      <w:r w:rsidRPr="00244C4C">
        <w:rPr>
          <w:rFonts w:ascii="GHEA Grapalat" w:hAnsi="GHEA Grapalat" w:cs="Sylfaen"/>
          <w:lang w:val="hy-AM"/>
        </w:rPr>
        <w:t>հոգուց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բաղկացած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աշխատակազմ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93436">
      <w:pPr>
        <w:rPr>
          <w:rFonts w:ascii="GHEA Grapalat" w:hAnsi="GHEA Grapalat"/>
          <w:sz w:val="10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386"/>
        <w:gridCol w:w="1589"/>
        <w:gridCol w:w="1943"/>
        <w:gridCol w:w="2573"/>
      </w:tblGrid>
      <w:tr w:rsidR="00F3536E" w:rsidRPr="00244C4C" w:rsidTr="00593436">
        <w:trPr>
          <w:trHeight w:val="555"/>
        </w:trPr>
        <w:tc>
          <w:tcPr>
            <w:tcW w:w="178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593436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Աշխատավարձի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հաշվարկ</w:t>
            </w:r>
          </w:p>
        </w:tc>
        <w:tc>
          <w:tcPr>
            <w:tcW w:w="828" w:type="pct"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Թվաքանակ</w:t>
            </w:r>
          </w:p>
        </w:tc>
        <w:tc>
          <w:tcPr>
            <w:tcW w:w="1026" w:type="pct"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Կեղտոտ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1358" w:type="pct"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593436">
        <w:trPr>
          <w:trHeight w:val="600"/>
        </w:trPr>
        <w:tc>
          <w:tcPr>
            <w:tcW w:w="1787" w:type="pct"/>
            <w:vAlign w:val="center"/>
          </w:tcPr>
          <w:p w:rsidR="00F3536E" w:rsidRPr="00244C4C" w:rsidRDefault="00F3536E" w:rsidP="00593436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Ղեկավար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28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1026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358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593436">
        <w:trPr>
          <w:trHeight w:val="300"/>
        </w:trPr>
        <w:tc>
          <w:tcPr>
            <w:tcW w:w="1787" w:type="pct"/>
            <w:vAlign w:val="center"/>
          </w:tcPr>
          <w:p w:rsidR="00F3536E" w:rsidRPr="00244C4C" w:rsidRDefault="00F3536E" w:rsidP="00593436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Ծառայողներ</w:t>
            </w:r>
          </w:p>
        </w:tc>
        <w:tc>
          <w:tcPr>
            <w:tcW w:w="828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1026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358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593436">
        <w:trPr>
          <w:trHeight w:val="300"/>
        </w:trPr>
        <w:tc>
          <w:tcPr>
            <w:tcW w:w="1787" w:type="pct"/>
            <w:vAlign w:val="center"/>
          </w:tcPr>
          <w:p w:rsidR="00F3536E" w:rsidRPr="00244C4C" w:rsidRDefault="00F3536E" w:rsidP="00593436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Բանվորներ</w:t>
            </w:r>
          </w:p>
        </w:tc>
        <w:tc>
          <w:tcPr>
            <w:tcW w:w="828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</w:t>
            </w:r>
          </w:p>
        </w:tc>
        <w:tc>
          <w:tcPr>
            <w:tcW w:w="1026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358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600,000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593436">
        <w:trPr>
          <w:trHeight w:val="900"/>
        </w:trPr>
        <w:tc>
          <w:tcPr>
            <w:tcW w:w="1787" w:type="pct"/>
            <w:vAlign w:val="center"/>
          </w:tcPr>
          <w:p w:rsidR="00F3536E" w:rsidRPr="00244C4C" w:rsidRDefault="00F3536E" w:rsidP="00593436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Սպասարկող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տեխնիկական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28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1026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120,000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358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120,000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593436">
        <w:trPr>
          <w:trHeight w:val="300"/>
        </w:trPr>
        <w:tc>
          <w:tcPr>
            <w:tcW w:w="1787" w:type="pct"/>
            <w:noWrap/>
            <w:vAlign w:val="center"/>
          </w:tcPr>
          <w:p w:rsidR="00F3536E" w:rsidRPr="00244C4C" w:rsidRDefault="00F3536E" w:rsidP="00593436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 </w:t>
            </w:r>
          </w:p>
        </w:tc>
        <w:tc>
          <w:tcPr>
            <w:tcW w:w="828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026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358" w:type="pct"/>
            <w:noWrap/>
            <w:vAlign w:val="center"/>
          </w:tcPr>
          <w:p w:rsidR="00F3536E" w:rsidRPr="00244C4C" w:rsidRDefault="00F3536E" w:rsidP="00593436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1,120,000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</w:tbl>
    <w:p w:rsidR="00F3536E" w:rsidRPr="00244C4C" w:rsidRDefault="00F3536E" w:rsidP="0059343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մելիորացիայի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պարարտացման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աշխատավարձերի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տնկիներ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կսկսվի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հինգերորդ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սկսված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93436">
      <w:pPr>
        <w:pStyle w:val="Heading3"/>
        <w:rPr>
          <w:rFonts w:ascii="GHEA Grapalat" w:hAnsi="GHEA Grapalat"/>
          <w:lang w:val="hy-AM"/>
        </w:rPr>
      </w:pPr>
      <w:bookmarkStart w:id="293" w:name="_Toc345447192"/>
      <w:bookmarkStart w:id="294" w:name="_Toc361931042"/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bookmarkEnd w:id="293"/>
      <w:bookmarkEnd w:id="294"/>
    </w:p>
    <w:p w:rsidR="00F3536E" w:rsidRPr="00244C4C" w:rsidRDefault="00F3536E" w:rsidP="0059343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համահունչ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2010-2013 </w:t>
      </w:r>
      <w:r w:rsidRPr="00244C4C">
        <w:rPr>
          <w:rFonts w:ascii="GHEA Grapalat" w:hAnsi="GHEA Grapalat" w:cs="Sylfaen"/>
          <w:lang w:val="hy-AM"/>
        </w:rPr>
        <w:t>թվականների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մասնավորապես՝</w:t>
      </w:r>
    </w:p>
    <w:p w:rsidR="00F3536E" w:rsidRPr="00244C4C" w:rsidRDefault="00F3536E" w:rsidP="00593436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կատարելագործման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բուսաբուծական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անասնաբուծական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բարձրացնել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լուծել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կավելանան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կկրճատվի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593436">
      <w:pPr>
        <w:rPr>
          <w:rFonts w:ascii="GHEA Grapalat" w:hAnsi="GHEA Grapalat"/>
          <w:sz w:val="2"/>
          <w:lang w:val="hy-AM"/>
        </w:rPr>
      </w:pPr>
    </w:p>
    <w:p w:rsidR="00F3536E" w:rsidRPr="00244C4C" w:rsidRDefault="00F3536E" w:rsidP="00593436">
      <w:pPr>
        <w:pStyle w:val="Heading4"/>
        <w:rPr>
          <w:rFonts w:ascii="GHEA Grapalat" w:hAnsi="GHEA Grapalat"/>
          <w:color w:val="3071C3"/>
          <w:sz w:val="20"/>
          <w:szCs w:val="20"/>
        </w:rPr>
      </w:pP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</w:t>
      </w:r>
    </w:p>
    <w:p w:rsidR="00F3536E" w:rsidRPr="00244C4C" w:rsidRDefault="00F3536E" w:rsidP="00593436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Ներդրումների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կառուցվածքը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884"/>
        <w:gridCol w:w="4607"/>
      </w:tblGrid>
      <w:tr w:rsidR="00F3536E" w:rsidRPr="00244C4C" w:rsidTr="00593436">
        <w:trPr>
          <w:trHeight w:val="312"/>
        </w:trPr>
        <w:tc>
          <w:tcPr>
            <w:tcW w:w="257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593436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Սկզբնական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ներդրումներ</w:t>
            </w:r>
          </w:p>
        </w:tc>
        <w:tc>
          <w:tcPr>
            <w:tcW w:w="2427" w:type="pct"/>
            <w:vAlign w:val="center"/>
          </w:tcPr>
          <w:p w:rsidR="00F3536E" w:rsidRPr="00244C4C" w:rsidRDefault="00F3536E" w:rsidP="00593436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Գումար</w:t>
            </w:r>
          </w:p>
        </w:tc>
      </w:tr>
      <w:tr w:rsidR="00F3536E" w:rsidRPr="00244C4C" w:rsidTr="00593436">
        <w:trPr>
          <w:trHeight w:val="337"/>
        </w:trPr>
        <w:tc>
          <w:tcPr>
            <w:tcW w:w="2573" w:type="pct"/>
            <w:vAlign w:val="center"/>
          </w:tcPr>
          <w:p w:rsidR="00F3536E" w:rsidRPr="00244C4C" w:rsidRDefault="00F3536E" w:rsidP="00593436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Հող</w:t>
            </w:r>
          </w:p>
        </w:tc>
        <w:tc>
          <w:tcPr>
            <w:tcW w:w="2427" w:type="pct"/>
            <w:noWrap/>
            <w:vAlign w:val="center"/>
          </w:tcPr>
          <w:p w:rsidR="00F3536E" w:rsidRPr="00244C4C" w:rsidRDefault="00F3536E" w:rsidP="00593436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400,000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593436">
        <w:trPr>
          <w:trHeight w:val="337"/>
        </w:trPr>
        <w:tc>
          <w:tcPr>
            <w:tcW w:w="2573" w:type="pct"/>
            <w:vAlign w:val="center"/>
          </w:tcPr>
          <w:p w:rsidR="00F3536E" w:rsidRPr="00244C4C" w:rsidRDefault="00F3536E" w:rsidP="00593436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Տրանսպորտային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միջոցներ</w:t>
            </w:r>
          </w:p>
        </w:tc>
        <w:tc>
          <w:tcPr>
            <w:tcW w:w="2427" w:type="pct"/>
            <w:noWrap/>
            <w:vAlign w:val="center"/>
          </w:tcPr>
          <w:p w:rsidR="00F3536E" w:rsidRPr="00244C4C" w:rsidRDefault="00F3536E" w:rsidP="00593436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2,849,000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593436">
        <w:trPr>
          <w:trHeight w:val="169"/>
        </w:trPr>
        <w:tc>
          <w:tcPr>
            <w:tcW w:w="2573" w:type="pct"/>
            <w:vAlign w:val="center"/>
          </w:tcPr>
          <w:p w:rsidR="00F3536E" w:rsidRPr="00244C4C" w:rsidRDefault="00F3536E" w:rsidP="00593436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Ծառեր</w:t>
            </w:r>
          </w:p>
        </w:tc>
        <w:tc>
          <w:tcPr>
            <w:tcW w:w="2427" w:type="pct"/>
            <w:noWrap/>
            <w:vAlign w:val="center"/>
          </w:tcPr>
          <w:p w:rsidR="00F3536E" w:rsidRPr="00244C4C" w:rsidRDefault="00F3536E" w:rsidP="00593436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236,000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593436">
        <w:trPr>
          <w:trHeight w:val="506"/>
        </w:trPr>
        <w:tc>
          <w:tcPr>
            <w:tcW w:w="2573" w:type="pct"/>
            <w:vAlign w:val="center"/>
          </w:tcPr>
          <w:p w:rsidR="00F3536E" w:rsidRPr="00244C4C" w:rsidRDefault="00F3536E" w:rsidP="00593436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Պաշարների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ձեռք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բերում</w:t>
            </w:r>
          </w:p>
        </w:tc>
        <w:tc>
          <w:tcPr>
            <w:tcW w:w="2427" w:type="pct"/>
            <w:noWrap/>
            <w:vAlign w:val="center"/>
          </w:tcPr>
          <w:p w:rsidR="00F3536E" w:rsidRPr="00244C4C" w:rsidRDefault="00F3536E" w:rsidP="00593436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36,094,869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593436">
        <w:trPr>
          <w:trHeight w:val="177"/>
        </w:trPr>
        <w:tc>
          <w:tcPr>
            <w:tcW w:w="2573" w:type="pct"/>
            <w:vAlign w:val="center"/>
          </w:tcPr>
          <w:p w:rsidR="00F3536E" w:rsidRPr="00244C4C" w:rsidRDefault="00F3536E" w:rsidP="00593436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  <w:tc>
          <w:tcPr>
            <w:tcW w:w="2427" w:type="pct"/>
            <w:noWrap/>
            <w:vAlign w:val="center"/>
          </w:tcPr>
          <w:p w:rsidR="00F3536E" w:rsidRPr="00244C4C" w:rsidRDefault="00F3536E" w:rsidP="00593436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39,579,869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</w:tbl>
    <w:p w:rsidR="00F3536E" w:rsidRPr="00244C4C" w:rsidRDefault="00F3536E" w:rsidP="001B1320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1B1320">
      <w:pPr>
        <w:spacing w:line="240" w:lineRule="auto"/>
        <w:rPr>
          <w:rFonts w:ascii="GHEA Grapalat" w:hAnsi="GHEA Grapalat" w:cs="Calibri"/>
          <w:color w:val="000000"/>
          <w:sz w:val="22"/>
        </w:rPr>
        <w:sectPr w:rsidR="00F3536E" w:rsidRPr="00244C4C">
          <w:pgSz w:w="11907" w:h="16840"/>
          <w:pgMar w:top="1134" w:right="851" w:bottom="1134" w:left="1701" w:header="567" w:footer="567" w:gutter="0"/>
          <w:cols w:space="720"/>
          <w:rtlGutter/>
        </w:sect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2140"/>
        <w:gridCol w:w="1247"/>
        <w:gridCol w:w="1246"/>
        <w:gridCol w:w="1246"/>
        <w:gridCol w:w="1246"/>
        <w:gridCol w:w="1246"/>
        <w:gridCol w:w="1246"/>
        <w:gridCol w:w="1246"/>
        <w:gridCol w:w="1246"/>
        <w:gridCol w:w="1246"/>
        <w:gridCol w:w="1237"/>
      </w:tblGrid>
      <w:tr w:rsidR="00F3536E" w:rsidRPr="00244C4C" w:rsidTr="00DE6D33">
        <w:trPr>
          <w:trHeight w:val="300"/>
        </w:trPr>
        <w:tc>
          <w:tcPr>
            <w:tcW w:w="733" w:type="pct"/>
            <w:shd w:val="clear" w:color="auto" w:fill="D8D8D8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 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>1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>2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>3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>4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>5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>6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>7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>8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>9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>10</w:t>
            </w:r>
          </w:p>
        </w:tc>
      </w:tr>
      <w:tr w:rsidR="00F3536E" w:rsidRPr="00244C4C" w:rsidTr="00DE6D33">
        <w:trPr>
          <w:trHeight w:val="300"/>
        </w:trPr>
        <w:tc>
          <w:tcPr>
            <w:tcW w:w="733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ծիրան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կգ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color w:val="17375D"/>
                <w:sz w:val="18"/>
              </w:rPr>
            </w:pPr>
            <w:r w:rsidRPr="00244C4C">
              <w:rPr>
                <w:rFonts w:ascii="GHEA Grapalat" w:hAnsi="GHEA Grapalat"/>
                <w:color w:val="17375D"/>
                <w:sz w:val="18"/>
              </w:rPr>
              <w:t>-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-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-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-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6,240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6,864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7,550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8,305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9,136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10,050</w:t>
            </w:r>
          </w:p>
        </w:tc>
      </w:tr>
      <w:tr w:rsidR="00F3536E" w:rsidRPr="00244C4C" w:rsidTr="00DE6D33">
        <w:trPr>
          <w:trHeight w:val="300"/>
        </w:trPr>
        <w:tc>
          <w:tcPr>
            <w:tcW w:w="733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դեղձ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կգ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color w:val="17375D"/>
                <w:sz w:val="18"/>
              </w:rPr>
            </w:pPr>
            <w:r w:rsidRPr="00244C4C">
              <w:rPr>
                <w:rFonts w:ascii="GHEA Grapalat" w:hAnsi="GHEA Grapalat"/>
                <w:color w:val="17375D"/>
                <w:sz w:val="18"/>
              </w:rPr>
              <w:t>-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-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-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-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12,800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14,080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15,488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17,037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18,740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20,615</w:t>
            </w:r>
          </w:p>
        </w:tc>
      </w:tr>
      <w:tr w:rsidR="00F3536E" w:rsidRPr="00244C4C" w:rsidTr="00DE6D33">
        <w:trPr>
          <w:trHeight w:val="300"/>
        </w:trPr>
        <w:tc>
          <w:tcPr>
            <w:tcW w:w="733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կիվի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կգ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color w:val="17375D"/>
                <w:sz w:val="18"/>
              </w:rPr>
            </w:pPr>
            <w:r w:rsidRPr="00244C4C">
              <w:rPr>
                <w:rFonts w:ascii="GHEA Grapalat" w:hAnsi="GHEA Grapalat"/>
                <w:color w:val="17375D"/>
                <w:sz w:val="18"/>
              </w:rPr>
              <w:t>-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-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-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-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7,680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8,448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9,293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10,222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11,244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12,369</w:t>
            </w:r>
          </w:p>
        </w:tc>
      </w:tr>
      <w:tr w:rsidR="00F3536E" w:rsidRPr="00244C4C" w:rsidTr="00DE6D33">
        <w:trPr>
          <w:trHeight w:val="300"/>
        </w:trPr>
        <w:tc>
          <w:tcPr>
            <w:tcW w:w="733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Հասույթ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0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0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0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0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16,432,000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18,075,200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19,882,720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21,870,992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24,058,091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26,463,900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</w:tr>
      <w:tr w:rsidR="00F3536E" w:rsidRPr="00244C4C" w:rsidTr="00DE6D33">
        <w:trPr>
          <w:trHeight w:val="300"/>
        </w:trPr>
        <w:tc>
          <w:tcPr>
            <w:tcW w:w="733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Նյութական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-1,802,300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-230,000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-270,000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-270,000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-300,000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-350,000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-350,000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-8,748,397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-9,623,236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-10,585,560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</w:tr>
      <w:tr w:rsidR="00F3536E" w:rsidRPr="00244C4C" w:rsidTr="00DE6D33">
        <w:trPr>
          <w:trHeight w:val="300"/>
        </w:trPr>
        <w:tc>
          <w:tcPr>
            <w:tcW w:w="733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-4,480,000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-4,704,000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-4,939,200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-5,186,160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-5,445,468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-5,717,741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-6,003,628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-6,303,810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-6,619,000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-6,949,950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</w:tr>
      <w:tr w:rsidR="00F3536E" w:rsidRPr="00244C4C" w:rsidTr="00DE6D33">
        <w:trPr>
          <w:trHeight w:val="300"/>
        </w:trPr>
        <w:tc>
          <w:tcPr>
            <w:tcW w:w="733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Մաշվածություն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-593,400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-593,400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-593,400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-593,400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-593,400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-593,400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-593,400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-593,400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-593,400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-593,400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</w:tr>
      <w:tr w:rsidR="00F3536E" w:rsidRPr="00244C4C" w:rsidTr="00DE6D33">
        <w:trPr>
          <w:trHeight w:val="300"/>
        </w:trPr>
        <w:tc>
          <w:tcPr>
            <w:tcW w:w="733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Վարկի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տոկոս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-4,432,945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-3,799,667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-3,166,390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-2,533,112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-1,899,834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-1,266,556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-633,278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0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0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0</w:t>
            </w:r>
          </w:p>
        </w:tc>
      </w:tr>
      <w:tr w:rsidR="00F3536E" w:rsidRPr="00244C4C" w:rsidTr="00DE6D33">
        <w:trPr>
          <w:trHeight w:val="300"/>
        </w:trPr>
        <w:tc>
          <w:tcPr>
            <w:tcW w:w="733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Տարեկան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հաստատուն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-300,000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-300,000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-300,000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-300,000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-600,000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</w:tr>
      <w:tr w:rsidR="00F3536E" w:rsidRPr="00244C4C" w:rsidTr="00DE6D33">
        <w:trPr>
          <w:trHeight w:val="300"/>
        </w:trPr>
        <w:tc>
          <w:tcPr>
            <w:tcW w:w="733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Շահույթ՝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մինչև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հարկումը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7,593,298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9,547,503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11,702,414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5,625,385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6,622,454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7,734,990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</w:tr>
      <w:tr w:rsidR="00F3536E" w:rsidRPr="00244C4C" w:rsidTr="00DE6D33">
        <w:trPr>
          <w:trHeight w:val="300"/>
        </w:trPr>
        <w:tc>
          <w:tcPr>
            <w:tcW w:w="733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 </w:t>
            </w: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</w:p>
        </w:tc>
        <w:tc>
          <w:tcPr>
            <w:tcW w:w="427" w:type="pct"/>
            <w:shd w:val="clear" w:color="auto" w:fill="D8D8D8"/>
            <w:noWrap/>
            <w:vAlign w:val="center"/>
          </w:tcPr>
          <w:p w:rsidR="00F3536E" w:rsidRPr="00244C4C" w:rsidRDefault="00F3536E" w:rsidP="00DE6D33">
            <w:pPr>
              <w:rPr>
                <w:rFonts w:ascii="GHEA Grapalat" w:hAnsi="GHEA Grapalat"/>
                <w:sz w:val="18"/>
              </w:rPr>
            </w:pPr>
          </w:p>
        </w:tc>
      </w:tr>
    </w:tbl>
    <w:p w:rsidR="00F3536E" w:rsidRPr="00244C4C" w:rsidRDefault="00F3536E" w:rsidP="001B1320">
      <w:pPr>
        <w:spacing w:line="240" w:lineRule="auto"/>
        <w:rPr>
          <w:rFonts w:ascii="GHEA Grapalat" w:hAnsi="GHEA Grapalat"/>
          <w:szCs w:val="24"/>
        </w:rPr>
        <w:sectPr w:rsidR="00F3536E" w:rsidRPr="00244C4C">
          <w:headerReference w:type="default" r:id="rId112"/>
          <w:pgSz w:w="16840" w:h="11907" w:orient="landscape"/>
          <w:pgMar w:top="1699" w:right="1138" w:bottom="850" w:left="1138" w:header="562" w:footer="562" w:gutter="0"/>
          <w:cols w:space="720"/>
        </w:sectPr>
      </w:pPr>
    </w:p>
    <w:p w:rsidR="00F3536E" w:rsidRPr="00244C4C" w:rsidRDefault="00F3536E" w:rsidP="00DE6D33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Եկամուտ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ծախսեր</w:t>
      </w:r>
    </w:p>
    <w:p w:rsidR="00F3536E" w:rsidRPr="00244C4C" w:rsidRDefault="00F3536E" w:rsidP="00DE6D33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եկամուտները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վաղահաս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մրգերի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կիվիի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վաճառքից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Նյութական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ներառում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արտադրանքի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ստեղծման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փոփոխուն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Ամորտիզացիոն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հատկացումները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հաշվապահական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ստանդարտների՝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20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ծառերի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10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շինությունների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1-5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Վարկի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տոկոսը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16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տոկոսադրույքի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հաշվարկով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Առաջին</w:t>
      </w:r>
      <w:r w:rsidRPr="00244C4C">
        <w:rPr>
          <w:rFonts w:ascii="GHEA Grapalat" w:hAnsi="GHEA Grapalat"/>
        </w:rPr>
        <w:t xml:space="preserve"> 5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ընթացքում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շահույթ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ապահովի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Քանի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բերքատվությունը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կսկսվի</w:t>
      </w:r>
      <w:r w:rsidRPr="00244C4C">
        <w:rPr>
          <w:rFonts w:ascii="GHEA Grapalat" w:hAnsi="GHEA Grapalat"/>
        </w:rPr>
        <w:t xml:space="preserve"> 5 </w:t>
      </w:r>
      <w:r w:rsidRPr="00244C4C">
        <w:rPr>
          <w:rFonts w:ascii="GHEA Grapalat" w:hAnsi="GHEA Grapalat" w:cs="Sylfaen"/>
        </w:rPr>
        <w:t>տարվանից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ապա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շահույթ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նախատեսել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միայն</w:t>
      </w:r>
      <w:r w:rsidRPr="00244C4C">
        <w:rPr>
          <w:rFonts w:ascii="GHEA Grapalat" w:hAnsi="GHEA Grapalat"/>
        </w:rPr>
        <w:t xml:space="preserve"> 5 </w:t>
      </w:r>
      <w:r w:rsidRPr="00244C4C">
        <w:rPr>
          <w:rFonts w:ascii="GHEA Grapalat" w:hAnsi="GHEA Grapalat" w:cs="Sylfaen"/>
        </w:rPr>
        <w:t>տարվանից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սկսված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DE6D33">
      <w:pPr>
        <w:pStyle w:val="Heading3"/>
        <w:rPr>
          <w:rFonts w:ascii="GHEA Grapalat" w:hAnsi="GHEA Grapalat"/>
        </w:rPr>
      </w:pPr>
      <w:bookmarkStart w:id="295" w:name="_Toc345447193"/>
      <w:bookmarkStart w:id="296" w:name="_Toc361931043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295"/>
      <w:bookmarkEnd w:id="296"/>
    </w:p>
    <w:p w:rsidR="00F3536E" w:rsidRPr="00244C4C" w:rsidRDefault="00F3536E" w:rsidP="001B1320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Պետական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մասնակցությունը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5 </w:t>
      </w:r>
      <w:r w:rsidRPr="00244C4C">
        <w:rPr>
          <w:rFonts w:ascii="GHEA Grapalat" w:hAnsi="GHEA Grapalat" w:cs="Sylfaen"/>
        </w:rPr>
        <w:t>տոկոսի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չափով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բնաիրային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ֆինանսական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ձևով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ուղղված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տնկիների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բերմանը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Պետության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տվյալ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կբարձրացնի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նշանակությունը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ներդրողներ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գտնելու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գործընթացում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1B1320">
      <w:pPr>
        <w:rPr>
          <w:rFonts w:ascii="GHEA Grapalat" w:hAnsi="GHEA Grapalat"/>
          <w:lang w:val="hy-AM"/>
        </w:rPr>
      </w:pPr>
    </w:p>
    <w:p w:rsidR="00F3536E" w:rsidRPr="00244C4C" w:rsidRDefault="00F3536E" w:rsidP="001B1320">
      <w:pPr>
        <w:pStyle w:val="Heading3"/>
        <w:rPr>
          <w:rFonts w:ascii="GHEA Grapalat" w:hAnsi="GHEA Grapalat"/>
          <w:color w:val="3071C3"/>
          <w:sz w:val="20"/>
          <w:szCs w:val="20"/>
          <w:lang w:val="hy-AM"/>
        </w:rPr>
      </w:pPr>
      <w:bookmarkStart w:id="297" w:name="_Toc345447194"/>
      <w:bookmarkStart w:id="298" w:name="_Toc361931044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297"/>
      <w:bookmarkEnd w:id="298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DE6D3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հաջողված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սերտորեն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որոնցից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>`</w:t>
      </w:r>
    </w:p>
    <w:p w:rsidR="00F3536E" w:rsidRPr="00244C4C" w:rsidRDefault="00F3536E" w:rsidP="00DE6D33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“</w:t>
      </w: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առաջմղման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</w:t>
      </w:r>
      <w:r w:rsidRPr="00244C4C">
        <w:rPr>
          <w:rFonts w:ascii="GHEA Grapalat" w:hAnsi="GHEA Grapalat"/>
          <w:lang w:val="hy-AM"/>
        </w:rPr>
        <w:t>” (</w:t>
      </w:r>
      <w:r w:rsidRPr="00244C4C">
        <w:rPr>
          <w:rFonts w:ascii="GHEA Grapalat" w:hAnsi="GHEA Grapalat" w:cs="Sylfaen"/>
          <w:lang w:val="hy-AM"/>
        </w:rPr>
        <w:t>ՀԲԱԿ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ՓԲԸ</w:t>
      </w:r>
    </w:p>
    <w:p w:rsidR="00F3536E" w:rsidRPr="00244C4C" w:rsidRDefault="00F3536E" w:rsidP="00DE6D33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Հեյֆեր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Փրոջեքթ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Ինթերնեյշնլ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հայաստանյան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մասնաճյուղ</w:t>
      </w:r>
    </w:p>
    <w:p w:rsidR="00F3536E" w:rsidRPr="00244C4C" w:rsidRDefault="00F3536E" w:rsidP="00DE6D33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Գյուղատնտեսության նախարարություն</w:t>
      </w:r>
    </w:p>
    <w:p w:rsidR="00F3536E" w:rsidRPr="00244C4C" w:rsidRDefault="00F3536E" w:rsidP="00DE6D33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Շեն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բարեգործական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հասարակական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կազմակերպություն</w:t>
      </w:r>
    </w:p>
    <w:p w:rsidR="00F3536E" w:rsidRPr="00244C4C" w:rsidRDefault="00F3536E" w:rsidP="00DE6D33">
      <w:pPr>
        <w:pStyle w:val="ListBullet"/>
        <w:rPr>
          <w:rFonts w:ascii="GHEA Grapalat" w:hAnsi="GHEA Grapalat" w:cs="Sylfaen"/>
        </w:rPr>
      </w:pPr>
      <w:r w:rsidRPr="00244C4C">
        <w:rPr>
          <w:rFonts w:ascii="GHEA Grapalat" w:hAnsi="GHEA Grapalat" w:cs="Sylfaen"/>
        </w:rPr>
        <w:t>EPER</w:t>
      </w:r>
    </w:p>
    <w:p w:rsidR="00F3536E" w:rsidRPr="00244C4C" w:rsidRDefault="00F3536E" w:rsidP="00DE6D33">
      <w:pPr>
        <w:pStyle w:val="ListBullet"/>
        <w:rPr>
          <w:rFonts w:ascii="GHEA Grapalat" w:hAnsi="GHEA Grapalat" w:cs="Sylfaen"/>
        </w:rPr>
      </w:pPr>
      <w:r w:rsidRPr="00244C4C">
        <w:rPr>
          <w:rFonts w:ascii="GHEA Grapalat" w:hAnsi="GHEA Grapalat" w:cs="Sylfaen"/>
        </w:rPr>
        <w:t>ICCO</w:t>
      </w:r>
    </w:p>
    <w:p w:rsidR="00F3536E" w:rsidRPr="00244C4C" w:rsidRDefault="00F3536E" w:rsidP="00DE6D33">
      <w:pPr>
        <w:pStyle w:val="ListBullet"/>
        <w:rPr>
          <w:rFonts w:ascii="GHEA Grapalat" w:hAnsi="GHEA Grapalat" w:cs="Sylfaen"/>
        </w:rPr>
      </w:pPr>
      <w:r w:rsidRPr="00244C4C">
        <w:rPr>
          <w:rFonts w:ascii="GHEA Grapalat" w:hAnsi="GHEA Grapalat" w:cs="Sylfaen"/>
        </w:rPr>
        <w:t xml:space="preserve">EED </w:t>
      </w:r>
    </w:p>
    <w:p w:rsidR="00F3536E" w:rsidRPr="00244C4C" w:rsidRDefault="00F3536E" w:rsidP="00DE6D33">
      <w:pPr>
        <w:pStyle w:val="ListBullet"/>
        <w:rPr>
          <w:rFonts w:ascii="GHEA Grapalat" w:hAnsi="GHEA Grapalat" w:cs="Sylfaen"/>
        </w:rPr>
      </w:pPr>
      <w:r w:rsidRPr="00244C4C">
        <w:rPr>
          <w:rFonts w:ascii="GHEA Grapalat" w:hAnsi="GHEA Grapalat" w:cs="Sylfaen"/>
        </w:rPr>
        <w:t>Cristian Aid</w:t>
      </w:r>
    </w:p>
    <w:p w:rsidR="00F3536E" w:rsidRPr="00244C4C" w:rsidRDefault="00F3536E" w:rsidP="00DE6D33">
      <w:pPr>
        <w:pStyle w:val="Heading3"/>
        <w:rPr>
          <w:rFonts w:ascii="GHEA Grapalat" w:hAnsi="GHEA Grapalat"/>
          <w:color w:val="3071C3"/>
          <w:sz w:val="20"/>
          <w:szCs w:val="20"/>
          <w:lang w:val="hy-AM"/>
        </w:rPr>
      </w:pPr>
      <w:bookmarkStart w:id="299" w:name="_Toc345447195"/>
      <w:bookmarkStart w:id="300" w:name="_Toc361931045"/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bookmarkEnd w:id="299"/>
      <w:bookmarkEnd w:id="300"/>
    </w:p>
    <w:p w:rsidR="00F3536E" w:rsidRPr="00244C4C" w:rsidRDefault="00F3536E" w:rsidP="00D267D3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ռիսկերը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գործոնները՝</w:t>
      </w:r>
    </w:p>
    <w:p w:rsidR="00F3536E" w:rsidRPr="00244C4C" w:rsidRDefault="00F3536E" w:rsidP="00D267D3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առկայության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ապահովագրական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բացակայությունը</w:t>
      </w:r>
    </w:p>
    <w:p w:rsidR="00F3536E" w:rsidRPr="00244C4C" w:rsidRDefault="00F3536E" w:rsidP="00D267D3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սակավ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հնարավորությունները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իրականացմամբ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զբաղվող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բացակայությունը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ներհամայնքային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միջհամայնքային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ճանապարհների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անբարեկարգ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վիճակը</w:t>
      </w:r>
    </w:p>
    <w:p w:rsidR="00F3536E" w:rsidRPr="00244C4C" w:rsidRDefault="00F3536E" w:rsidP="00D267D3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տեղեկատվության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պակաս</w:t>
      </w:r>
    </w:p>
    <w:p w:rsidR="00F3536E" w:rsidRPr="00244C4C" w:rsidRDefault="00F3536E" w:rsidP="00D267D3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մեքենա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սակավությունը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անկատարությունը</w:t>
      </w:r>
    </w:p>
    <w:p w:rsidR="00F3536E" w:rsidRPr="00244C4C" w:rsidRDefault="00F3536E" w:rsidP="00D267D3">
      <w:pPr>
        <w:spacing w:after="160" w:line="240" w:lineRule="auto"/>
        <w:jc w:val="left"/>
        <w:rPr>
          <w:rFonts w:ascii="GHEA Grapalat" w:hAnsi="GHEA Grapalat"/>
          <w:szCs w:val="24"/>
          <w:lang w:val="hy-AM"/>
        </w:rPr>
      </w:pPr>
    </w:p>
    <w:p w:rsidR="00F3536E" w:rsidRPr="00244C4C" w:rsidRDefault="00F3536E" w:rsidP="00D267D3">
      <w:pPr>
        <w:spacing w:after="160" w:line="240" w:lineRule="auto"/>
        <w:jc w:val="left"/>
        <w:rPr>
          <w:rFonts w:ascii="GHEA Grapalat" w:hAnsi="GHEA Grapalat"/>
          <w:szCs w:val="24"/>
          <w:lang w:val="hy-AM"/>
        </w:rPr>
        <w:sectPr w:rsidR="00F3536E" w:rsidRPr="00244C4C" w:rsidSect="00D40E93"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4066D1">
      <w:pPr>
        <w:pStyle w:val="Heading3"/>
        <w:rPr>
          <w:rFonts w:ascii="GHEA Grapalat" w:hAnsi="GHEA Grapalat"/>
          <w:lang w:val="hy-AM"/>
        </w:rPr>
      </w:pPr>
      <w:bookmarkStart w:id="301" w:name="_Toc361931046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bookmarkEnd w:id="301"/>
    </w:p>
    <w:p w:rsidR="00F3536E" w:rsidRPr="00244C4C" w:rsidRDefault="00F3536E" w:rsidP="00D267D3">
      <w:pPr>
        <w:spacing w:after="160" w:line="240" w:lineRule="auto"/>
        <w:jc w:val="left"/>
        <w:rPr>
          <w:rFonts w:ascii="GHEA Grapalat" w:hAnsi="GHEA Grapalat"/>
          <w:szCs w:val="24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56"/>
        <w:gridCol w:w="10852"/>
      </w:tblGrid>
      <w:tr w:rsidR="00F3536E" w:rsidRPr="00244C4C" w:rsidTr="003C0602">
        <w:trPr>
          <w:trHeight w:val="331"/>
        </w:trPr>
        <w:tc>
          <w:tcPr>
            <w:tcW w:w="131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331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>10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ծրագիրը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աստիճանաբար՝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այլ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ավարտից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հետո՝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Sylfaen"/>
                <w:sz w:val="22"/>
                <w:lang w:val="hy-AM"/>
              </w:rPr>
              <w:t>առաջին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</w:t>
            </w:r>
            <w:r w:rsidRPr="00527A98">
              <w:rPr>
                <w:rFonts w:ascii="GHEA Grapalat" w:hAnsi="GHEA Grapalat" w:cs="Sylfaen"/>
                <w:sz w:val="22"/>
                <w:lang w:val="hy-AM"/>
              </w:rPr>
              <w:t>վանից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սկսած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7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>10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>12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լրիվ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պայմաններում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յուրաքանչյուր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>6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ներգրավում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6949950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>7644945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314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highlight w:val="yellow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126782904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</w:p>
          <w:p w:rsidR="00F3536E" w:rsidRPr="00244C4C" w:rsidRDefault="00F3536E" w:rsidP="00DA2549">
            <w:pPr>
              <w:rPr>
                <w:rFonts w:ascii="GHEA Grapalat" w:hAnsi="GHEA Grapalat" w:cs="Arian AMU"/>
                <w:lang w:val="hy-AM"/>
              </w:rPr>
            </w:pP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13231950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139461194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</w:p>
        </w:tc>
      </w:tr>
      <w:tr w:rsidR="00F3536E" w:rsidRPr="00D41408" w:rsidTr="003C0602">
        <w:trPr>
          <w:trHeight w:val="152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126782904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 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9438670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`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  10382537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678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39579869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>100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%`(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39579869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արժողությամբ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15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)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126782904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15213948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4066D1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17242803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>15213948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x 10%),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x 25%)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x 20%)</w:t>
            </w:r>
          </w:p>
        </w:tc>
      </w:tr>
    </w:tbl>
    <w:p w:rsidR="00F3536E" w:rsidRPr="00244C4C" w:rsidRDefault="00F3536E" w:rsidP="00D267D3">
      <w:pPr>
        <w:spacing w:after="160" w:line="240" w:lineRule="auto"/>
        <w:jc w:val="left"/>
        <w:rPr>
          <w:rFonts w:ascii="GHEA Grapalat" w:hAnsi="GHEA Grapalat"/>
          <w:szCs w:val="24"/>
          <w:lang w:val="hy-AM"/>
        </w:rPr>
        <w:sectPr w:rsidR="00F3536E" w:rsidRPr="00244C4C" w:rsidSect="004066D1">
          <w:headerReference w:type="default" r:id="rId113"/>
          <w:pgSz w:w="16840" w:h="11907" w:orient="landscape" w:code="9"/>
          <w:pgMar w:top="1135" w:right="1134" w:bottom="851" w:left="1134" w:header="567" w:footer="567" w:gutter="0"/>
          <w:cols w:space="720"/>
          <w:rtlGutter/>
          <w:docGrid w:linePitch="360"/>
        </w:sectPr>
      </w:pPr>
    </w:p>
    <w:p w:rsidR="00F3536E" w:rsidRPr="00244C4C" w:rsidRDefault="00F3536E" w:rsidP="00DA2549">
      <w:pPr>
        <w:pStyle w:val="Heading2"/>
        <w:rPr>
          <w:rFonts w:ascii="GHEA Grapalat" w:hAnsi="GHEA Grapalat"/>
          <w:lang w:val="hy-AM"/>
        </w:rPr>
      </w:pPr>
      <w:bookmarkStart w:id="302" w:name="_Toc361931047"/>
      <w:bookmarkStart w:id="303" w:name="_Toc345447196"/>
      <w:r w:rsidRPr="00527A98">
        <w:rPr>
          <w:rFonts w:ascii="GHEA Grapalat" w:hAnsi="GHEA Grapalat" w:cs="Sylfaen"/>
          <w:lang w:val="hy-AM"/>
        </w:rPr>
        <w:t>տրիկոտաժի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գործարանի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վերագործարկում</w:t>
      </w:r>
      <w:bookmarkEnd w:id="302"/>
    </w:p>
    <w:p w:rsidR="00F3536E" w:rsidRPr="00527A98" w:rsidRDefault="00F3536E" w:rsidP="00DA2549">
      <w:pPr>
        <w:pStyle w:val="Heading3"/>
        <w:rPr>
          <w:rFonts w:ascii="GHEA Grapalat" w:hAnsi="GHEA Grapalat"/>
          <w:lang w:val="hy-AM"/>
        </w:rPr>
      </w:pPr>
      <w:bookmarkStart w:id="304" w:name="_Toc361931048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304"/>
    </w:p>
    <w:p w:rsidR="00F3536E" w:rsidRPr="00527A98" w:rsidRDefault="00F3536E" w:rsidP="00DA2549">
      <w:pPr>
        <w:rPr>
          <w:rFonts w:ascii="GHEA Grapalat" w:hAnsi="GHEA Grapalat" w:cs="Arian AMU"/>
          <w:szCs w:val="24"/>
          <w:lang w:val="hy-AM"/>
        </w:rPr>
      </w:pPr>
      <w:r w:rsidRPr="00527A98">
        <w:rPr>
          <w:rFonts w:ascii="GHEA Grapalat" w:hAnsi="GHEA Grapalat" w:cs="Arian AMU"/>
          <w:szCs w:val="24"/>
          <w:lang w:val="hy-AM"/>
        </w:rPr>
        <w:t xml:space="preserve">“ </w:t>
      </w:r>
      <w:r w:rsidRPr="00527A98">
        <w:rPr>
          <w:rFonts w:ascii="GHEA Grapalat" w:hAnsi="GHEA Grapalat" w:cs="Sylfaen"/>
          <w:szCs w:val="24"/>
          <w:lang w:val="hy-AM"/>
        </w:rPr>
        <w:t>Սոնատեքս</w:t>
      </w:r>
      <w:r w:rsidRPr="00527A98">
        <w:rPr>
          <w:rFonts w:ascii="GHEA Grapalat" w:hAnsi="GHEA Grapalat" w:cs="Arian AMU"/>
          <w:szCs w:val="24"/>
          <w:lang w:val="hy-AM"/>
        </w:rPr>
        <w:t xml:space="preserve">” </w:t>
      </w:r>
      <w:r w:rsidRPr="00527A98">
        <w:rPr>
          <w:rFonts w:ascii="GHEA Grapalat" w:hAnsi="GHEA Grapalat" w:cs="Sylfaen"/>
          <w:szCs w:val="24"/>
          <w:lang w:val="hy-AM"/>
        </w:rPr>
        <w:t>ԲԲԸ</w:t>
      </w:r>
      <w:r w:rsidRPr="00527A98">
        <w:rPr>
          <w:rFonts w:ascii="GHEA Grapalat" w:hAnsi="GHEA Grapalat" w:cs="Arian AMU"/>
          <w:szCs w:val="24"/>
          <w:lang w:val="hy-AM"/>
        </w:rPr>
        <w:t xml:space="preserve"> </w:t>
      </w:r>
      <w:r w:rsidRPr="00527A98">
        <w:rPr>
          <w:rFonts w:ascii="GHEA Grapalat" w:hAnsi="GHEA Grapalat" w:cs="Sylfaen"/>
          <w:szCs w:val="24"/>
          <w:lang w:val="hy-AM"/>
        </w:rPr>
        <w:t>տրիկոտաժի</w:t>
      </w:r>
      <w:r w:rsidRPr="00527A98">
        <w:rPr>
          <w:rFonts w:ascii="GHEA Grapalat" w:hAnsi="GHEA Grapalat" w:cs="Arian AMU"/>
          <w:szCs w:val="24"/>
          <w:lang w:val="hy-AM"/>
        </w:rPr>
        <w:t xml:space="preserve"> </w:t>
      </w:r>
      <w:r w:rsidRPr="00527A98">
        <w:rPr>
          <w:rFonts w:ascii="GHEA Grapalat" w:hAnsi="GHEA Grapalat" w:cs="Sylfaen"/>
          <w:szCs w:val="24"/>
          <w:lang w:val="hy-AM"/>
        </w:rPr>
        <w:t>գործարանի</w:t>
      </w:r>
      <w:r w:rsidRPr="00527A98">
        <w:rPr>
          <w:rFonts w:ascii="GHEA Grapalat" w:hAnsi="GHEA Grapalat" w:cs="Arian AMU"/>
          <w:szCs w:val="24"/>
          <w:lang w:val="hy-AM"/>
        </w:rPr>
        <w:t xml:space="preserve"> </w:t>
      </w:r>
      <w:r w:rsidRPr="00527A98">
        <w:rPr>
          <w:rFonts w:ascii="GHEA Grapalat" w:hAnsi="GHEA Grapalat" w:cs="Sylfaen"/>
          <w:szCs w:val="24"/>
          <w:lang w:val="hy-AM"/>
        </w:rPr>
        <w:t>վերագործարկում</w:t>
      </w:r>
      <w:r w:rsidRPr="00527A98">
        <w:rPr>
          <w:rFonts w:ascii="GHEA Grapalat" w:hAnsi="GHEA Grapalat" w:cs="Arian AMU"/>
          <w:szCs w:val="24"/>
          <w:lang w:val="hy-AM"/>
        </w:rPr>
        <w:t xml:space="preserve"> </w:t>
      </w:r>
    </w:p>
    <w:p w:rsidR="00F3536E" w:rsidRPr="00527A98" w:rsidRDefault="00F3536E" w:rsidP="00DA2549">
      <w:pPr>
        <w:pStyle w:val="Heading3"/>
        <w:rPr>
          <w:rFonts w:ascii="GHEA Grapalat" w:hAnsi="GHEA Grapalat"/>
          <w:lang w:val="hy-AM"/>
        </w:rPr>
      </w:pPr>
      <w:bookmarkStart w:id="305" w:name="_Toc361931049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տեսակը</w:t>
      </w:r>
      <w:bookmarkEnd w:id="305"/>
      <w:r w:rsidRPr="00527A98">
        <w:rPr>
          <w:rFonts w:ascii="GHEA Grapalat" w:hAnsi="GHEA Grapalat"/>
          <w:lang w:val="hy-AM"/>
        </w:rPr>
        <w:t xml:space="preserve"> </w:t>
      </w:r>
    </w:p>
    <w:p w:rsidR="00F3536E" w:rsidRPr="00527A98" w:rsidRDefault="00F3536E" w:rsidP="00DA2549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/>
          <w:lang w:val="hy-AM"/>
        </w:rPr>
        <w:t xml:space="preserve">1980 </w:t>
      </w:r>
      <w:r w:rsidRPr="00527A98">
        <w:rPr>
          <w:rFonts w:ascii="GHEA Grapalat" w:hAnsi="GHEA Grapalat" w:cs="Sylfaen"/>
          <w:lang w:val="hy-AM"/>
        </w:rPr>
        <w:t>թվականին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հիմնադրվել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Ղափանի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տրիկոտաժի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գործարանը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որը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հետագայում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սեփականացվել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վերանվանվել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   “</w:t>
      </w:r>
      <w:r w:rsidRPr="00527A98">
        <w:rPr>
          <w:rFonts w:ascii="GHEA Grapalat" w:hAnsi="GHEA Grapalat" w:cs="Sylfaen"/>
          <w:lang w:val="hy-AM"/>
        </w:rPr>
        <w:t>Սոնատեքս</w:t>
      </w:r>
      <w:r w:rsidRPr="00527A98">
        <w:rPr>
          <w:rFonts w:ascii="GHEA Grapalat" w:hAnsi="GHEA Grapalat"/>
          <w:lang w:val="hy-AM"/>
        </w:rPr>
        <w:t xml:space="preserve">” </w:t>
      </w:r>
      <w:r w:rsidRPr="00527A98">
        <w:rPr>
          <w:rFonts w:ascii="GHEA Grapalat" w:hAnsi="GHEA Grapalat" w:cs="Sylfaen"/>
          <w:lang w:val="hy-AM"/>
        </w:rPr>
        <w:t>ԲԲԸ</w:t>
      </w:r>
      <w:r w:rsidRPr="00527A98">
        <w:rPr>
          <w:rFonts w:ascii="GHEA Grapalat" w:hAnsi="GHEA Grapalat"/>
          <w:lang w:val="hy-AM"/>
        </w:rPr>
        <w:t xml:space="preserve">:  </w:t>
      </w:r>
      <w:r w:rsidRPr="00527A98">
        <w:rPr>
          <w:rFonts w:ascii="GHEA Grapalat" w:hAnsi="GHEA Grapalat" w:cs="Sylfaen"/>
          <w:lang w:val="hy-AM"/>
        </w:rPr>
        <w:t>Ծրագրով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նախատեսվում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վերագործարկել</w:t>
      </w:r>
      <w:r w:rsidRPr="00527A98">
        <w:rPr>
          <w:rFonts w:ascii="GHEA Grapalat" w:hAnsi="GHEA Grapalat"/>
          <w:lang w:val="hy-AM"/>
        </w:rPr>
        <w:t xml:space="preserve"> “</w:t>
      </w:r>
      <w:r w:rsidRPr="00527A98">
        <w:rPr>
          <w:rFonts w:ascii="GHEA Grapalat" w:hAnsi="GHEA Grapalat" w:cs="Sylfaen"/>
          <w:lang w:val="hy-AM"/>
        </w:rPr>
        <w:t>Սոնատեքս</w:t>
      </w:r>
      <w:r w:rsidRPr="00527A98">
        <w:rPr>
          <w:rFonts w:ascii="GHEA Grapalat" w:hAnsi="GHEA Grapalat"/>
          <w:lang w:val="hy-AM"/>
        </w:rPr>
        <w:t xml:space="preserve">” </w:t>
      </w:r>
      <w:r w:rsidRPr="00527A98">
        <w:rPr>
          <w:rFonts w:ascii="GHEA Grapalat" w:hAnsi="GHEA Grapalat" w:cs="Sylfaen"/>
          <w:lang w:val="hy-AM"/>
        </w:rPr>
        <w:t>ԲԲԸ</w:t>
      </w:r>
      <w:r w:rsidRPr="00527A98">
        <w:rPr>
          <w:rFonts w:ascii="GHEA Grapalat" w:hAnsi="GHEA Grapalat"/>
          <w:lang w:val="hy-AM"/>
        </w:rPr>
        <w:t xml:space="preserve">: </w:t>
      </w:r>
    </w:p>
    <w:p w:rsidR="00F3536E" w:rsidRPr="00527A98" w:rsidRDefault="00F3536E" w:rsidP="00DA2549">
      <w:pPr>
        <w:pStyle w:val="Heading3"/>
        <w:rPr>
          <w:rFonts w:ascii="GHEA Grapalat" w:hAnsi="GHEA Grapalat"/>
          <w:lang w:val="hy-AM"/>
        </w:rPr>
      </w:pPr>
      <w:bookmarkStart w:id="306" w:name="_Toc361931050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306"/>
    </w:p>
    <w:p w:rsidR="00F3536E" w:rsidRPr="00527A98" w:rsidRDefault="00F3536E" w:rsidP="00DA2549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/>
          <w:lang w:val="hy-AM"/>
        </w:rPr>
        <w:t xml:space="preserve"> “</w:t>
      </w:r>
      <w:r w:rsidRPr="00527A98">
        <w:rPr>
          <w:rFonts w:ascii="GHEA Grapalat" w:hAnsi="GHEA Grapalat" w:cs="Sylfaen"/>
          <w:lang w:val="hy-AM"/>
        </w:rPr>
        <w:t>Սոնատեքս</w:t>
      </w:r>
      <w:r w:rsidRPr="00527A98">
        <w:rPr>
          <w:rFonts w:ascii="GHEA Grapalat" w:hAnsi="GHEA Grapalat"/>
          <w:lang w:val="hy-AM"/>
        </w:rPr>
        <w:t xml:space="preserve">” </w:t>
      </w:r>
      <w:r w:rsidRPr="00527A98">
        <w:rPr>
          <w:rFonts w:ascii="GHEA Grapalat" w:hAnsi="GHEA Grapalat" w:cs="Sylfaen"/>
          <w:lang w:val="hy-AM"/>
        </w:rPr>
        <w:t>ԲԲԸ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արտադրել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մանկական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ներքնազգեստ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մեծահասակների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վերնազգեստներ</w:t>
      </w:r>
      <w:r w:rsidRPr="00527A98">
        <w:rPr>
          <w:rFonts w:ascii="GHEA Grapalat" w:hAnsi="GHEA Grapalat"/>
          <w:lang w:val="hy-AM"/>
        </w:rPr>
        <w:t xml:space="preserve">: </w:t>
      </w:r>
      <w:r w:rsidRPr="00527A98">
        <w:rPr>
          <w:rFonts w:ascii="GHEA Grapalat" w:hAnsi="GHEA Grapalat" w:cs="Sylfaen"/>
          <w:lang w:val="hy-AM"/>
        </w:rPr>
        <w:t>Արտադրությունը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զինված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հետևյալ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սարքավորումներով՝</w:t>
      </w:r>
    </w:p>
    <w:p w:rsidR="00F3536E" w:rsidRPr="00244C4C" w:rsidRDefault="00F3536E" w:rsidP="00DA2549">
      <w:pPr>
        <w:pStyle w:val="ListParagraph"/>
        <w:numPr>
          <w:ilvl w:val="0"/>
          <w:numId w:val="35"/>
        </w:numPr>
        <w:spacing w:after="160" w:line="240" w:lineRule="auto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Arian AMU"/>
          <w:szCs w:val="24"/>
        </w:rPr>
        <w:t xml:space="preserve">200 </w:t>
      </w:r>
      <w:r w:rsidRPr="00244C4C">
        <w:rPr>
          <w:rFonts w:ascii="GHEA Grapalat" w:hAnsi="GHEA Grapalat" w:cs="Sylfaen"/>
          <w:szCs w:val="24"/>
        </w:rPr>
        <w:t>կարի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մեքենա</w:t>
      </w:r>
    </w:p>
    <w:p w:rsidR="00F3536E" w:rsidRPr="00244C4C" w:rsidRDefault="00F3536E" w:rsidP="00DA2549">
      <w:pPr>
        <w:pStyle w:val="ListParagraph"/>
        <w:numPr>
          <w:ilvl w:val="0"/>
          <w:numId w:val="35"/>
        </w:numPr>
        <w:spacing w:after="160" w:line="240" w:lineRule="auto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Arian AMU"/>
          <w:szCs w:val="24"/>
        </w:rPr>
        <w:t xml:space="preserve">30 </w:t>
      </w:r>
      <w:r w:rsidRPr="00244C4C">
        <w:rPr>
          <w:rFonts w:ascii="GHEA Grapalat" w:hAnsi="GHEA Grapalat" w:cs="Sylfaen"/>
          <w:szCs w:val="24"/>
        </w:rPr>
        <w:t>շվե</w:t>
      </w:r>
      <w:r w:rsidRPr="00244C4C">
        <w:rPr>
          <w:rFonts w:ascii="GHEA Grapalat" w:hAnsi="GHEA Grapalat" w:cs="Sylfaen"/>
          <w:szCs w:val="24"/>
          <w:lang w:val="hy-AM"/>
        </w:rPr>
        <w:t>յ</w:t>
      </w:r>
      <w:r w:rsidRPr="00244C4C">
        <w:rPr>
          <w:rFonts w:ascii="GHEA Grapalat" w:hAnsi="GHEA Grapalat" w:cs="Sylfaen"/>
          <w:szCs w:val="24"/>
        </w:rPr>
        <w:t>ցարական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գործող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մեքենաներ</w:t>
      </w:r>
    </w:p>
    <w:p w:rsidR="00F3536E" w:rsidRPr="00244C4C" w:rsidRDefault="00F3536E" w:rsidP="00DA2549">
      <w:pPr>
        <w:pStyle w:val="ListParagraph"/>
        <w:numPr>
          <w:ilvl w:val="0"/>
          <w:numId w:val="35"/>
        </w:numPr>
        <w:spacing w:after="160" w:line="240" w:lineRule="auto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Arian AMU"/>
          <w:szCs w:val="24"/>
        </w:rPr>
        <w:t xml:space="preserve">120 </w:t>
      </w:r>
      <w:r w:rsidRPr="00244C4C">
        <w:rPr>
          <w:rFonts w:ascii="GHEA Grapalat" w:hAnsi="GHEA Grapalat" w:cs="Sylfaen"/>
          <w:szCs w:val="24"/>
        </w:rPr>
        <w:t>ռուսական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գործող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մեքենաներ</w:t>
      </w:r>
    </w:p>
    <w:p w:rsidR="00F3536E" w:rsidRPr="00244C4C" w:rsidRDefault="00F3536E" w:rsidP="00DA2549">
      <w:pPr>
        <w:pStyle w:val="ListParagraph"/>
        <w:numPr>
          <w:ilvl w:val="0"/>
          <w:numId w:val="35"/>
        </w:numPr>
        <w:spacing w:after="160" w:line="240" w:lineRule="auto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Arian AMU"/>
          <w:szCs w:val="24"/>
        </w:rPr>
        <w:t xml:space="preserve">2 </w:t>
      </w:r>
      <w:r w:rsidRPr="00244C4C">
        <w:rPr>
          <w:rFonts w:ascii="GHEA Grapalat" w:hAnsi="GHEA Grapalat" w:cs="Sylfaen"/>
          <w:szCs w:val="24"/>
        </w:rPr>
        <w:t>իտալական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ձևող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մեքենաներ</w:t>
      </w:r>
    </w:p>
    <w:p w:rsidR="00F3536E" w:rsidRPr="00244C4C" w:rsidRDefault="00F3536E" w:rsidP="00DA2549">
      <w:pPr>
        <w:pStyle w:val="ListParagraph"/>
        <w:numPr>
          <w:ilvl w:val="0"/>
          <w:numId w:val="35"/>
        </w:numPr>
        <w:spacing w:after="160" w:line="240" w:lineRule="auto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Arian AMU"/>
          <w:szCs w:val="24"/>
        </w:rPr>
        <w:t xml:space="preserve">2  </w:t>
      </w:r>
      <w:r w:rsidRPr="00244C4C">
        <w:rPr>
          <w:rFonts w:ascii="GHEA Grapalat" w:hAnsi="GHEA Grapalat" w:cs="Sylfaen"/>
          <w:szCs w:val="24"/>
        </w:rPr>
        <w:t>ռուսական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ձևող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մեքենաներ</w:t>
      </w:r>
    </w:p>
    <w:p w:rsidR="00F3536E" w:rsidRPr="00244C4C" w:rsidRDefault="00F3536E" w:rsidP="00DA2549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Սարքավորումները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բերվել</w:t>
      </w:r>
      <w:r w:rsidRPr="00244C4C">
        <w:rPr>
          <w:rFonts w:ascii="GHEA Grapalat" w:hAnsi="GHEA Grapalat"/>
        </w:rPr>
        <w:t xml:space="preserve"> 1990-</w:t>
      </w:r>
      <w:r w:rsidRPr="00244C4C">
        <w:rPr>
          <w:rFonts w:ascii="GHEA Grapalat" w:hAnsi="GHEA Grapalat" w:cs="Sylfaen"/>
        </w:rPr>
        <w:t>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թվականներից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սկսված</w:t>
      </w:r>
      <w:r w:rsidRPr="00244C4C">
        <w:rPr>
          <w:rFonts w:ascii="GHEA Grapalat" w:hAnsi="GHEA Grapalat"/>
        </w:rPr>
        <w:t xml:space="preserve">,  </w:t>
      </w:r>
      <w:r w:rsidRPr="00244C4C">
        <w:rPr>
          <w:rFonts w:ascii="GHEA Grapalat" w:hAnsi="GHEA Grapalat" w:cs="Sylfaen"/>
        </w:rPr>
        <w:t>որոշ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մասը</w:t>
      </w:r>
      <w:r w:rsidRPr="00244C4C">
        <w:rPr>
          <w:rFonts w:ascii="GHEA Grapalat" w:hAnsi="GHEA Grapalat"/>
        </w:rPr>
        <w:t xml:space="preserve"> 2000-</w:t>
      </w:r>
      <w:r w:rsidRPr="00244C4C">
        <w:rPr>
          <w:rFonts w:ascii="GHEA Grapalat" w:hAnsi="GHEA Grapalat" w:cs="Sylfaen"/>
        </w:rPr>
        <w:t>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թվականներին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Սարքավորումները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գտնվում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բարվոք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վիճակում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DA2549">
      <w:pPr>
        <w:spacing w:line="240" w:lineRule="auto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Sylfaen"/>
          <w:szCs w:val="24"/>
        </w:rPr>
        <w:t>Ծրագրի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իրականացման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համար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հարկավոր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է</w:t>
      </w:r>
      <w:r w:rsidRPr="00244C4C">
        <w:rPr>
          <w:rFonts w:ascii="GHEA Grapalat" w:hAnsi="GHEA Grapalat" w:cs="Arian AMU"/>
          <w:szCs w:val="24"/>
        </w:rPr>
        <w:t xml:space="preserve"> 407,000,000 </w:t>
      </w:r>
      <w:r w:rsidRPr="00244C4C">
        <w:rPr>
          <w:rFonts w:ascii="GHEA Grapalat" w:hAnsi="GHEA Grapalat" w:cs="Sylfaen"/>
          <w:szCs w:val="24"/>
        </w:rPr>
        <w:t>դրամ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հումք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ձեռք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բերելու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նպատակով</w:t>
      </w:r>
      <w:r w:rsidRPr="00244C4C">
        <w:rPr>
          <w:rFonts w:ascii="GHEA Grapalat" w:hAnsi="GHEA Grapalat" w:cs="Arian AMU"/>
          <w:szCs w:val="24"/>
        </w:rPr>
        <w:t xml:space="preserve">: </w:t>
      </w:r>
      <w:r w:rsidRPr="00244C4C">
        <w:rPr>
          <w:rFonts w:ascii="GHEA Grapalat" w:hAnsi="GHEA Grapalat" w:cs="Sylfaen"/>
          <w:szCs w:val="24"/>
        </w:rPr>
        <w:t>Կազմակերպությունը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կկարողանա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տարեկան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արտադրել՝</w:t>
      </w:r>
    </w:p>
    <w:p w:rsidR="00F3536E" w:rsidRPr="00244C4C" w:rsidRDefault="00F3536E" w:rsidP="00DA2549">
      <w:pPr>
        <w:pStyle w:val="ListParagraph"/>
        <w:numPr>
          <w:ilvl w:val="0"/>
          <w:numId w:val="36"/>
        </w:numPr>
        <w:spacing w:after="160" w:line="240" w:lineRule="auto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Arian AMU"/>
          <w:szCs w:val="24"/>
        </w:rPr>
        <w:t xml:space="preserve">1,500,000 </w:t>
      </w:r>
      <w:r w:rsidRPr="00244C4C">
        <w:rPr>
          <w:rFonts w:ascii="GHEA Grapalat" w:hAnsi="GHEA Grapalat" w:cs="Sylfaen"/>
          <w:szCs w:val="24"/>
        </w:rPr>
        <w:t>հատ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մանկական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տրիկոտաժե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ներքնազգեստ</w:t>
      </w:r>
    </w:p>
    <w:p w:rsidR="00F3536E" w:rsidRPr="00244C4C" w:rsidRDefault="00F3536E" w:rsidP="00DA2549">
      <w:pPr>
        <w:pStyle w:val="ListParagraph"/>
        <w:numPr>
          <w:ilvl w:val="0"/>
          <w:numId w:val="36"/>
        </w:numPr>
        <w:spacing w:after="160" w:line="240" w:lineRule="auto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Arian AMU"/>
          <w:szCs w:val="24"/>
        </w:rPr>
        <w:t xml:space="preserve">550,000 </w:t>
      </w:r>
      <w:r w:rsidRPr="00244C4C">
        <w:rPr>
          <w:rFonts w:ascii="GHEA Grapalat" w:hAnsi="GHEA Grapalat" w:cs="Sylfaen"/>
          <w:szCs w:val="24"/>
        </w:rPr>
        <w:t>հատ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գործված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մեծահասակի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վերնազգեստ</w:t>
      </w:r>
      <w:r w:rsidRPr="00244C4C">
        <w:rPr>
          <w:rFonts w:ascii="GHEA Grapalat" w:hAnsi="GHEA Grapalat" w:cs="Arian AMU"/>
          <w:szCs w:val="24"/>
        </w:rPr>
        <w:t>:</w:t>
      </w:r>
    </w:p>
    <w:p w:rsidR="00F3536E" w:rsidRPr="00244C4C" w:rsidRDefault="00F3536E" w:rsidP="00DA2549">
      <w:pPr>
        <w:spacing w:line="240" w:lineRule="auto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Sylfaen"/>
          <w:szCs w:val="24"/>
        </w:rPr>
        <w:t>Հումքը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ձեռք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կբերվի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Թուրքիայից</w:t>
      </w:r>
      <w:r w:rsidRPr="00244C4C">
        <w:rPr>
          <w:rFonts w:ascii="GHEA Grapalat" w:hAnsi="GHEA Grapalat" w:cs="Arian AMU"/>
          <w:szCs w:val="24"/>
        </w:rPr>
        <w:t xml:space="preserve">, </w:t>
      </w:r>
      <w:r w:rsidRPr="00244C4C">
        <w:rPr>
          <w:rFonts w:ascii="GHEA Grapalat" w:hAnsi="GHEA Grapalat" w:cs="Sylfaen"/>
          <w:szCs w:val="24"/>
        </w:rPr>
        <w:t>իսկ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ապրանքը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կիրացվի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Ռուսաստանի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Դաշնությունում</w:t>
      </w:r>
      <w:r w:rsidRPr="00244C4C">
        <w:rPr>
          <w:rFonts w:ascii="GHEA Grapalat" w:hAnsi="GHEA Grapalat" w:cs="Arian AMU"/>
          <w:szCs w:val="24"/>
        </w:rPr>
        <w:t xml:space="preserve">: </w:t>
      </w:r>
      <w:r w:rsidRPr="00244C4C">
        <w:rPr>
          <w:rFonts w:ascii="GHEA Grapalat" w:hAnsi="GHEA Grapalat" w:cs="Sylfaen"/>
          <w:szCs w:val="24"/>
        </w:rPr>
        <w:t>Կան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նախնական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համաձայնություններ</w:t>
      </w:r>
      <w:r w:rsidRPr="00244C4C">
        <w:rPr>
          <w:rFonts w:ascii="GHEA Grapalat" w:hAnsi="GHEA Grapalat" w:cs="Arian AMU"/>
          <w:szCs w:val="24"/>
        </w:rPr>
        <w:t>:</w:t>
      </w:r>
    </w:p>
    <w:p w:rsidR="00F3536E" w:rsidRPr="00244C4C" w:rsidRDefault="00F3536E" w:rsidP="00DA2549">
      <w:pPr>
        <w:pStyle w:val="Heading3"/>
        <w:rPr>
          <w:rFonts w:ascii="GHEA Grapalat" w:hAnsi="GHEA Grapalat"/>
        </w:rPr>
      </w:pPr>
      <w:bookmarkStart w:id="307" w:name="_Toc361931051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307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DA2549">
      <w:pPr>
        <w:rPr>
          <w:rFonts w:ascii="GHEA Grapalat" w:hAnsi="GHEA Grapalat"/>
        </w:rPr>
      </w:pPr>
      <w:r>
        <w:rPr>
          <w:noProof/>
        </w:rPr>
        <w:pict>
          <v:shape id="Chart 4" o:spid="_x0000_s1053" type="#_x0000_t75" style="position:absolute;left:0;text-align:left;margin-left:-1.45pt;margin-top:35.55pt;width:233.75pt;height:178.1pt;z-index:251678208;visibility:visible;mso-wrap-distance-bottom:.15pt" wrapcoords="-69 0 -69 21509 21600 21509 21600 0 -69 0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">
            <v:imagedata r:id="rId114" o:title=""/>
            <o:lock v:ext="edit" aspectratio="f"/>
            <w10:wrap type="through"/>
          </v:shape>
        </w:pict>
      </w:r>
      <w:r w:rsidRPr="00244C4C">
        <w:rPr>
          <w:rFonts w:ascii="GHEA Grapalat" w:hAnsi="GHEA Grapalat"/>
        </w:rPr>
        <w:t>1990</w:t>
      </w:r>
      <w:r w:rsidRPr="00244C4C">
        <w:rPr>
          <w:rFonts w:ascii="GHEA Grapalat" w:hAnsi="GHEA Grapalat" w:cs="Sylfaen"/>
        </w:rPr>
        <w:t>թ</w:t>
      </w:r>
      <w:r w:rsidRPr="00244C4C">
        <w:rPr>
          <w:rFonts w:ascii="GHEA Grapalat" w:hAnsi="GHEA Grapalat"/>
        </w:rPr>
        <w:t>.-</w:t>
      </w:r>
      <w:r w:rsidRPr="00244C4C">
        <w:rPr>
          <w:rFonts w:ascii="GHEA Grapalat" w:hAnsi="GHEA Grapalat" w:cs="Sylfaen"/>
        </w:rPr>
        <w:t>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հունվարի</w:t>
      </w:r>
      <w:r w:rsidRPr="00244C4C">
        <w:rPr>
          <w:rFonts w:ascii="GHEA Grapalat" w:hAnsi="GHEA Grapalat"/>
        </w:rPr>
        <w:t xml:space="preserve"> 1-</w:t>
      </w:r>
      <w:r w:rsidRPr="00244C4C">
        <w:rPr>
          <w:rFonts w:ascii="GHEA Grapalat" w:hAnsi="GHEA Grapalat" w:cs="Sylfaen"/>
        </w:rPr>
        <w:t>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դրությամբ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Կապանում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մոտ</w:t>
      </w:r>
      <w:r w:rsidRPr="00244C4C">
        <w:rPr>
          <w:rFonts w:ascii="GHEA Grapalat" w:hAnsi="GHEA Grapalat"/>
        </w:rPr>
        <w:t xml:space="preserve"> 20 </w:t>
      </w:r>
      <w:r w:rsidRPr="00244C4C">
        <w:rPr>
          <w:rFonts w:ascii="GHEA Grapalat" w:hAnsi="GHEA Grapalat" w:cs="Sylfaen"/>
        </w:rPr>
        <w:t>հազար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աշխատատեղ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միութենական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ենթակայության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մոտ</w:t>
      </w:r>
      <w:r w:rsidRPr="00244C4C">
        <w:rPr>
          <w:rFonts w:ascii="GHEA Grapalat" w:hAnsi="GHEA Grapalat"/>
        </w:rPr>
        <w:t xml:space="preserve"> 12 </w:t>
      </w:r>
      <w:r w:rsidRPr="00244C4C">
        <w:rPr>
          <w:rFonts w:ascii="GHEA Grapalat" w:hAnsi="GHEA Grapalat" w:cs="Sylfaen"/>
        </w:rPr>
        <w:t>գործարաններ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այսօր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դրանցից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մեկն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մնացել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Կապանի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կոմբինատը</w:t>
      </w:r>
      <w:r w:rsidRPr="00244C4C">
        <w:rPr>
          <w:rFonts w:ascii="GHEA Grapalat" w:hAnsi="GHEA Grapalat"/>
        </w:rPr>
        <w:t>` «</w:t>
      </w:r>
      <w:r w:rsidRPr="00244C4C">
        <w:rPr>
          <w:rFonts w:ascii="GHEA Grapalat" w:hAnsi="GHEA Grapalat" w:cs="Sylfaen"/>
        </w:rPr>
        <w:t>Դինո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գոլդ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մայնինգ</w:t>
      </w:r>
      <w:r w:rsidRPr="00244C4C">
        <w:rPr>
          <w:rFonts w:ascii="GHEA Grapalat" w:hAnsi="GHEA Grapalat"/>
        </w:rPr>
        <w:t xml:space="preserve">» </w:t>
      </w:r>
      <w:r w:rsidRPr="00244C4C">
        <w:rPr>
          <w:rFonts w:ascii="GHEA Grapalat" w:hAnsi="GHEA Grapalat" w:cs="Sylfaen"/>
        </w:rPr>
        <w:t>ընկերությունը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Սոցիալական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խնդիրը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գործազրկությունը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Կապանում</w:t>
      </w:r>
      <w:r w:rsidRPr="00244C4C">
        <w:rPr>
          <w:rFonts w:ascii="GHEA Grapalat" w:hAnsi="GHEA Grapalat"/>
        </w:rPr>
        <w:t xml:space="preserve"> 1,8-1,9 </w:t>
      </w:r>
      <w:r w:rsidRPr="00244C4C">
        <w:rPr>
          <w:rFonts w:ascii="GHEA Grapalat" w:hAnsi="GHEA Grapalat" w:cs="Sylfaen"/>
        </w:rPr>
        <w:t>անգամ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ավելի</w:t>
      </w:r>
      <w:r w:rsidRPr="00244C4C">
        <w:rPr>
          <w:rFonts w:ascii="GHEA Grapalat" w:hAnsi="GHEA Grapalat"/>
        </w:rPr>
        <w:t xml:space="preserve">  </w:t>
      </w:r>
      <w:r w:rsidRPr="00244C4C">
        <w:rPr>
          <w:rFonts w:ascii="GHEA Grapalat" w:hAnsi="GHEA Grapalat" w:cs="Sylfaen"/>
        </w:rPr>
        <w:t>բարձր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մյուս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տարածաշրջաններից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Կապանում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աշխատատեղերի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բացակայության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պատճառով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գործազրկության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հարցը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շարունակում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լուրջ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խնդիրը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մնալ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կապանցիների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DA2549">
      <w:pPr>
        <w:spacing w:line="240" w:lineRule="auto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Arian AMU"/>
          <w:szCs w:val="24"/>
        </w:rPr>
        <w:t>“</w:t>
      </w:r>
      <w:r w:rsidRPr="00244C4C">
        <w:rPr>
          <w:rFonts w:ascii="GHEA Grapalat" w:hAnsi="GHEA Grapalat" w:cs="Sylfaen"/>
          <w:szCs w:val="24"/>
        </w:rPr>
        <w:t>Սոնատեքս</w:t>
      </w:r>
      <w:r w:rsidRPr="00244C4C">
        <w:rPr>
          <w:rFonts w:ascii="GHEA Grapalat" w:hAnsi="GHEA Grapalat" w:cs="Arian AMU"/>
          <w:szCs w:val="24"/>
        </w:rPr>
        <w:t xml:space="preserve">” </w:t>
      </w:r>
      <w:r w:rsidRPr="00244C4C">
        <w:rPr>
          <w:rFonts w:ascii="GHEA Grapalat" w:hAnsi="GHEA Grapalat" w:cs="Sylfaen"/>
          <w:szCs w:val="24"/>
        </w:rPr>
        <w:t>ԲԲԸ</w:t>
      </w:r>
      <w:r w:rsidRPr="00244C4C">
        <w:rPr>
          <w:rFonts w:ascii="GHEA Grapalat" w:hAnsi="GHEA Grapalat" w:cs="Arian AMU"/>
          <w:szCs w:val="24"/>
        </w:rPr>
        <w:t xml:space="preserve">  </w:t>
      </w:r>
      <w:r w:rsidRPr="00244C4C">
        <w:rPr>
          <w:rFonts w:ascii="GHEA Grapalat" w:hAnsi="GHEA Grapalat" w:cs="Sylfaen"/>
          <w:szCs w:val="24"/>
        </w:rPr>
        <w:t>չի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աշխատում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մոտ</w:t>
      </w:r>
      <w:r w:rsidRPr="00244C4C">
        <w:rPr>
          <w:rFonts w:ascii="GHEA Grapalat" w:hAnsi="GHEA Grapalat" w:cs="Arian AMU"/>
          <w:szCs w:val="24"/>
        </w:rPr>
        <w:t xml:space="preserve"> 2 </w:t>
      </w:r>
      <w:r w:rsidRPr="00244C4C">
        <w:rPr>
          <w:rFonts w:ascii="GHEA Grapalat" w:hAnsi="GHEA Grapalat" w:cs="Sylfaen"/>
          <w:szCs w:val="24"/>
        </w:rPr>
        <w:t>տարի</w:t>
      </w:r>
      <w:r w:rsidRPr="00244C4C">
        <w:rPr>
          <w:rFonts w:ascii="GHEA Grapalat" w:hAnsi="GHEA Grapalat" w:cs="Arian AMU"/>
          <w:szCs w:val="24"/>
        </w:rPr>
        <w:t xml:space="preserve">: </w:t>
      </w:r>
      <w:r w:rsidRPr="00244C4C">
        <w:rPr>
          <w:rFonts w:ascii="GHEA Grapalat" w:hAnsi="GHEA Grapalat" w:cs="Sylfaen"/>
          <w:szCs w:val="24"/>
        </w:rPr>
        <w:t>Այս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գործարանում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աշխատել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են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մոտ</w:t>
      </w:r>
      <w:r w:rsidRPr="00244C4C">
        <w:rPr>
          <w:rFonts w:ascii="GHEA Grapalat" w:hAnsi="GHEA Grapalat" w:cs="Arian AMU"/>
          <w:szCs w:val="24"/>
        </w:rPr>
        <w:t xml:space="preserve"> 1000 </w:t>
      </w:r>
      <w:r w:rsidRPr="00244C4C">
        <w:rPr>
          <w:rFonts w:ascii="GHEA Grapalat" w:hAnsi="GHEA Grapalat" w:cs="Sylfaen"/>
          <w:szCs w:val="24"/>
        </w:rPr>
        <w:t>աշխատողներ</w:t>
      </w:r>
      <w:r w:rsidRPr="00244C4C">
        <w:rPr>
          <w:rFonts w:ascii="GHEA Grapalat" w:hAnsi="GHEA Grapalat" w:cs="Arian AMU"/>
          <w:szCs w:val="24"/>
        </w:rPr>
        <w:t xml:space="preserve">, </w:t>
      </w:r>
      <w:r w:rsidRPr="00244C4C">
        <w:rPr>
          <w:rFonts w:ascii="GHEA Grapalat" w:hAnsi="GHEA Grapalat" w:cs="Sylfaen"/>
          <w:szCs w:val="24"/>
        </w:rPr>
        <w:t>հիմնականում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կանայք</w:t>
      </w:r>
      <w:r w:rsidRPr="00244C4C">
        <w:rPr>
          <w:rFonts w:ascii="GHEA Grapalat" w:hAnsi="GHEA Grapalat" w:cs="Arian AMU"/>
          <w:szCs w:val="24"/>
        </w:rPr>
        <w:t xml:space="preserve">: </w:t>
      </w:r>
      <w:r w:rsidRPr="00244C4C">
        <w:rPr>
          <w:rFonts w:ascii="GHEA Grapalat" w:hAnsi="GHEA Grapalat" w:cs="Sylfaen"/>
          <w:szCs w:val="24"/>
        </w:rPr>
        <w:t>Գործարանի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վերագործարկումը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կապահովի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կանանց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համար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մոտ</w:t>
      </w:r>
      <w:r w:rsidRPr="00244C4C">
        <w:rPr>
          <w:rFonts w:ascii="GHEA Grapalat" w:hAnsi="GHEA Grapalat" w:cs="Arian AMU"/>
          <w:szCs w:val="24"/>
        </w:rPr>
        <w:t xml:space="preserve"> 700 </w:t>
      </w:r>
      <w:r w:rsidRPr="00244C4C">
        <w:rPr>
          <w:rFonts w:ascii="GHEA Grapalat" w:hAnsi="GHEA Grapalat" w:cs="Sylfaen"/>
          <w:szCs w:val="24"/>
        </w:rPr>
        <w:t>աշխատատեղ</w:t>
      </w:r>
      <w:r w:rsidRPr="00244C4C">
        <w:rPr>
          <w:rFonts w:ascii="GHEA Grapalat" w:hAnsi="GHEA Grapalat" w:cs="Arian AMU"/>
          <w:szCs w:val="24"/>
        </w:rPr>
        <w:t>:</w:t>
      </w:r>
    </w:p>
    <w:p w:rsidR="00F3536E" w:rsidRPr="00244C4C" w:rsidRDefault="00F3536E" w:rsidP="00DA2549">
      <w:pPr>
        <w:spacing w:line="240" w:lineRule="auto"/>
        <w:rPr>
          <w:rFonts w:ascii="GHEA Grapalat" w:hAnsi="GHEA Grapalat" w:cs="Arian AMU"/>
          <w:szCs w:val="24"/>
        </w:rPr>
      </w:pPr>
    </w:p>
    <w:p w:rsidR="00F3536E" w:rsidRPr="00244C4C" w:rsidRDefault="00F3536E" w:rsidP="00DA2549">
      <w:pPr>
        <w:pStyle w:val="Heading3"/>
        <w:rPr>
          <w:rFonts w:ascii="GHEA Grapalat" w:hAnsi="GHEA Grapalat"/>
        </w:rPr>
      </w:pPr>
      <w:bookmarkStart w:id="308" w:name="_Toc361931052"/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bookmarkEnd w:id="308"/>
      <w:r w:rsidRPr="00244C4C">
        <w:rPr>
          <w:rFonts w:ascii="GHEA Grapalat" w:hAnsi="GHEA Grapalat"/>
        </w:rPr>
        <w:t xml:space="preserve"> </w:t>
      </w:r>
    </w:p>
    <w:p w:rsidR="00F3536E" w:rsidRPr="00244C4C" w:rsidRDefault="00F3536E" w:rsidP="00DA254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Թեթև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ԽՍՀՄ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փլուզումը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ներառել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7 </w:t>
      </w:r>
      <w:r w:rsidRPr="00244C4C">
        <w:rPr>
          <w:rFonts w:ascii="GHEA Grapalat" w:hAnsi="GHEA Grapalat" w:cs="Sylfaen"/>
          <w:lang w:val="hy-AM"/>
        </w:rPr>
        <w:t>ճյուղ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բամբակազտիչ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բրդի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մետաքսի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տրիկոտաժի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կոշիկի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կազմելով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առարկաների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թողարկման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60 %-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 w:cs="Arian AMU"/>
          <w:lang w:val="hy-AM"/>
        </w:rPr>
        <w:t>։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մեքենաշինությունից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2-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տեղը</w:t>
      </w:r>
      <w:r w:rsidRPr="00244C4C">
        <w:rPr>
          <w:rFonts w:ascii="GHEA Grapalat" w:hAnsi="GHEA Grapalat"/>
          <w:lang w:val="hy-AM"/>
        </w:rPr>
        <w:t xml:space="preserve"> (1990)</w:t>
      </w:r>
      <w:r w:rsidRPr="00244C4C">
        <w:rPr>
          <w:rFonts w:ascii="GHEA Grapalat" w:hAnsi="GHEA Grapalat" w:cs="Arian AMU"/>
          <w:lang w:val="hy-AM"/>
        </w:rPr>
        <w:t>։</w:t>
      </w:r>
      <w:r w:rsidRPr="00244C4C">
        <w:rPr>
          <w:rFonts w:ascii="GHEA Grapalat" w:hAnsi="GHEA Grapalat"/>
          <w:lang w:val="hy-AM"/>
        </w:rPr>
        <w:t xml:space="preserve"> 1988-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դեկտ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երկրաշարժի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ԽՍՀՄ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փլուզման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</w:t>
      </w:r>
      <w:r w:rsidRPr="00244C4C">
        <w:rPr>
          <w:rFonts w:ascii="GHEA Grapalat" w:eastAsia="MS Gothic" w:hAnsi="GHEA Grapalat" w:cs="GHEA Grapalat"/>
          <w:lang w:val="hy-AM"/>
        </w:rPr>
        <w:t>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շրջափակման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գերակշռող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դադարեց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գործելուց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անկում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ապրեցին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թողարկման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ծավալները</w:t>
      </w:r>
      <w:r w:rsidRPr="00244C4C">
        <w:rPr>
          <w:rFonts w:ascii="GHEA Grapalat" w:hAnsi="GHEA Grapalat" w:cs="Arian AMU"/>
          <w:lang w:val="hy-AM"/>
        </w:rPr>
        <w:t>։</w:t>
      </w:r>
      <w:r w:rsidRPr="00244C4C">
        <w:rPr>
          <w:rFonts w:ascii="GHEA Grapalat" w:hAnsi="GHEA Grapalat"/>
          <w:lang w:val="hy-AM"/>
        </w:rPr>
        <w:t xml:space="preserve"> 1994-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ճյուղի</w:t>
      </w:r>
      <w:r w:rsidRPr="00244C4C">
        <w:rPr>
          <w:rFonts w:ascii="GHEA Grapalat" w:hAnsi="GHEA Grapalat"/>
          <w:lang w:val="hy-AM"/>
        </w:rPr>
        <w:t xml:space="preserve"> 160 </w:t>
      </w:r>
      <w:r w:rsidRPr="00244C4C">
        <w:rPr>
          <w:rFonts w:ascii="GHEA Grapalat" w:hAnsi="GHEA Grapalat" w:cs="Sylfaen"/>
          <w:lang w:val="hy-AM"/>
        </w:rPr>
        <w:t>ձեռնարկություններից</w:t>
      </w:r>
      <w:r w:rsidRPr="00244C4C">
        <w:rPr>
          <w:rFonts w:ascii="GHEA Grapalat" w:hAnsi="GHEA Grapalat"/>
          <w:lang w:val="hy-AM"/>
        </w:rPr>
        <w:t xml:space="preserve"> 85-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սեփականաշնորհվել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>։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DA2549">
      <w:pPr>
        <w:rPr>
          <w:rFonts w:ascii="GHEA Grapalat" w:hAnsi="GHEA Grapalat"/>
          <w:lang w:val="hy-AM"/>
        </w:rPr>
      </w:pPr>
    </w:p>
    <w:p w:rsidR="00F3536E" w:rsidRPr="00244C4C" w:rsidRDefault="00F3536E" w:rsidP="00DA2549">
      <w:pPr>
        <w:rPr>
          <w:rFonts w:ascii="GHEA Grapalat" w:hAnsi="GHEA Grapalat"/>
          <w:lang w:val="hy-AM"/>
        </w:rPr>
      </w:pPr>
      <w:r>
        <w:rPr>
          <w:noProof/>
        </w:rPr>
        <w:pict>
          <v:shape id="Chart 5" o:spid="_x0000_s1054" type="#_x0000_t75" style="position:absolute;left:0;text-align:left;margin-left:2in;margin-top:67.2pt;width:321.1pt;height:222.25pt;z-index:251677184;visibility:visible" wrapcoords="-50 0 -50 21527 21600 21527 21600 0 -50 0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">
            <v:imagedata r:id="rId115" o:title=""/>
            <o:lock v:ext="edit" aspectratio="f"/>
            <w10:wrap type="through"/>
          </v:shape>
        </w:pict>
      </w:r>
      <w:r w:rsidRPr="00244C4C">
        <w:rPr>
          <w:rFonts w:ascii="GHEA Grapalat" w:hAnsi="GHEA Grapalat" w:cs="Sylfaen"/>
          <w:lang w:val="hy-AM"/>
        </w:rPr>
        <w:t>Թեթև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նպաստել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լուծմանը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նվազմանը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ապահովել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բարեկեցություն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Ցրված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տեղաբաշխում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տրիկոտաժի</w:t>
      </w:r>
      <w:r w:rsidRPr="00244C4C">
        <w:rPr>
          <w:rFonts w:ascii="GHEA Grapalat" w:hAnsi="GHEA Grapalat"/>
          <w:lang w:val="hy-AM"/>
        </w:rPr>
        <w:t xml:space="preserve">   </w:t>
      </w:r>
      <w:r w:rsidRPr="00244C4C">
        <w:rPr>
          <w:rFonts w:ascii="GHEA Grapalat" w:hAnsi="GHEA Grapalat" w:cs="Sylfaen"/>
          <w:lang w:val="hy-AM"/>
        </w:rPr>
        <w:t>հագուստի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Խոշոր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ֆաբրիկաները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Երևանում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Վանաձորում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Գորիսում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Գավառում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Արթիկում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Արտաշատում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Կապանում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DA2549">
      <w:pPr>
        <w:spacing w:line="240" w:lineRule="auto"/>
        <w:rPr>
          <w:rFonts w:ascii="GHEA Grapalat" w:hAnsi="GHEA Grapalat" w:cs="Arian AMU"/>
          <w:szCs w:val="24"/>
          <w:lang w:val="hy-AM"/>
        </w:rPr>
      </w:pPr>
      <w:r w:rsidRPr="00244C4C">
        <w:rPr>
          <w:rFonts w:ascii="GHEA Grapalat" w:hAnsi="GHEA Grapalat" w:cs="Sylfaen"/>
          <w:szCs w:val="24"/>
          <w:lang w:val="hy-AM"/>
        </w:rPr>
        <w:t>Ներկայումս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Հայաստանի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թեթև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արդյունաբերությունը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կազմված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է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հիմնականում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հետևյալ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ճյուղերից՝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հագուստի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արտադրություն</w:t>
      </w:r>
      <w:r w:rsidRPr="00244C4C">
        <w:rPr>
          <w:rFonts w:ascii="GHEA Grapalat" w:hAnsi="GHEA Grapalat" w:cs="Arian AMU"/>
          <w:szCs w:val="24"/>
          <w:lang w:val="hy-AM"/>
        </w:rPr>
        <w:t xml:space="preserve"> (72%), </w:t>
      </w:r>
      <w:r w:rsidRPr="00244C4C">
        <w:rPr>
          <w:rFonts w:ascii="GHEA Grapalat" w:hAnsi="GHEA Grapalat" w:cs="Sylfaen"/>
          <w:szCs w:val="24"/>
          <w:lang w:val="hy-AM"/>
        </w:rPr>
        <w:t>կաշի</w:t>
      </w:r>
      <w:r w:rsidRPr="00244C4C">
        <w:rPr>
          <w:rFonts w:ascii="GHEA Grapalat" w:hAnsi="GHEA Grapalat" w:cs="Arian AMU"/>
          <w:szCs w:val="24"/>
          <w:lang w:val="hy-AM"/>
        </w:rPr>
        <w:t xml:space="preserve">, </w:t>
      </w:r>
      <w:r w:rsidRPr="00244C4C">
        <w:rPr>
          <w:rFonts w:ascii="GHEA Grapalat" w:hAnsi="GHEA Grapalat" w:cs="Sylfaen"/>
          <w:szCs w:val="24"/>
          <w:lang w:val="hy-AM"/>
        </w:rPr>
        <w:t>կաշվե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արտադրանք</w:t>
      </w:r>
      <w:r w:rsidRPr="00244C4C">
        <w:rPr>
          <w:rFonts w:ascii="GHEA Grapalat" w:hAnsi="GHEA Grapalat" w:cs="Arian AMU"/>
          <w:szCs w:val="24"/>
          <w:lang w:val="hy-AM"/>
        </w:rPr>
        <w:t xml:space="preserve">(22%) </w:t>
      </w:r>
      <w:r w:rsidRPr="00244C4C">
        <w:rPr>
          <w:rFonts w:ascii="GHEA Grapalat" w:hAnsi="GHEA Grapalat" w:cs="Sylfaen"/>
          <w:szCs w:val="24"/>
          <w:lang w:val="hy-AM"/>
        </w:rPr>
        <w:t>և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տեքստիլ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արտադրություն</w:t>
      </w:r>
      <w:r w:rsidRPr="00244C4C">
        <w:rPr>
          <w:rFonts w:ascii="GHEA Grapalat" w:hAnsi="GHEA Grapalat" w:cs="Arian AMU"/>
          <w:szCs w:val="24"/>
          <w:lang w:val="hy-AM"/>
        </w:rPr>
        <w:t xml:space="preserve"> (6%) (</w:t>
      </w:r>
      <w:r w:rsidRPr="00244C4C">
        <w:rPr>
          <w:rFonts w:ascii="GHEA Grapalat" w:hAnsi="GHEA Grapalat" w:cs="Sylfaen"/>
          <w:szCs w:val="24"/>
          <w:lang w:val="hy-AM"/>
        </w:rPr>
        <w:t>տես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գծագիր</w:t>
      </w:r>
      <w:r w:rsidRPr="00244C4C">
        <w:rPr>
          <w:rFonts w:ascii="GHEA Grapalat" w:hAnsi="GHEA Grapalat" w:cs="Arian AMU"/>
          <w:szCs w:val="24"/>
          <w:lang w:val="hy-AM"/>
        </w:rPr>
        <w:t xml:space="preserve"> 1): </w:t>
      </w:r>
    </w:p>
    <w:p w:rsidR="00F3536E" w:rsidRPr="00244C4C" w:rsidRDefault="00F3536E" w:rsidP="00DA2549">
      <w:pPr>
        <w:spacing w:line="240" w:lineRule="auto"/>
        <w:rPr>
          <w:rFonts w:ascii="GHEA Grapalat" w:hAnsi="GHEA Grapalat" w:cs="Arian AMU"/>
          <w:szCs w:val="24"/>
          <w:lang w:val="hy-AM"/>
        </w:rPr>
      </w:pPr>
      <w:r w:rsidRPr="00244C4C">
        <w:rPr>
          <w:rFonts w:ascii="GHEA Grapalat" w:hAnsi="GHEA Grapalat" w:cs="Sylfaen"/>
          <w:szCs w:val="24"/>
          <w:lang w:val="hy-AM"/>
        </w:rPr>
        <w:t>Հագուստի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արտադրությունը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ՀՀ</w:t>
      </w:r>
      <w:r w:rsidRPr="00244C4C">
        <w:rPr>
          <w:rFonts w:ascii="GHEA Grapalat" w:hAnsi="GHEA Grapalat" w:cs="Arian AMU"/>
          <w:szCs w:val="24"/>
          <w:lang w:val="hy-AM"/>
        </w:rPr>
        <w:t>-</w:t>
      </w:r>
      <w:r w:rsidRPr="00244C4C">
        <w:rPr>
          <w:rFonts w:ascii="GHEA Grapalat" w:hAnsi="GHEA Grapalat" w:cs="Sylfaen"/>
          <w:szCs w:val="24"/>
          <w:lang w:val="hy-AM"/>
        </w:rPr>
        <w:t>ում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ունի</w:t>
      </w:r>
      <w:r w:rsidRPr="00244C4C">
        <w:rPr>
          <w:rFonts w:ascii="GHEA Grapalat" w:hAnsi="GHEA Grapalat" w:cs="Arian AMU"/>
          <w:szCs w:val="24"/>
          <w:lang w:val="hy-AM"/>
        </w:rPr>
        <w:t xml:space="preserve">  </w:t>
      </w:r>
      <w:r w:rsidRPr="00244C4C">
        <w:rPr>
          <w:rFonts w:ascii="GHEA Grapalat" w:hAnsi="GHEA Grapalat" w:cs="Sylfaen"/>
          <w:szCs w:val="24"/>
          <w:lang w:val="hy-AM"/>
        </w:rPr>
        <w:t>զարգացման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մեծ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ներուժ</w:t>
      </w:r>
      <w:r w:rsidRPr="00244C4C">
        <w:rPr>
          <w:rFonts w:ascii="GHEA Grapalat" w:hAnsi="GHEA Grapalat" w:cs="Arian AMU"/>
          <w:szCs w:val="24"/>
          <w:lang w:val="hy-AM"/>
        </w:rPr>
        <w:t xml:space="preserve">: </w:t>
      </w:r>
      <w:r w:rsidRPr="00244C4C">
        <w:rPr>
          <w:rFonts w:ascii="GHEA Grapalat" w:hAnsi="GHEA Grapalat" w:cs="Sylfaen"/>
          <w:szCs w:val="24"/>
          <w:lang w:val="hy-AM"/>
        </w:rPr>
        <w:t>Այս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ճյուղի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արտադրողները</w:t>
      </w:r>
      <w:r w:rsidRPr="00244C4C">
        <w:rPr>
          <w:rFonts w:ascii="GHEA Grapalat" w:hAnsi="GHEA Grapalat" w:cs="Arian AMU"/>
          <w:szCs w:val="24"/>
          <w:lang w:val="hy-AM"/>
        </w:rPr>
        <w:t xml:space="preserve"> 100% </w:t>
      </w:r>
      <w:r w:rsidRPr="00244C4C">
        <w:rPr>
          <w:rFonts w:ascii="GHEA Grapalat" w:hAnsi="GHEA Grapalat" w:cs="Sylfaen"/>
          <w:szCs w:val="24"/>
          <w:lang w:val="hy-AM"/>
        </w:rPr>
        <w:t>արտահանում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են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իրենց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արտադրանքը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Կանադա</w:t>
      </w:r>
      <w:r w:rsidRPr="00244C4C">
        <w:rPr>
          <w:rFonts w:ascii="GHEA Grapalat" w:hAnsi="GHEA Grapalat" w:cs="Arian AMU"/>
          <w:szCs w:val="24"/>
          <w:lang w:val="hy-AM"/>
        </w:rPr>
        <w:t xml:space="preserve">, </w:t>
      </w:r>
      <w:r w:rsidRPr="00244C4C">
        <w:rPr>
          <w:rFonts w:ascii="GHEA Grapalat" w:hAnsi="GHEA Grapalat" w:cs="Sylfaen"/>
          <w:szCs w:val="24"/>
          <w:lang w:val="hy-AM"/>
        </w:rPr>
        <w:t>ԱՄՆ</w:t>
      </w:r>
      <w:r w:rsidRPr="00244C4C">
        <w:rPr>
          <w:rFonts w:ascii="GHEA Grapalat" w:hAnsi="GHEA Grapalat" w:cs="Arian AMU"/>
          <w:szCs w:val="24"/>
          <w:lang w:val="hy-AM"/>
        </w:rPr>
        <w:t xml:space="preserve">, </w:t>
      </w:r>
      <w:r w:rsidRPr="00244C4C">
        <w:rPr>
          <w:rFonts w:ascii="GHEA Grapalat" w:hAnsi="GHEA Grapalat" w:cs="Sylfaen"/>
          <w:szCs w:val="24"/>
          <w:lang w:val="hy-AM"/>
        </w:rPr>
        <w:t>Եվրոպա</w:t>
      </w:r>
      <w:r w:rsidRPr="00244C4C">
        <w:rPr>
          <w:rFonts w:ascii="GHEA Grapalat" w:hAnsi="GHEA Grapalat" w:cs="Arian AMU"/>
          <w:szCs w:val="24"/>
          <w:lang w:val="hy-AM"/>
        </w:rPr>
        <w:t xml:space="preserve">, </w:t>
      </w:r>
      <w:r w:rsidRPr="00244C4C">
        <w:rPr>
          <w:rFonts w:ascii="GHEA Grapalat" w:hAnsi="GHEA Grapalat" w:cs="Sylfaen"/>
          <w:szCs w:val="24"/>
          <w:lang w:val="hy-AM"/>
        </w:rPr>
        <w:t>ԱՊՀ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երկրներ</w:t>
      </w:r>
      <w:r w:rsidRPr="00244C4C">
        <w:rPr>
          <w:rFonts w:ascii="GHEA Grapalat" w:hAnsi="GHEA Grapalat" w:cs="Arian AMU"/>
          <w:szCs w:val="24"/>
          <w:lang w:val="hy-AM"/>
        </w:rPr>
        <w:t>:</w:t>
      </w:r>
    </w:p>
    <w:p w:rsidR="00F3536E" w:rsidRPr="00244C4C" w:rsidRDefault="00F3536E" w:rsidP="00DA254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Հագուստի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տեքստիլ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աշխատակիցների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գերակշիռ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կանայք</w:t>
      </w:r>
      <w:r w:rsidRPr="00244C4C">
        <w:rPr>
          <w:rFonts w:ascii="GHEA Grapalat" w:hAnsi="GHEA Grapalat"/>
          <w:lang w:val="hy-AM"/>
        </w:rPr>
        <w:t xml:space="preserve">, 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90%: </w:t>
      </w:r>
      <w:r w:rsidRPr="00244C4C">
        <w:rPr>
          <w:rFonts w:ascii="GHEA Grapalat" w:hAnsi="GHEA Grapalat" w:cs="Sylfaen"/>
          <w:lang w:val="hy-AM"/>
        </w:rPr>
        <w:t>Սարքավորումները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15 </w:t>
      </w:r>
      <w:r w:rsidRPr="00244C4C">
        <w:rPr>
          <w:rFonts w:ascii="GHEA Grapalat" w:hAnsi="GHEA Grapalat" w:cs="Sylfaen"/>
          <w:lang w:val="hy-AM"/>
        </w:rPr>
        <w:t>տարի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դրանցից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Գրանցված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2000 </w:t>
      </w:r>
      <w:r w:rsidRPr="00244C4C">
        <w:rPr>
          <w:rFonts w:ascii="GHEA Grapalat" w:hAnsi="GHEA Grapalat" w:cs="Sylfaen"/>
          <w:lang w:val="hy-AM"/>
        </w:rPr>
        <w:t>թվականին</w:t>
      </w:r>
      <w:r w:rsidRPr="00244C4C">
        <w:rPr>
          <w:rFonts w:ascii="GHEA Grapalat" w:hAnsi="GHEA Grapalat"/>
          <w:lang w:val="hy-AM"/>
        </w:rPr>
        <w:t xml:space="preserve"> 154 </w:t>
      </w:r>
      <w:r w:rsidRPr="00244C4C">
        <w:rPr>
          <w:rFonts w:ascii="GHEA Grapalat" w:hAnsi="GHEA Grapalat" w:cs="Sylfaen"/>
          <w:lang w:val="hy-AM"/>
        </w:rPr>
        <w:t>էր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2010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69 (</w:t>
      </w:r>
      <w:r w:rsidRPr="00244C4C">
        <w:rPr>
          <w:rFonts w:ascii="GHEA Grapalat" w:hAnsi="GHEA Grapalat" w:cs="Sylfaen"/>
          <w:lang w:val="hy-AM"/>
        </w:rPr>
        <w:t>գծագիր</w:t>
      </w:r>
      <w:r w:rsidRPr="00244C4C">
        <w:rPr>
          <w:rFonts w:ascii="GHEA Grapalat" w:hAnsi="GHEA Grapalat"/>
          <w:lang w:val="hy-AM"/>
        </w:rPr>
        <w:t xml:space="preserve"> 2):</w:t>
      </w:r>
    </w:p>
    <w:p w:rsidR="00F3536E" w:rsidRPr="00244C4C" w:rsidRDefault="00F3536E" w:rsidP="00DA2549">
      <w:pPr>
        <w:rPr>
          <w:rFonts w:ascii="GHEA Grapalat" w:hAnsi="GHEA Grapalat"/>
          <w:lang w:val="hy-AM"/>
        </w:rPr>
      </w:pPr>
    </w:p>
    <w:p w:rsidR="00F3536E" w:rsidRPr="00244C4C" w:rsidRDefault="00F3536E" w:rsidP="00DA2549">
      <w:pPr>
        <w:spacing w:line="240" w:lineRule="auto"/>
        <w:rPr>
          <w:rFonts w:ascii="GHEA Grapalat" w:hAnsi="GHEA Grapalat" w:cs="Arian AMU"/>
          <w:szCs w:val="24"/>
          <w:lang w:val="hy-AM"/>
        </w:rPr>
      </w:pPr>
      <w:r w:rsidRPr="00244C4C">
        <w:rPr>
          <w:rFonts w:ascii="GHEA Grapalat" w:hAnsi="GHEA Grapalat" w:cs="Sylfaen"/>
          <w:szCs w:val="24"/>
          <w:lang w:val="hy-AM"/>
        </w:rPr>
        <w:t>Աշխատողների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թիվը</w:t>
      </w:r>
      <w:r w:rsidRPr="00244C4C">
        <w:rPr>
          <w:rFonts w:ascii="GHEA Grapalat" w:hAnsi="GHEA Grapalat" w:cs="Arian AMU"/>
          <w:szCs w:val="24"/>
          <w:lang w:val="hy-AM"/>
        </w:rPr>
        <w:t xml:space="preserve">  </w:t>
      </w:r>
      <w:r w:rsidRPr="00244C4C">
        <w:rPr>
          <w:rFonts w:ascii="GHEA Grapalat" w:hAnsi="GHEA Grapalat" w:cs="Sylfaen"/>
          <w:szCs w:val="24"/>
          <w:lang w:val="hy-AM"/>
        </w:rPr>
        <w:t>կազմում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է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մոտ</w:t>
      </w:r>
      <w:r w:rsidRPr="00244C4C">
        <w:rPr>
          <w:rFonts w:ascii="GHEA Grapalat" w:hAnsi="GHEA Grapalat" w:cs="Arian AMU"/>
          <w:szCs w:val="24"/>
          <w:lang w:val="hy-AM"/>
        </w:rPr>
        <w:t xml:space="preserve"> 2200-</w:t>
      </w:r>
      <w:r w:rsidRPr="00244C4C">
        <w:rPr>
          <w:rFonts w:ascii="GHEA Grapalat" w:hAnsi="GHEA Grapalat" w:cs="Sylfaen"/>
          <w:szCs w:val="24"/>
          <w:lang w:val="hy-AM"/>
        </w:rPr>
        <w:t>ի</w:t>
      </w:r>
      <w:r w:rsidRPr="00244C4C">
        <w:rPr>
          <w:rFonts w:ascii="GHEA Grapalat" w:hAnsi="GHEA Grapalat" w:cs="Arian AMU"/>
          <w:szCs w:val="24"/>
          <w:lang w:val="hy-AM"/>
        </w:rPr>
        <w:t xml:space="preserve"> 2010 </w:t>
      </w:r>
      <w:r w:rsidRPr="00244C4C">
        <w:rPr>
          <w:rFonts w:ascii="GHEA Grapalat" w:hAnsi="GHEA Grapalat" w:cs="Sylfaen"/>
          <w:szCs w:val="24"/>
          <w:lang w:val="hy-AM"/>
        </w:rPr>
        <w:t>թվականի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դրությամբ</w:t>
      </w:r>
      <w:r w:rsidRPr="00244C4C">
        <w:rPr>
          <w:rFonts w:ascii="GHEA Grapalat" w:hAnsi="GHEA Grapalat" w:cs="Arian AMU"/>
          <w:szCs w:val="24"/>
          <w:lang w:val="hy-AM"/>
        </w:rPr>
        <w:t xml:space="preserve">: </w:t>
      </w:r>
      <w:r w:rsidRPr="00244C4C">
        <w:rPr>
          <w:rFonts w:ascii="GHEA Grapalat" w:hAnsi="GHEA Grapalat" w:cs="Sylfaen"/>
          <w:szCs w:val="24"/>
          <w:lang w:val="hy-AM"/>
        </w:rPr>
        <w:t>Հայաստանը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ներմուծում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է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հումք՝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թել</w:t>
      </w:r>
      <w:r w:rsidRPr="00244C4C">
        <w:rPr>
          <w:rFonts w:ascii="GHEA Grapalat" w:hAnsi="GHEA Grapalat" w:cs="Arian AMU"/>
          <w:szCs w:val="24"/>
          <w:lang w:val="hy-AM"/>
        </w:rPr>
        <w:t xml:space="preserve">, </w:t>
      </w:r>
      <w:r w:rsidRPr="00244C4C">
        <w:rPr>
          <w:rFonts w:ascii="GHEA Grapalat" w:hAnsi="GHEA Grapalat" w:cs="Sylfaen"/>
          <w:szCs w:val="24"/>
          <w:lang w:val="hy-AM"/>
        </w:rPr>
        <w:t>կտոր</w:t>
      </w:r>
      <w:r w:rsidRPr="00244C4C">
        <w:rPr>
          <w:rFonts w:ascii="GHEA Grapalat" w:hAnsi="GHEA Grapalat" w:cs="Arian AMU"/>
          <w:szCs w:val="24"/>
          <w:lang w:val="hy-AM"/>
        </w:rPr>
        <w:t xml:space="preserve">, </w:t>
      </w:r>
      <w:r w:rsidRPr="00244C4C">
        <w:rPr>
          <w:rFonts w:ascii="GHEA Grapalat" w:hAnsi="GHEA Grapalat" w:cs="Sylfaen"/>
          <w:szCs w:val="24"/>
          <w:lang w:val="hy-AM"/>
        </w:rPr>
        <w:t>բուրդ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և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նաև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պատրաստի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հագուստ</w:t>
      </w:r>
      <w:r w:rsidRPr="00244C4C">
        <w:rPr>
          <w:rFonts w:ascii="GHEA Grapalat" w:hAnsi="GHEA Grapalat" w:cs="Arian AMU"/>
          <w:szCs w:val="24"/>
          <w:lang w:val="hy-AM"/>
        </w:rPr>
        <w:t xml:space="preserve">: </w:t>
      </w:r>
    </w:p>
    <w:p w:rsidR="00F3536E" w:rsidRPr="00244C4C" w:rsidRDefault="00F3536E" w:rsidP="00DA254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Մաքսային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հրապարակած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տվյալների</w:t>
      </w:r>
      <w:r w:rsidRPr="00244C4C">
        <w:rPr>
          <w:rFonts w:ascii="GHEA Grapalat" w:hAnsi="GHEA Grapalat"/>
          <w:lang w:val="hy-AM"/>
        </w:rPr>
        <w:t xml:space="preserve">` 2011 </w:t>
      </w:r>
      <w:r w:rsidRPr="00244C4C">
        <w:rPr>
          <w:rFonts w:ascii="GHEA Grapalat" w:hAnsi="GHEA Grapalat" w:cs="Sylfaen"/>
          <w:lang w:val="hy-AM"/>
        </w:rPr>
        <w:t>թվականին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արտահանվել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7.2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դոլարի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մաքսային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հագուստ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hy-AM"/>
        </w:rPr>
        <w:t xml:space="preserve"> 2010 </w:t>
      </w:r>
      <w:r w:rsidRPr="00244C4C">
        <w:rPr>
          <w:rFonts w:ascii="GHEA Grapalat" w:hAnsi="GHEA Grapalat" w:cs="Sylfaen"/>
          <w:lang w:val="hy-AM"/>
        </w:rPr>
        <w:t>թվականի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43,7%-</w:t>
      </w:r>
      <w:r w:rsidRPr="00244C4C">
        <w:rPr>
          <w:rFonts w:ascii="GHEA Grapalat" w:hAnsi="GHEA Grapalat" w:cs="Sylfaen"/>
          <w:lang w:val="hy-AM"/>
        </w:rPr>
        <w:t>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ներկրումն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` 2011 </w:t>
      </w:r>
      <w:r w:rsidRPr="00244C4C">
        <w:rPr>
          <w:rFonts w:ascii="GHEA Grapalat" w:hAnsi="GHEA Grapalat" w:cs="Sylfaen"/>
          <w:lang w:val="hy-AM"/>
        </w:rPr>
        <w:t>թվականին</w:t>
      </w:r>
      <w:r w:rsidRPr="00244C4C">
        <w:rPr>
          <w:rFonts w:ascii="GHEA Grapalat" w:hAnsi="GHEA Grapalat"/>
          <w:lang w:val="hy-AM"/>
        </w:rPr>
        <w:t xml:space="preserve"> 70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դոլար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մաքսային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նախորդ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շուրջ</w:t>
      </w:r>
      <w:r w:rsidRPr="00244C4C">
        <w:rPr>
          <w:rFonts w:ascii="GHEA Grapalat" w:hAnsi="GHEA Grapalat"/>
          <w:lang w:val="hy-AM"/>
        </w:rPr>
        <w:t xml:space="preserve"> 14,9%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DA254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Հագուստի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ձեռնարկությունները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2 </w:t>
      </w:r>
      <w:r w:rsidRPr="00244C4C">
        <w:rPr>
          <w:rFonts w:ascii="GHEA Grapalat" w:hAnsi="GHEA Grapalat" w:cs="Sylfaen"/>
          <w:lang w:val="hy-AM"/>
        </w:rPr>
        <w:t>ձեռնարկություն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ներկայումս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գործվածքի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տրիկոտաժի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Դրանք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են՝</w:t>
      </w:r>
    </w:p>
    <w:p w:rsidR="00F3536E" w:rsidRPr="00244C4C" w:rsidRDefault="00F3536E" w:rsidP="00DA2549">
      <w:pPr>
        <w:pStyle w:val="ListParagraph"/>
        <w:numPr>
          <w:ilvl w:val="0"/>
          <w:numId w:val="37"/>
        </w:numPr>
        <w:spacing w:after="160" w:line="240" w:lineRule="auto"/>
        <w:rPr>
          <w:rFonts w:ascii="GHEA Grapalat" w:hAnsi="GHEA Grapalat" w:cs="Arian AMU"/>
          <w:szCs w:val="24"/>
          <w:lang w:val="hy-AM"/>
        </w:rPr>
      </w:pPr>
      <w:r w:rsidRPr="00244C4C">
        <w:rPr>
          <w:rFonts w:ascii="GHEA Grapalat" w:hAnsi="GHEA Grapalat" w:cs="Sylfaen"/>
          <w:szCs w:val="24"/>
          <w:lang w:val="ru-RU"/>
        </w:rPr>
        <w:t>Նուբարաշենի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  <w:lang w:val="ru-RU"/>
        </w:rPr>
        <w:t>տրիկոտաժի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  <w:lang w:val="ru-RU"/>
        </w:rPr>
        <w:t>գործարան</w:t>
      </w:r>
    </w:p>
    <w:p w:rsidR="00F3536E" w:rsidRPr="00244C4C" w:rsidRDefault="00F3536E" w:rsidP="00DA2549">
      <w:pPr>
        <w:pStyle w:val="ListParagraph"/>
        <w:numPr>
          <w:ilvl w:val="0"/>
          <w:numId w:val="37"/>
        </w:numPr>
        <w:spacing w:after="160" w:line="240" w:lineRule="auto"/>
        <w:rPr>
          <w:rFonts w:ascii="GHEA Grapalat" w:hAnsi="GHEA Grapalat" w:cs="Arian AMU"/>
          <w:szCs w:val="24"/>
          <w:lang w:val="hy-AM"/>
        </w:rPr>
      </w:pPr>
      <w:r w:rsidRPr="00244C4C">
        <w:rPr>
          <w:rFonts w:ascii="GHEA Grapalat" w:hAnsi="GHEA Grapalat" w:cs="Sylfaen"/>
          <w:szCs w:val="24"/>
          <w:lang w:val="hy-AM"/>
        </w:rPr>
        <w:t>Ղափանի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տրիկոտաժի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գործարան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Arian AMU"/>
          <w:szCs w:val="24"/>
          <w:lang w:val="ru-RU"/>
        </w:rPr>
        <w:t>,</w:t>
      </w:r>
      <w:r w:rsidRPr="00244C4C">
        <w:rPr>
          <w:rFonts w:ascii="GHEA Grapalat" w:hAnsi="GHEA Grapalat" w:cs="Arian AMU"/>
          <w:szCs w:val="24"/>
          <w:lang w:val="hy-AM"/>
        </w:rPr>
        <w:t>“</w:t>
      </w:r>
      <w:r w:rsidRPr="00244C4C">
        <w:rPr>
          <w:rFonts w:ascii="GHEA Grapalat" w:hAnsi="GHEA Grapalat" w:cs="Sylfaen"/>
          <w:szCs w:val="24"/>
          <w:lang w:val="hy-AM"/>
        </w:rPr>
        <w:t>Սոնատեքս</w:t>
      </w:r>
      <w:r w:rsidRPr="00244C4C">
        <w:rPr>
          <w:rFonts w:ascii="GHEA Grapalat" w:hAnsi="GHEA Grapalat" w:cs="Arian AMU"/>
          <w:szCs w:val="24"/>
          <w:lang w:val="hy-AM"/>
        </w:rPr>
        <w:t xml:space="preserve">” </w:t>
      </w:r>
      <w:r w:rsidRPr="00244C4C">
        <w:rPr>
          <w:rFonts w:ascii="GHEA Grapalat" w:hAnsi="GHEA Grapalat" w:cs="Sylfaen"/>
          <w:szCs w:val="24"/>
          <w:lang w:val="hy-AM"/>
        </w:rPr>
        <w:t>ԲԲԸ</w:t>
      </w:r>
    </w:p>
    <w:p w:rsidR="00F3536E" w:rsidRPr="00244C4C" w:rsidRDefault="00F3536E" w:rsidP="00DA2549">
      <w:pPr>
        <w:spacing w:line="240" w:lineRule="auto"/>
        <w:rPr>
          <w:rFonts w:ascii="GHEA Grapalat" w:hAnsi="GHEA Grapalat" w:cs="Arian AMU"/>
          <w:szCs w:val="24"/>
          <w:lang w:val="hy-AM"/>
        </w:rPr>
      </w:pPr>
      <w:r w:rsidRPr="00244C4C">
        <w:rPr>
          <w:rFonts w:ascii="GHEA Grapalat" w:hAnsi="GHEA Grapalat" w:cs="Arian AMU"/>
          <w:szCs w:val="24"/>
          <w:lang w:val="hy-AM"/>
        </w:rPr>
        <w:t>“</w:t>
      </w:r>
      <w:r w:rsidRPr="00244C4C">
        <w:rPr>
          <w:rFonts w:ascii="GHEA Grapalat" w:hAnsi="GHEA Grapalat" w:cs="Sylfaen"/>
          <w:szCs w:val="24"/>
          <w:lang w:val="hy-AM"/>
        </w:rPr>
        <w:t>Սոնատեքս</w:t>
      </w:r>
      <w:r w:rsidRPr="00244C4C">
        <w:rPr>
          <w:rFonts w:ascii="GHEA Grapalat" w:hAnsi="GHEA Grapalat" w:cs="Arian AMU"/>
          <w:szCs w:val="24"/>
          <w:lang w:val="hy-AM"/>
        </w:rPr>
        <w:t xml:space="preserve">” </w:t>
      </w:r>
      <w:r w:rsidRPr="00244C4C">
        <w:rPr>
          <w:rFonts w:ascii="GHEA Grapalat" w:hAnsi="GHEA Grapalat" w:cs="Sylfaen"/>
          <w:szCs w:val="24"/>
          <w:lang w:val="hy-AM"/>
        </w:rPr>
        <w:t>ԲԲԸ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նախատեսում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է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իր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արտադրանքը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վաճառել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ցածր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գներով՝</w:t>
      </w:r>
    </w:p>
    <w:p w:rsidR="00F3536E" w:rsidRPr="00244C4C" w:rsidRDefault="00F3536E" w:rsidP="00DA2549">
      <w:pPr>
        <w:pStyle w:val="ListParagraph"/>
        <w:numPr>
          <w:ilvl w:val="0"/>
          <w:numId w:val="38"/>
        </w:numPr>
        <w:spacing w:after="160" w:line="288" w:lineRule="auto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Arian AMU"/>
          <w:szCs w:val="24"/>
          <w:lang w:val="ru-RU"/>
        </w:rPr>
        <w:t>1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ru-RU"/>
        </w:rPr>
        <w:t>հատ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մանկական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տրիկոտաժե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ներքնազգեստ</w:t>
      </w:r>
      <w:r w:rsidRPr="00244C4C">
        <w:rPr>
          <w:rFonts w:ascii="GHEA Grapalat" w:hAnsi="GHEA Grapalat" w:cs="Sylfaen"/>
          <w:szCs w:val="24"/>
          <w:lang w:val="ru-RU"/>
        </w:rPr>
        <w:t>ը</w:t>
      </w:r>
      <w:r w:rsidRPr="00244C4C">
        <w:rPr>
          <w:rFonts w:ascii="GHEA Grapalat" w:hAnsi="GHEA Grapalat" w:cs="Arian AMU"/>
          <w:szCs w:val="24"/>
          <w:lang w:val="ru-RU"/>
        </w:rPr>
        <w:t xml:space="preserve">- 1200 </w:t>
      </w:r>
      <w:r w:rsidRPr="00244C4C">
        <w:rPr>
          <w:rFonts w:ascii="GHEA Grapalat" w:hAnsi="GHEA Grapalat" w:cs="Sylfaen"/>
          <w:szCs w:val="24"/>
          <w:lang w:val="ru-RU"/>
        </w:rPr>
        <w:t>դրամ</w:t>
      </w:r>
    </w:p>
    <w:p w:rsidR="00F3536E" w:rsidRPr="00244C4C" w:rsidRDefault="00F3536E" w:rsidP="00DA2549">
      <w:pPr>
        <w:pStyle w:val="ListParagraph"/>
        <w:numPr>
          <w:ilvl w:val="0"/>
          <w:numId w:val="38"/>
        </w:numPr>
        <w:spacing w:after="160" w:line="288" w:lineRule="auto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Arian AMU"/>
          <w:szCs w:val="24"/>
        </w:rPr>
        <w:t>1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ru-RU"/>
        </w:rPr>
        <w:t>հատ</w:t>
      </w:r>
      <w:r w:rsidRPr="00244C4C">
        <w:rPr>
          <w:rFonts w:ascii="GHEA Grapalat" w:hAnsi="GHEA Grapalat" w:cs="Arian AMU"/>
          <w:szCs w:val="24"/>
        </w:rPr>
        <w:t xml:space="preserve">  </w:t>
      </w:r>
      <w:r w:rsidRPr="00244C4C">
        <w:rPr>
          <w:rFonts w:ascii="GHEA Grapalat" w:hAnsi="GHEA Grapalat" w:cs="Sylfaen"/>
          <w:szCs w:val="24"/>
        </w:rPr>
        <w:t>գործված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մեծահասակի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վերնազգեստ</w:t>
      </w:r>
      <w:r w:rsidRPr="00244C4C">
        <w:rPr>
          <w:rFonts w:ascii="GHEA Grapalat" w:hAnsi="GHEA Grapalat" w:cs="Arian AMU"/>
          <w:szCs w:val="24"/>
        </w:rPr>
        <w:t xml:space="preserve">-2200 </w:t>
      </w:r>
      <w:r w:rsidRPr="00244C4C">
        <w:rPr>
          <w:rFonts w:ascii="GHEA Grapalat" w:hAnsi="GHEA Grapalat" w:cs="Sylfaen"/>
          <w:szCs w:val="24"/>
          <w:lang w:val="ru-RU"/>
        </w:rPr>
        <w:t>դրամ</w:t>
      </w:r>
      <w:r w:rsidRPr="00244C4C">
        <w:rPr>
          <w:rFonts w:ascii="GHEA Grapalat" w:hAnsi="GHEA Grapalat" w:cs="Arian AMU"/>
          <w:szCs w:val="24"/>
        </w:rPr>
        <w:t>:</w:t>
      </w:r>
    </w:p>
    <w:p w:rsidR="00F3536E" w:rsidRPr="00244C4C" w:rsidRDefault="00F3536E" w:rsidP="00DA2549">
      <w:pPr>
        <w:pStyle w:val="Heading4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Ներդրումներ</w:t>
      </w:r>
    </w:p>
    <w:p w:rsidR="00F3536E" w:rsidRPr="00244C4C" w:rsidRDefault="00F3536E" w:rsidP="00DA2549">
      <w:pPr>
        <w:spacing w:line="240" w:lineRule="auto"/>
        <w:ind w:left="90"/>
        <w:rPr>
          <w:rFonts w:ascii="GHEA Grapalat" w:hAnsi="GHEA Grapalat" w:cs="Arian AMU"/>
          <w:szCs w:val="24"/>
          <w:lang w:val="hy-AM"/>
        </w:rPr>
      </w:pPr>
      <w:r w:rsidRPr="00244C4C">
        <w:rPr>
          <w:rFonts w:ascii="GHEA Grapalat" w:hAnsi="GHEA Grapalat" w:cs="Sylfaen"/>
          <w:szCs w:val="24"/>
          <w:lang w:val="hy-AM"/>
        </w:rPr>
        <w:t>Ծրագիրը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կիրականացվի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պետության</w:t>
      </w:r>
      <w:r w:rsidRPr="00244C4C">
        <w:rPr>
          <w:rFonts w:ascii="GHEA Grapalat" w:hAnsi="GHEA Grapalat" w:cs="Arian AMU"/>
          <w:szCs w:val="24"/>
          <w:lang w:val="hy-AM"/>
        </w:rPr>
        <w:t xml:space="preserve">, </w:t>
      </w:r>
      <w:r w:rsidRPr="00244C4C">
        <w:rPr>
          <w:rFonts w:ascii="GHEA Grapalat" w:hAnsi="GHEA Grapalat" w:cs="Sylfaen"/>
          <w:szCs w:val="24"/>
          <w:lang w:val="hy-AM"/>
        </w:rPr>
        <w:t>մասնավոր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ներդրողի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և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ֆինանսական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կազմակերպության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համագործակցության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շնորհիվ</w:t>
      </w:r>
      <w:r w:rsidRPr="00244C4C">
        <w:rPr>
          <w:rFonts w:ascii="GHEA Grapalat" w:hAnsi="GHEA Grapalat" w:cs="Arian AMU"/>
          <w:szCs w:val="24"/>
          <w:lang w:val="hy-AM"/>
        </w:rPr>
        <w:t xml:space="preserve">: </w:t>
      </w:r>
      <w:r w:rsidRPr="00244C4C">
        <w:rPr>
          <w:rFonts w:ascii="GHEA Grapalat" w:hAnsi="GHEA Grapalat" w:cs="Sylfaen"/>
          <w:szCs w:val="24"/>
          <w:lang w:val="hy-AM"/>
        </w:rPr>
        <w:t>Ներդրումների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մասնաբաժինները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ըստ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գումարների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և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տեսակների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ներկայացված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է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ստորև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szCs w:val="24"/>
          <w:lang w:val="hy-AM"/>
        </w:rPr>
        <w:t>աղյուսակում՝</w:t>
      </w:r>
    </w:p>
    <w:tbl>
      <w:tblPr>
        <w:tblW w:w="9455" w:type="dxa"/>
        <w:tblInd w:w="103" w:type="dxa"/>
        <w:tblLook w:val="00A0"/>
      </w:tblPr>
      <w:tblGrid>
        <w:gridCol w:w="2050"/>
        <w:gridCol w:w="1763"/>
        <w:gridCol w:w="1911"/>
        <w:gridCol w:w="1872"/>
        <w:gridCol w:w="1872"/>
      </w:tblGrid>
      <w:tr w:rsidR="00F3536E" w:rsidRPr="00244C4C" w:rsidTr="00DA2549">
        <w:trPr>
          <w:trHeight w:val="315"/>
        </w:trPr>
        <w:tc>
          <w:tcPr>
            <w:tcW w:w="945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center"/>
              <w:rPr>
                <w:rFonts w:ascii="GHEA Grapalat" w:hAnsi="GHEA Grapalat" w:cs="Arian AMU"/>
                <w:color w:val="000000"/>
                <w:szCs w:val="24"/>
              </w:rPr>
            </w:pPr>
            <w:r w:rsidRPr="00244C4C">
              <w:rPr>
                <w:rFonts w:ascii="GHEA Grapalat" w:hAnsi="GHEA Grapalat" w:cs="Sylfaen"/>
                <w:b/>
                <w:bCs/>
                <w:color w:val="000000"/>
                <w:szCs w:val="24"/>
              </w:rPr>
              <w:t>Ներդրումների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Cs w:val="24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Cs w:val="24"/>
              </w:rPr>
              <w:t>բաշխվածք</w:t>
            </w:r>
            <w:r w:rsidRPr="00244C4C">
              <w:rPr>
                <w:rFonts w:ascii="GHEA Grapalat" w:hAnsi="GHEA Grapalat" w:cs="Arian AMU"/>
                <w:color w:val="000000"/>
                <w:szCs w:val="24"/>
              </w:rPr>
              <w:t> </w:t>
            </w:r>
          </w:p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Cs w:val="24"/>
              </w:rPr>
            </w:pPr>
            <w:r w:rsidRPr="00244C4C">
              <w:rPr>
                <w:rFonts w:ascii="GHEA Grapalat" w:hAnsi="GHEA Grapalat" w:cs="Arian AMU"/>
                <w:color w:val="000000"/>
                <w:szCs w:val="24"/>
              </w:rPr>
              <w:t> </w:t>
            </w:r>
          </w:p>
        </w:tc>
      </w:tr>
      <w:tr w:rsidR="00F3536E" w:rsidRPr="00244C4C" w:rsidTr="00DA2549">
        <w:trPr>
          <w:trHeight w:val="300"/>
        </w:trPr>
        <w:tc>
          <w:tcPr>
            <w:tcW w:w="19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center"/>
              <w:rPr>
                <w:rFonts w:ascii="GHEA Grapalat" w:hAnsi="GHEA Grapalat" w:cs="Arian AMU"/>
                <w:b/>
                <w:bCs/>
                <w:color w:val="000000"/>
                <w:szCs w:val="24"/>
              </w:rPr>
            </w:pPr>
            <w:r w:rsidRPr="00244C4C">
              <w:rPr>
                <w:rFonts w:ascii="GHEA Grapalat" w:hAnsi="GHEA Grapalat" w:cs="Sylfaen"/>
                <w:b/>
                <w:bCs/>
                <w:color w:val="000000"/>
                <w:szCs w:val="24"/>
              </w:rPr>
              <w:t>Մարզ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Cs w:val="24"/>
              </w:rPr>
              <w:t>/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Cs w:val="24"/>
              </w:rPr>
              <w:t>համայնք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Cs w:val="24"/>
              </w:rPr>
            </w:pPr>
            <w:r w:rsidRPr="00244C4C">
              <w:rPr>
                <w:rFonts w:ascii="GHEA Grapalat" w:hAnsi="GHEA Grapalat" w:cs="Arian AMU"/>
                <w:color w:val="000000"/>
                <w:szCs w:val="24"/>
              </w:rPr>
              <w:t> </w:t>
            </w:r>
          </w:p>
        </w:tc>
        <w:tc>
          <w:tcPr>
            <w:tcW w:w="1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center"/>
              <w:rPr>
                <w:rFonts w:ascii="GHEA Grapalat" w:hAnsi="GHEA Grapalat" w:cs="Arian AMU"/>
                <w:b/>
                <w:bCs/>
                <w:color w:val="000000"/>
                <w:szCs w:val="24"/>
              </w:rPr>
            </w:pPr>
            <w:r w:rsidRPr="00244C4C">
              <w:rPr>
                <w:rFonts w:ascii="GHEA Grapalat" w:hAnsi="GHEA Grapalat" w:cs="Sylfaen"/>
                <w:b/>
                <w:bCs/>
                <w:color w:val="000000"/>
                <w:szCs w:val="24"/>
              </w:rPr>
              <w:t>Ներդրող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center"/>
              <w:rPr>
                <w:rFonts w:ascii="GHEA Grapalat" w:hAnsi="GHEA Grapalat" w:cs="Arian AMU"/>
                <w:b/>
                <w:bCs/>
                <w:color w:val="000000"/>
                <w:szCs w:val="24"/>
              </w:rPr>
            </w:pPr>
            <w:r w:rsidRPr="00244C4C">
              <w:rPr>
                <w:rFonts w:ascii="GHEA Grapalat" w:hAnsi="GHEA Grapalat" w:cs="Sylfaen"/>
                <w:b/>
                <w:bCs/>
                <w:color w:val="000000"/>
                <w:szCs w:val="24"/>
              </w:rPr>
              <w:t>Վարկ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center"/>
              <w:rPr>
                <w:rFonts w:ascii="GHEA Grapalat" w:hAnsi="GHEA Grapalat" w:cs="Arian AMU"/>
                <w:b/>
                <w:bCs/>
                <w:color w:val="000000"/>
                <w:szCs w:val="24"/>
              </w:rPr>
            </w:pPr>
            <w:r w:rsidRPr="00244C4C">
              <w:rPr>
                <w:rFonts w:ascii="GHEA Grapalat" w:hAnsi="GHEA Grapalat" w:cs="Sylfaen"/>
                <w:b/>
                <w:bCs/>
                <w:color w:val="000000"/>
                <w:szCs w:val="24"/>
              </w:rPr>
              <w:t>Ընդամենը</w:t>
            </w:r>
          </w:p>
        </w:tc>
      </w:tr>
      <w:tr w:rsidR="00F3536E" w:rsidRPr="00244C4C" w:rsidTr="00DA2549">
        <w:trPr>
          <w:trHeight w:val="300"/>
        </w:trPr>
        <w:tc>
          <w:tcPr>
            <w:tcW w:w="19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center"/>
              <w:rPr>
                <w:rFonts w:ascii="GHEA Grapalat" w:hAnsi="GHEA Grapalat" w:cs="Arian AMU"/>
                <w:color w:val="17375D"/>
                <w:szCs w:val="24"/>
              </w:rPr>
            </w:pPr>
            <w:r w:rsidRPr="00244C4C">
              <w:rPr>
                <w:rFonts w:ascii="GHEA Grapalat" w:hAnsi="GHEA Grapalat" w:cs="Arian AMU"/>
                <w:color w:val="17375D"/>
                <w:szCs w:val="24"/>
              </w:rPr>
              <w:t>2%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Cs w:val="24"/>
              </w:rPr>
            </w:pPr>
            <w:r w:rsidRPr="00244C4C">
              <w:rPr>
                <w:rFonts w:ascii="GHEA Grapalat" w:hAnsi="GHEA Grapalat" w:cs="Arian AMU"/>
                <w:color w:val="000000"/>
                <w:szCs w:val="24"/>
              </w:rPr>
              <w:t> </w:t>
            </w:r>
          </w:p>
        </w:tc>
        <w:tc>
          <w:tcPr>
            <w:tcW w:w="1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center"/>
              <w:rPr>
                <w:rFonts w:ascii="GHEA Grapalat" w:hAnsi="GHEA Grapalat" w:cs="Arian AMU"/>
                <w:color w:val="17375D"/>
                <w:szCs w:val="24"/>
              </w:rPr>
            </w:pPr>
            <w:r w:rsidRPr="00244C4C">
              <w:rPr>
                <w:rFonts w:ascii="GHEA Grapalat" w:hAnsi="GHEA Grapalat" w:cs="Arian AMU"/>
                <w:color w:val="17375D"/>
                <w:szCs w:val="24"/>
              </w:rPr>
              <w:t>45%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center"/>
              <w:rPr>
                <w:rFonts w:ascii="GHEA Grapalat" w:hAnsi="GHEA Grapalat" w:cs="Arian AMU"/>
                <w:color w:val="000000"/>
                <w:szCs w:val="24"/>
              </w:rPr>
            </w:pPr>
            <w:r w:rsidRPr="00244C4C">
              <w:rPr>
                <w:rFonts w:ascii="GHEA Grapalat" w:hAnsi="GHEA Grapalat" w:cs="Arian AMU"/>
                <w:color w:val="000000"/>
                <w:szCs w:val="24"/>
              </w:rPr>
              <w:t>53%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Cs w:val="24"/>
              </w:rPr>
            </w:pPr>
            <w:r w:rsidRPr="00244C4C">
              <w:rPr>
                <w:rFonts w:ascii="GHEA Grapalat" w:hAnsi="GHEA Grapalat" w:cs="Arian AMU"/>
                <w:color w:val="000000"/>
                <w:szCs w:val="24"/>
              </w:rPr>
              <w:t>100%</w:t>
            </w:r>
          </w:p>
        </w:tc>
      </w:tr>
      <w:tr w:rsidR="00F3536E" w:rsidRPr="00244C4C" w:rsidTr="00DA2549">
        <w:trPr>
          <w:trHeight w:val="300"/>
        </w:trPr>
        <w:tc>
          <w:tcPr>
            <w:tcW w:w="19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Cs w:val="24"/>
              </w:rPr>
            </w:pPr>
            <w:r w:rsidRPr="00244C4C">
              <w:rPr>
                <w:rFonts w:ascii="GHEA Grapalat" w:hAnsi="GHEA Grapalat" w:cs="Sylfaen"/>
                <w:color w:val="000000"/>
                <w:szCs w:val="24"/>
              </w:rPr>
              <w:t>Ֆինանսական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Cs w:val="24"/>
              </w:rPr>
            </w:pPr>
            <w:r w:rsidRPr="00244C4C">
              <w:rPr>
                <w:rFonts w:ascii="GHEA Grapalat" w:hAnsi="GHEA Grapalat" w:cs="Sylfaen"/>
                <w:color w:val="000000"/>
                <w:szCs w:val="24"/>
              </w:rPr>
              <w:t>Բնաիրային</w:t>
            </w:r>
          </w:p>
        </w:tc>
        <w:tc>
          <w:tcPr>
            <w:tcW w:w="1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Cs w:val="24"/>
              </w:rPr>
            </w:pPr>
            <w:r w:rsidRPr="00244C4C">
              <w:rPr>
                <w:rFonts w:ascii="GHEA Grapalat" w:hAnsi="GHEA Grapalat" w:cs="Arian AMU"/>
                <w:color w:val="000000"/>
                <w:szCs w:val="24"/>
              </w:rPr>
              <w:t> 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Cs w:val="24"/>
              </w:rPr>
            </w:pPr>
            <w:r w:rsidRPr="00244C4C">
              <w:rPr>
                <w:rFonts w:ascii="GHEA Grapalat" w:hAnsi="GHEA Grapalat" w:cs="Arian AMU"/>
                <w:color w:val="000000"/>
                <w:szCs w:val="24"/>
              </w:rPr>
              <w:t> 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Cs w:val="24"/>
              </w:rPr>
            </w:pPr>
            <w:r w:rsidRPr="00244C4C">
              <w:rPr>
                <w:rFonts w:ascii="GHEA Grapalat" w:hAnsi="GHEA Grapalat" w:cs="Arian AMU"/>
                <w:color w:val="000000"/>
                <w:szCs w:val="24"/>
              </w:rPr>
              <w:t> </w:t>
            </w:r>
          </w:p>
        </w:tc>
      </w:tr>
      <w:tr w:rsidR="00F3536E" w:rsidRPr="00244C4C" w:rsidTr="00DA2549">
        <w:trPr>
          <w:trHeight w:val="300"/>
        </w:trPr>
        <w:tc>
          <w:tcPr>
            <w:tcW w:w="19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center"/>
              <w:rPr>
                <w:rFonts w:ascii="GHEA Grapalat" w:hAnsi="GHEA Grapalat" w:cs="Arian AMU"/>
                <w:color w:val="17375D"/>
                <w:szCs w:val="24"/>
              </w:rPr>
            </w:pPr>
            <w:r w:rsidRPr="00244C4C">
              <w:rPr>
                <w:rFonts w:ascii="GHEA Grapalat" w:hAnsi="GHEA Grapalat" w:cs="Arian AMU"/>
                <w:color w:val="17375D"/>
                <w:szCs w:val="24"/>
              </w:rPr>
              <w:t>10%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center"/>
              <w:rPr>
                <w:rFonts w:ascii="GHEA Grapalat" w:hAnsi="GHEA Grapalat" w:cs="Arian AMU"/>
                <w:color w:val="000000"/>
                <w:szCs w:val="24"/>
              </w:rPr>
            </w:pPr>
            <w:r w:rsidRPr="00244C4C">
              <w:rPr>
                <w:rFonts w:ascii="GHEA Grapalat" w:hAnsi="GHEA Grapalat" w:cs="Arian AMU"/>
                <w:color w:val="000000"/>
                <w:szCs w:val="24"/>
              </w:rPr>
              <w:t>90%</w:t>
            </w:r>
          </w:p>
        </w:tc>
        <w:tc>
          <w:tcPr>
            <w:tcW w:w="1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Cs w:val="24"/>
              </w:rPr>
            </w:pPr>
            <w:r w:rsidRPr="00244C4C">
              <w:rPr>
                <w:rFonts w:ascii="GHEA Grapalat" w:hAnsi="GHEA Grapalat" w:cs="Arian AMU"/>
                <w:color w:val="000000"/>
                <w:szCs w:val="24"/>
              </w:rPr>
              <w:t> 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Cs w:val="24"/>
              </w:rPr>
            </w:pPr>
            <w:r w:rsidRPr="00244C4C">
              <w:rPr>
                <w:rFonts w:ascii="GHEA Grapalat" w:hAnsi="GHEA Grapalat" w:cs="Arian AMU"/>
                <w:color w:val="000000"/>
                <w:szCs w:val="24"/>
              </w:rPr>
              <w:t> 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Cs w:val="24"/>
              </w:rPr>
            </w:pPr>
            <w:r w:rsidRPr="00244C4C">
              <w:rPr>
                <w:rFonts w:ascii="GHEA Grapalat" w:hAnsi="GHEA Grapalat" w:cs="Arian AMU"/>
                <w:color w:val="000000"/>
                <w:szCs w:val="24"/>
              </w:rPr>
              <w:t> </w:t>
            </w:r>
          </w:p>
        </w:tc>
      </w:tr>
      <w:tr w:rsidR="00F3536E" w:rsidRPr="00244C4C" w:rsidTr="00DA2549">
        <w:trPr>
          <w:trHeight w:val="300"/>
        </w:trPr>
        <w:tc>
          <w:tcPr>
            <w:tcW w:w="19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b/>
                <w:bCs/>
                <w:color w:val="000000"/>
                <w:szCs w:val="24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Cs w:val="24"/>
              </w:rPr>
              <w:t xml:space="preserve">814,000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Cs w:val="24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Cs w:val="24"/>
              </w:rPr>
              <w:t>.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b/>
                <w:bCs/>
                <w:color w:val="000000"/>
                <w:szCs w:val="24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Cs w:val="24"/>
              </w:rPr>
              <w:t xml:space="preserve">7,326,000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Cs w:val="24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Cs w:val="24"/>
              </w:rPr>
              <w:t>.</w:t>
            </w:r>
          </w:p>
        </w:tc>
        <w:tc>
          <w:tcPr>
            <w:tcW w:w="1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b/>
                <w:bCs/>
                <w:color w:val="000000"/>
                <w:szCs w:val="24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Cs w:val="24"/>
              </w:rPr>
              <w:t xml:space="preserve">183,150,000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Cs w:val="24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Cs w:val="24"/>
              </w:rPr>
              <w:t>.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b/>
                <w:bCs/>
                <w:color w:val="000000"/>
                <w:szCs w:val="24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Cs w:val="24"/>
              </w:rPr>
              <w:t xml:space="preserve">215,710,000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Cs w:val="24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Cs w:val="24"/>
              </w:rPr>
              <w:t>.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b/>
                <w:bCs/>
                <w:color w:val="000000"/>
                <w:szCs w:val="24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Cs w:val="24"/>
              </w:rPr>
              <w:t xml:space="preserve">407,000,000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Cs w:val="24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Cs w:val="24"/>
              </w:rPr>
              <w:t>.</w:t>
            </w:r>
          </w:p>
        </w:tc>
      </w:tr>
    </w:tbl>
    <w:p w:rsidR="00F3536E" w:rsidRPr="00244C4C" w:rsidRDefault="00F3536E" w:rsidP="00DA2549">
      <w:pPr>
        <w:pStyle w:val="Heading4"/>
        <w:rPr>
          <w:rFonts w:ascii="GHEA Grapalat" w:hAnsi="GHEA Grapalat" w:cs="Arian AMU"/>
          <w:lang w:val="ru-RU"/>
        </w:rPr>
      </w:pPr>
    </w:p>
    <w:p w:rsidR="00F3536E" w:rsidRPr="00244C4C" w:rsidRDefault="00F3536E" w:rsidP="00BF442C">
      <w:pPr>
        <w:pStyle w:val="Heading3"/>
        <w:rPr>
          <w:rFonts w:ascii="GHEA Grapalat" w:hAnsi="GHEA Grapalat"/>
          <w:lang w:val="ru-RU"/>
        </w:rPr>
      </w:pPr>
      <w:bookmarkStart w:id="309" w:name="_Toc361931053"/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կառավարում</w:t>
      </w:r>
      <w:bookmarkEnd w:id="309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DA2549">
      <w:pPr>
        <w:spacing w:line="240" w:lineRule="auto"/>
        <w:rPr>
          <w:rFonts w:ascii="GHEA Grapalat" w:hAnsi="GHEA Grapalat" w:cs="Arian AMU"/>
          <w:szCs w:val="24"/>
          <w:lang w:val="ru-RU"/>
        </w:rPr>
      </w:pPr>
      <w:r w:rsidRPr="00244C4C">
        <w:rPr>
          <w:rFonts w:ascii="GHEA Grapalat" w:hAnsi="GHEA Grapalat" w:cs="Arian AMU"/>
          <w:szCs w:val="24"/>
          <w:lang w:val="ru-RU"/>
        </w:rPr>
        <w:t>“</w:t>
      </w:r>
      <w:r w:rsidRPr="00244C4C">
        <w:rPr>
          <w:rFonts w:ascii="GHEA Grapalat" w:hAnsi="GHEA Grapalat" w:cs="Sylfaen"/>
          <w:szCs w:val="24"/>
        </w:rPr>
        <w:t>Սոնատեքսը</w:t>
      </w:r>
      <w:r w:rsidRPr="00244C4C">
        <w:rPr>
          <w:rFonts w:ascii="GHEA Grapalat" w:hAnsi="GHEA Grapalat" w:cs="Arian AMU"/>
          <w:szCs w:val="24"/>
          <w:lang w:val="ru-RU"/>
        </w:rPr>
        <w:t xml:space="preserve">” </w:t>
      </w:r>
      <w:r w:rsidRPr="00244C4C">
        <w:rPr>
          <w:rFonts w:ascii="GHEA Grapalat" w:hAnsi="GHEA Grapalat" w:cs="Sylfaen"/>
          <w:szCs w:val="24"/>
        </w:rPr>
        <w:t>բաց</w:t>
      </w:r>
      <w:r w:rsidRPr="00244C4C">
        <w:rPr>
          <w:rFonts w:ascii="GHEA Grapalat" w:hAnsi="GHEA Grapalat" w:cs="Arian AMU"/>
          <w:szCs w:val="24"/>
          <w:lang w:val="ru-RU"/>
        </w:rPr>
        <w:t xml:space="preserve">  </w:t>
      </w:r>
      <w:r w:rsidRPr="00244C4C">
        <w:rPr>
          <w:rFonts w:ascii="GHEA Grapalat" w:hAnsi="GHEA Grapalat" w:cs="Sylfaen"/>
          <w:szCs w:val="24"/>
        </w:rPr>
        <w:t>բաժնետիրական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ընկերություն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է</w:t>
      </w:r>
      <w:r w:rsidRPr="00244C4C">
        <w:rPr>
          <w:rFonts w:ascii="GHEA Grapalat" w:hAnsi="GHEA Grapalat" w:cs="Arian AMU"/>
          <w:szCs w:val="24"/>
          <w:lang w:val="ru-RU"/>
        </w:rPr>
        <w:t xml:space="preserve">: </w:t>
      </w:r>
      <w:r w:rsidRPr="00244C4C">
        <w:rPr>
          <w:rFonts w:ascii="GHEA Grapalat" w:hAnsi="GHEA Grapalat" w:cs="Sylfaen"/>
          <w:szCs w:val="24"/>
        </w:rPr>
        <w:t>Ընկերության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հիմնադիրը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Դերենիկ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Մարգարյանն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է</w:t>
      </w:r>
      <w:r w:rsidRPr="00244C4C">
        <w:rPr>
          <w:rFonts w:ascii="GHEA Grapalat" w:hAnsi="GHEA Grapalat" w:cs="Arian AMU"/>
          <w:szCs w:val="24"/>
          <w:lang w:val="ru-RU"/>
        </w:rPr>
        <w:t xml:space="preserve">, </w:t>
      </w:r>
      <w:r w:rsidRPr="00244C4C">
        <w:rPr>
          <w:rFonts w:ascii="GHEA Grapalat" w:hAnsi="GHEA Grapalat" w:cs="Sylfaen"/>
          <w:szCs w:val="24"/>
          <w:lang w:val="ru-RU"/>
        </w:rPr>
        <w:t>որն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  <w:lang w:val="ru-RU"/>
        </w:rPr>
        <w:t>ունի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  <w:lang w:val="ru-RU"/>
        </w:rPr>
        <w:t>հմուտ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  <w:lang w:val="ru-RU"/>
        </w:rPr>
        <w:t>փորձառություն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  <w:lang w:val="ru-RU"/>
        </w:rPr>
        <w:t>ա</w:t>
      </w:r>
      <w:r w:rsidRPr="00244C4C">
        <w:rPr>
          <w:rFonts w:ascii="GHEA Grapalat" w:hAnsi="GHEA Grapalat" w:cs="Sylfaen"/>
          <w:szCs w:val="24"/>
        </w:rPr>
        <w:t>րտադրության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կազմակերպման</w:t>
      </w:r>
      <w:r w:rsidRPr="00244C4C">
        <w:rPr>
          <w:rFonts w:ascii="GHEA Grapalat" w:hAnsi="GHEA Grapalat" w:cs="Arian AMU"/>
          <w:szCs w:val="24"/>
          <w:lang w:val="ru-RU"/>
        </w:rPr>
        <w:t xml:space="preserve">, </w:t>
      </w:r>
      <w:r w:rsidRPr="00244C4C">
        <w:rPr>
          <w:rFonts w:ascii="GHEA Grapalat" w:hAnsi="GHEA Grapalat" w:cs="Sylfaen"/>
          <w:szCs w:val="24"/>
        </w:rPr>
        <w:t>հումքի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ձեռք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բերման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և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ապրանքի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իրացման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խնդիրներում</w:t>
      </w:r>
      <w:r w:rsidRPr="00244C4C">
        <w:rPr>
          <w:rFonts w:ascii="GHEA Grapalat" w:hAnsi="GHEA Grapalat" w:cs="Arian AMU"/>
          <w:szCs w:val="24"/>
          <w:lang w:val="ru-RU"/>
        </w:rPr>
        <w:t xml:space="preserve">: </w:t>
      </w:r>
      <w:r w:rsidRPr="00244C4C">
        <w:rPr>
          <w:rFonts w:ascii="GHEA Grapalat" w:hAnsi="GHEA Grapalat" w:cs="Sylfaen"/>
          <w:szCs w:val="24"/>
        </w:rPr>
        <w:t>Ներկայումս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հիմնադիրը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բանակցում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է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հումքի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ձեռք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բերման</w:t>
      </w:r>
      <w:r w:rsidRPr="00244C4C">
        <w:rPr>
          <w:rFonts w:ascii="GHEA Grapalat" w:hAnsi="GHEA Grapalat" w:cs="Arian AMU"/>
          <w:szCs w:val="24"/>
          <w:lang w:val="ru-RU"/>
        </w:rPr>
        <w:t xml:space="preserve">, </w:t>
      </w:r>
      <w:r w:rsidRPr="00244C4C">
        <w:rPr>
          <w:rFonts w:ascii="GHEA Grapalat" w:hAnsi="GHEA Grapalat" w:cs="Sylfaen"/>
          <w:szCs w:val="24"/>
        </w:rPr>
        <w:t>մրցակցային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արտադրանք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ստեղծելու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և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իրացման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շուկաներ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գտնելու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համար</w:t>
      </w:r>
      <w:r w:rsidRPr="00244C4C">
        <w:rPr>
          <w:rFonts w:ascii="GHEA Grapalat" w:hAnsi="GHEA Grapalat" w:cs="Arian AMU"/>
          <w:szCs w:val="24"/>
          <w:lang w:val="ru-RU"/>
        </w:rPr>
        <w:t xml:space="preserve">: </w:t>
      </w:r>
      <w:r w:rsidRPr="00244C4C">
        <w:rPr>
          <w:rFonts w:ascii="GHEA Grapalat" w:hAnsi="GHEA Grapalat" w:cs="Sylfaen"/>
          <w:szCs w:val="24"/>
        </w:rPr>
        <w:t>Սակայն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հիմնական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խնդիրը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մնում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է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մատչելի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ֆինանսական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ռեսուրսները</w:t>
      </w:r>
      <w:r w:rsidRPr="00244C4C">
        <w:rPr>
          <w:rFonts w:ascii="GHEA Grapalat" w:hAnsi="GHEA Grapalat" w:cs="Arian AMU"/>
          <w:szCs w:val="24"/>
          <w:lang w:val="ru-RU"/>
        </w:rPr>
        <w:t xml:space="preserve">: </w:t>
      </w:r>
      <w:r w:rsidRPr="00244C4C">
        <w:rPr>
          <w:rFonts w:ascii="GHEA Grapalat" w:hAnsi="GHEA Grapalat" w:cs="Sylfaen"/>
          <w:szCs w:val="24"/>
        </w:rPr>
        <w:t>Ընկերության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տնօրենը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հիմնադրի</w:t>
      </w:r>
      <w:r w:rsidRPr="00244C4C">
        <w:rPr>
          <w:rFonts w:ascii="GHEA Grapalat" w:hAnsi="GHEA Grapalat" w:cs="Arian AMU"/>
          <w:szCs w:val="24"/>
          <w:lang w:val="ru-RU"/>
        </w:rPr>
        <w:t xml:space="preserve">  </w:t>
      </w:r>
      <w:r w:rsidRPr="00244C4C">
        <w:rPr>
          <w:rFonts w:ascii="GHEA Grapalat" w:hAnsi="GHEA Grapalat" w:cs="Sylfaen"/>
          <w:szCs w:val="24"/>
        </w:rPr>
        <w:t>որդին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է</w:t>
      </w:r>
      <w:r w:rsidRPr="00244C4C">
        <w:rPr>
          <w:rFonts w:ascii="GHEA Grapalat" w:hAnsi="GHEA Grapalat" w:cs="Arian AMU"/>
          <w:szCs w:val="24"/>
          <w:lang w:val="ru-RU"/>
        </w:rPr>
        <w:t xml:space="preserve">: </w:t>
      </w:r>
      <w:r w:rsidRPr="00244C4C">
        <w:rPr>
          <w:rFonts w:ascii="GHEA Grapalat" w:hAnsi="GHEA Grapalat" w:cs="Sylfaen"/>
          <w:szCs w:val="24"/>
          <w:lang w:val="ru-RU"/>
        </w:rPr>
        <w:t>Տնօրենը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  <w:lang w:val="ru-RU"/>
        </w:rPr>
        <w:t>իր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  <w:lang w:val="ru-RU"/>
        </w:rPr>
        <w:t>տնտեսագիտական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  <w:lang w:val="ru-RU"/>
        </w:rPr>
        <w:t>գիտելիքներ</w:t>
      </w:r>
      <w:r w:rsidRPr="00244C4C">
        <w:rPr>
          <w:rFonts w:ascii="GHEA Grapalat" w:hAnsi="GHEA Grapalat" w:cs="Sylfaen"/>
          <w:szCs w:val="24"/>
        </w:rPr>
        <w:t>ը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կներդնի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  <w:lang w:val="ru-RU"/>
        </w:rPr>
        <w:t>արտադրության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արդյունավետ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  <w:lang w:val="ru-RU"/>
        </w:rPr>
        <w:t>կազմակերպ</w:t>
      </w:r>
      <w:r w:rsidRPr="00244C4C">
        <w:rPr>
          <w:rFonts w:ascii="GHEA Grapalat" w:hAnsi="GHEA Grapalat" w:cs="Sylfaen"/>
          <w:szCs w:val="24"/>
        </w:rPr>
        <w:t>ումը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իրականացնելու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կիրառելով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ժամանակակից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կառավարման</w:t>
      </w:r>
      <w:r w:rsidRPr="00244C4C">
        <w:rPr>
          <w:rFonts w:ascii="GHEA Grapalat" w:hAnsi="GHEA Grapalat" w:cs="Arian AMU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szCs w:val="24"/>
        </w:rPr>
        <w:t>մեթոդոլոգիան</w:t>
      </w:r>
      <w:r w:rsidRPr="00244C4C">
        <w:rPr>
          <w:rFonts w:ascii="GHEA Grapalat" w:hAnsi="GHEA Grapalat" w:cs="Arian AMU"/>
          <w:szCs w:val="24"/>
          <w:lang w:val="ru-RU"/>
        </w:rPr>
        <w:t>:</w:t>
      </w:r>
    </w:p>
    <w:p w:rsidR="00F3536E" w:rsidRPr="00244C4C" w:rsidRDefault="00F3536E" w:rsidP="00BF442C">
      <w:pPr>
        <w:pStyle w:val="Heading3"/>
        <w:rPr>
          <w:rFonts w:ascii="GHEA Grapalat" w:hAnsi="GHEA Grapalat"/>
          <w:lang w:val="ru-RU"/>
        </w:rPr>
      </w:pPr>
      <w:bookmarkStart w:id="310" w:name="_Toc361931054"/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bookmarkEnd w:id="310"/>
      <w:r w:rsidRPr="00244C4C">
        <w:rPr>
          <w:rFonts w:ascii="GHEA Grapalat" w:hAnsi="GHEA Grapalat"/>
          <w:lang w:val="ru-RU"/>
        </w:rPr>
        <w:t xml:space="preserve"> </w:t>
      </w:r>
    </w:p>
    <w:p w:rsidR="00F3536E" w:rsidRPr="00244C4C" w:rsidRDefault="00F3536E" w:rsidP="00DA2549">
      <w:pPr>
        <w:spacing w:line="240" w:lineRule="auto"/>
        <w:rPr>
          <w:rFonts w:ascii="GHEA Grapalat" w:hAnsi="GHEA Grapalat" w:cs="Arian AMU"/>
          <w:szCs w:val="24"/>
          <w:lang w:val="ru-RU"/>
        </w:rPr>
      </w:pPr>
      <w:r w:rsidRPr="00244C4C">
        <w:rPr>
          <w:rFonts w:ascii="GHEA Grapalat" w:hAnsi="GHEA Grapalat" w:cs="Sylfaen"/>
          <w:color w:val="000000"/>
          <w:szCs w:val="24"/>
        </w:rPr>
        <w:t>Ծրագիրն</w:t>
      </w:r>
      <w:r w:rsidRPr="00244C4C">
        <w:rPr>
          <w:rFonts w:ascii="GHEA Grapalat" w:hAnsi="GHEA Grapalat" w:cs="Arian AMU"/>
          <w:color w:val="000000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իրականացնելու</w:t>
      </w:r>
      <w:r w:rsidRPr="00244C4C">
        <w:rPr>
          <w:rFonts w:ascii="GHEA Grapalat" w:hAnsi="GHEA Grapalat" w:cs="Arian AMU"/>
          <w:color w:val="000000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համար</w:t>
      </w:r>
      <w:r w:rsidRPr="00244C4C">
        <w:rPr>
          <w:rFonts w:ascii="GHEA Grapalat" w:hAnsi="GHEA Grapalat" w:cs="Arian AMU"/>
          <w:color w:val="000000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անհրաժեշտ</w:t>
      </w:r>
      <w:r w:rsidRPr="00244C4C">
        <w:rPr>
          <w:rFonts w:ascii="GHEA Grapalat" w:hAnsi="GHEA Grapalat" w:cs="Arian AMU"/>
          <w:color w:val="000000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կլինի</w:t>
      </w:r>
      <w:r w:rsidRPr="00244C4C">
        <w:rPr>
          <w:rFonts w:ascii="GHEA Grapalat" w:hAnsi="GHEA Grapalat" w:cs="Arian AMU"/>
          <w:color w:val="000000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վարձել</w:t>
      </w:r>
      <w:r w:rsidRPr="00244C4C">
        <w:rPr>
          <w:rFonts w:ascii="GHEA Grapalat" w:hAnsi="GHEA Grapalat" w:cs="Arian AMU"/>
          <w:color w:val="000000"/>
          <w:szCs w:val="24"/>
          <w:lang w:val="ru-RU"/>
        </w:rPr>
        <w:t xml:space="preserve"> 710 </w:t>
      </w:r>
      <w:r w:rsidRPr="00244C4C">
        <w:rPr>
          <w:rFonts w:ascii="GHEA Grapalat" w:hAnsi="GHEA Grapalat" w:cs="Sylfaen"/>
          <w:color w:val="000000"/>
          <w:szCs w:val="24"/>
        </w:rPr>
        <w:t>անձից</w:t>
      </w:r>
      <w:r w:rsidRPr="00244C4C">
        <w:rPr>
          <w:rFonts w:ascii="GHEA Grapalat" w:hAnsi="GHEA Grapalat" w:cs="Arian AMU"/>
          <w:color w:val="000000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կազմված</w:t>
      </w:r>
      <w:r w:rsidRPr="00244C4C">
        <w:rPr>
          <w:rFonts w:ascii="GHEA Grapalat" w:hAnsi="GHEA Grapalat" w:cs="Arian AMU"/>
          <w:color w:val="000000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աշխատողներ</w:t>
      </w:r>
      <w:r w:rsidRPr="00244C4C">
        <w:rPr>
          <w:rFonts w:ascii="GHEA Grapalat" w:hAnsi="GHEA Grapalat" w:cs="Arian AMU"/>
          <w:color w:val="000000"/>
          <w:szCs w:val="24"/>
          <w:lang w:val="ru-RU"/>
        </w:rPr>
        <w:t xml:space="preserve">, </w:t>
      </w:r>
      <w:r w:rsidRPr="00244C4C">
        <w:rPr>
          <w:rFonts w:ascii="GHEA Grapalat" w:hAnsi="GHEA Grapalat" w:cs="Sylfaen"/>
          <w:color w:val="000000"/>
          <w:szCs w:val="24"/>
        </w:rPr>
        <w:t>որոնց</w:t>
      </w:r>
      <w:r w:rsidRPr="00244C4C">
        <w:rPr>
          <w:rFonts w:ascii="GHEA Grapalat" w:hAnsi="GHEA Grapalat" w:cs="Arian AMU"/>
          <w:color w:val="000000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հիմնական</w:t>
      </w:r>
      <w:r w:rsidRPr="00244C4C">
        <w:rPr>
          <w:rFonts w:ascii="GHEA Grapalat" w:hAnsi="GHEA Grapalat" w:cs="Arian AMU"/>
          <w:color w:val="000000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մասը</w:t>
      </w:r>
      <w:r w:rsidRPr="00244C4C">
        <w:rPr>
          <w:rFonts w:ascii="GHEA Grapalat" w:hAnsi="GHEA Grapalat" w:cs="Arian AMU"/>
          <w:color w:val="000000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կլինեն</w:t>
      </w:r>
      <w:r w:rsidRPr="00244C4C">
        <w:rPr>
          <w:rFonts w:ascii="GHEA Grapalat" w:hAnsi="GHEA Grapalat" w:cs="Arian AMU"/>
          <w:color w:val="000000"/>
          <w:szCs w:val="24"/>
          <w:lang w:val="ru-RU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կանայք</w:t>
      </w:r>
      <w:r w:rsidRPr="00244C4C">
        <w:rPr>
          <w:rFonts w:ascii="GHEA Grapalat" w:hAnsi="GHEA Grapalat" w:cs="Arian AMU"/>
          <w:szCs w:val="24"/>
          <w:lang w:val="ru-RU"/>
        </w:rPr>
        <w:t>:</w:t>
      </w:r>
    </w:p>
    <w:p w:rsidR="00F3536E" w:rsidRPr="00244C4C" w:rsidRDefault="00F3536E" w:rsidP="00DA2549">
      <w:pPr>
        <w:spacing w:line="240" w:lineRule="auto"/>
        <w:rPr>
          <w:rFonts w:ascii="GHEA Grapalat" w:hAnsi="GHEA Grapalat" w:cs="Arian AMU"/>
          <w:color w:val="000000"/>
          <w:szCs w:val="24"/>
          <w:lang w:val="ru-RU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405"/>
        <w:gridCol w:w="1589"/>
        <w:gridCol w:w="1944"/>
        <w:gridCol w:w="2553"/>
      </w:tblGrid>
      <w:tr w:rsidR="00F3536E" w:rsidRPr="00244C4C" w:rsidTr="00BF442C">
        <w:trPr>
          <w:trHeight w:val="555"/>
        </w:trPr>
        <w:tc>
          <w:tcPr>
            <w:tcW w:w="1795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Աշխատավարձի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հաշվարկ</w:t>
            </w:r>
          </w:p>
        </w:tc>
        <w:tc>
          <w:tcPr>
            <w:tcW w:w="833" w:type="pct"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Թվաքանակ</w:t>
            </w:r>
          </w:p>
        </w:tc>
        <w:tc>
          <w:tcPr>
            <w:tcW w:w="1025" w:type="pct"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Կեղտոտ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1346" w:type="pct"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BF442C">
        <w:trPr>
          <w:trHeight w:val="600"/>
        </w:trPr>
        <w:tc>
          <w:tcPr>
            <w:tcW w:w="1795" w:type="pct"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Ղեկավար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33" w:type="pct"/>
            <w:noWrap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  <w:color w:val="17375D"/>
              </w:rPr>
            </w:pPr>
            <w:r w:rsidRPr="00244C4C">
              <w:rPr>
                <w:rFonts w:ascii="GHEA Grapalat" w:hAnsi="GHEA Grapalat"/>
                <w:color w:val="17375D"/>
              </w:rPr>
              <w:t>4</w:t>
            </w:r>
          </w:p>
        </w:tc>
        <w:tc>
          <w:tcPr>
            <w:tcW w:w="1025" w:type="pct"/>
            <w:noWrap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  <w:color w:val="17375D"/>
              </w:rPr>
            </w:pPr>
            <w:r w:rsidRPr="00244C4C">
              <w:rPr>
                <w:rFonts w:ascii="GHEA Grapalat" w:hAnsi="GHEA Grapalat"/>
                <w:color w:val="17375D"/>
              </w:rPr>
              <w:t xml:space="preserve">350,000 </w:t>
            </w:r>
            <w:r w:rsidRPr="00244C4C">
              <w:rPr>
                <w:rFonts w:ascii="GHEA Grapalat" w:hAnsi="GHEA Grapalat" w:cs="Sylfaen"/>
                <w:color w:val="17375D"/>
              </w:rPr>
              <w:t>դր</w:t>
            </w:r>
            <w:r w:rsidRPr="00244C4C">
              <w:rPr>
                <w:rFonts w:ascii="GHEA Grapalat" w:hAnsi="GHEA Grapalat"/>
                <w:color w:val="17375D"/>
              </w:rPr>
              <w:t>.</w:t>
            </w:r>
          </w:p>
        </w:tc>
        <w:tc>
          <w:tcPr>
            <w:tcW w:w="1346" w:type="pct"/>
            <w:noWrap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1,400,000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BF442C">
        <w:trPr>
          <w:trHeight w:val="300"/>
        </w:trPr>
        <w:tc>
          <w:tcPr>
            <w:tcW w:w="1795" w:type="pct"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Ծառայողներ</w:t>
            </w:r>
          </w:p>
        </w:tc>
        <w:tc>
          <w:tcPr>
            <w:tcW w:w="833" w:type="pct"/>
            <w:noWrap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  <w:color w:val="17375D"/>
              </w:rPr>
            </w:pPr>
            <w:r w:rsidRPr="00244C4C">
              <w:rPr>
                <w:rFonts w:ascii="GHEA Grapalat" w:hAnsi="GHEA Grapalat"/>
                <w:color w:val="17375D"/>
              </w:rPr>
              <w:t>3</w:t>
            </w:r>
          </w:p>
        </w:tc>
        <w:tc>
          <w:tcPr>
            <w:tcW w:w="1025" w:type="pct"/>
            <w:noWrap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  <w:color w:val="17375D"/>
              </w:rPr>
            </w:pPr>
            <w:r w:rsidRPr="00244C4C">
              <w:rPr>
                <w:rFonts w:ascii="GHEA Grapalat" w:hAnsi="GHEA Grapalat"/>
                <w:color w:val="17375D"/>
              </w:rPr>
              <w:t xml:space="preserve">150,000 </w:t>
            </w:r>
            <w:r w:rsidRPr="00244C4C">
              <w:rPr>
                <w:rFonts w:ascii="GHEA Grapalat" w:hAnsi="GHEA Grapalat" w:cs="Sylfaen"/>
                <w:color w:val="17375D"/>
              </w:rPr>
              <w:t>դր</w:t>
            </w:r>
            <w:r w:rsidRPr="00244C4C">
              <w:rPr>
                <w:rFonts w:ascii="GHEA Grapalat" w:hAnsi="GHEA Grapalat"/>
                <w:color w:val="17375D"/>
              </w:rPr>
              <w:t>.</w:t>
            </w:r>
          </w:p>
        </w:tc>
        <w:tc>
          <w:tcPr>
            <w:tcW w:w="1346" w:type="pct"/>
            <w:noWrap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450,000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BF442C">
        <w:trPr>
          <w:trHeight w:val="300"/>
        </w:trPr>
        <w:tc>
          <w:tcPr>
            <w:tcW w:w="1795" w:type="pct"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Բանվորներ</w:t>
            </w:r>
          </w:p>
        </w:tc>
        <w:tc>
          <w:tcPr>
            <w:tcW w:w="833" w:type="pct"/>
            <w:noWrap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  <w:color w:val="17375D"/>
              </w:rPr>
            </w:pPr>
            <w:r w:rsidRPr="00244C4C">
              <w:rPr>
                <w:rFonts w:ascii="GHEA Grapalat" w:hAnsi="GHEA Grapalat"/>
                <w:color w:val="17375D"/>
              </w:rPr>
              <w:t>700</w:t>
            </w:r>
          </w:p>
        </w:tc>
        <w:tc>
          <w:tcPr>
            <w:tcW w:w="1025" w:type="pct"/>
            <w:noWrap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  <w:color w:val="17375D"/>
              </w:rPr>
            </w:pPr>
            <w:r w:rsidRPr="00244C4C">
              <w:rPr>
                <w:rFonts w:ascii="GHEA Grapalat" w:hAnsi="GHEA Grapalat"/>
                <w:color w:val="17375D"/>
              </w:rPr>
              <w:t xml:space="preserve">100,000 </w:t>
            </w:r>
            <w:r w:rsidRPr="00244C4C">
              <w:rPr>
                <w:rFonts w:ascii="GHEA Grapalat" w:hAnsi="GHEA Grapalat" w:cs="Sylfaen"/>
                <w:color w:val="17375D"/>
              </w:rPr>
              <w:t>դր</w:t>
            </w:r>
            <w:r w:rsidRPr="00244C4C">
              <w:rPr>
                <w:rFonts w:ascii="GHEA Grapalat" w:hAnsi="GHEA Grapalat"/>
                <w:color w:val="17375D"/>
              </w:rPr>
              <w:t>.</w:t>
            </w:r>
          </w:p>
        </w:tc>
        <w:tc>
          <w:tcPr>
            <w:tcW w:w="1346" w:type="pct"/>
            <w:noWrap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70,000,000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BF442C">
        <w:trPr>
          <w:trHeight w:val="900"/>
        </w:trPr>
        <w:tc>
          <w:tcPr>
            <w:tcW w:w="1795" w:type="pct"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Սպասարկող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տեխնիկական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33" w:type="pct"/>
            <w:noWrap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  <w:color w:val="17375D"/>
              </w:rPr>
            </w:pPr>
            <w:r w:rsidRPr="00244C4C">
              <w:rPr>
                <w:rFonts w:ascii="GHEA Grapalat" w:hAnsi="GHEA Grapalat"/>
                <w:color w:val="17375D"/>
              </w:rPr>
              <w:t>3</w:t>
            </w:r>
          </w:p>
        </w:tc>
        <w:tc>
          <w:tcPr>
            <w:tcW w:w="1025" w:type="pct"/>
            <w:noWrap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  <w:color w:val="17375D"/>
              </w:rPr>
            </w:pPr>
            <w:r w:rsidRPr="00244C4C">
              <w:rPr>
                <w:rFonts w:ascii="GHEA Grapalat" w:hAnsi="GHEA Grapalat"/>
                <w:color w:val="17375D"/>
              </w:rPr>
              <w:t xml:space="preserve">110,000 </w:t>
            </w:r>
            <w:r w:rsidRPr="00244C4C">
              <w:rPr>
                <w:rFonts w:ascii="GHEA Grapalat" w:hAnsi="GHEA Grapalat" w:cs="Sylfaen"/>
                <w:color w:val="17375D"/>
              </w:rPr>
              <w:t>դր</w:t>
            </w:r>
            <w:r w:rsidRPr="00244C4C">
              <w:rPr>
                <w:rFonts w:ascii="GHEA Grapalat" w:hAnsi="GHEA Grapalat"/>
                <w:color w:val="17375D"/>
              </w:rPr>
              <w:t>.</w:t>
            </w:r>
          </w:p>
        </w:tc>
        <w:tc>
          <w:tcPr>
            <w:tcW w:w="1346" w:type="pct"/>
            <w:noWrap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330,000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BF442C">
        <w:trPr>
          <w:trHeight w:val="300"/>
        </w:trPr>
        <w:tc>
          <w:tcPr>
            <w:tcW w:w="1795" w:type="pct"/>
            <w:noWrap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 </w:t>
            </w:r>
          </w:p>
        </w:tc>
        <w:tc>
          <w:tcPr>
            <w:tcW w:w="833" w:type="pct"/>
            <w:noWrap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 </w:t>
            </w:r>
          </w:p>
        </w:tc>
        <w:tc>
          <w:tcPr>
            <w:tcW w:w="1025" w:type="pct"/>
            <w:noWrap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 </w:t>
            </w:r>
          </w:p>
        </w:tc>
        <w:tc>
          <w:tcPr>
            <w:tcW w:w="1346" w:type="pct"/>
            <w:noWrap/>
            <w:vAlign w:val="center"/>
          </w:tcPr>
          <w:p w:rsidR="00F3536E" w:rsidRPr="00244C4C" w:rsidRDefault="00F3536E" w:rsidP="00BF442C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72,180,000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</w:tbl>
    <w:p w:rsidR="00F3536E" w:rsidRPr="00244C4C" w:rsidRDefault="00F3536E" w:rsidP="00BF442C">
      <w:pPr>
        <w:pStyle w:val="Heading3"/>
        <w:rPr>
          <w:rFonts w:ascii="GHEA Grapalat" w:hAnsi="GHEA Grapalat"/>
        </w:rPr>
      </w:pPr>
      <w:bookmarkStart w:id="311" w:name="_Toc361931055"/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bookmarkEnd w:id="311"/>
    </w:p>
    <w:p w:rsidR="00F3536E" w:rsidRPr="00244C4C" w:rsidRDefault="00F3536E" w:rsidP="00DA2549">
      <w:pPr>
        <w:pStyle w:val="NormalWeb"/>
        <w:rPr>
          <w:rFonts w:ascii="GHEA Grapalat" w:hAnsi="GHEA Grapalat" w:cs="Arian AMU"/>
          <w:color w:val="000000"/>
        </w:rPr>
      </w:pP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Ծրագիրը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համահունչ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է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ՀՀ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էկոնոմիկայի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նախարարության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կողմից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առաջարկվող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ա</w:t>
      </w:r>
      <w:r w:rsidRPr="00244C4C">
        <w:rPr>
          <w:rFonts w:ascii="GHEA Grapalat" w:hAnsi="GHEA Grapalat" w:cs="Sylfaen"/>
          <w:color w:val="000000"/>
          <w:lang w:val="hy-AM"/>
        </w:rPr>
        <w:t>րտահանմանն</w:t>
      </w:r>
      <w:r w:rsidRPr="00244C4C">
        <w:rPr>
          <w:rFonts w:ascii="GHEA Grapalat" w:hAnsi="GHEA Grapalat" w:cs="Arian AMU"/>
          <w:color w:val="000000"/>
          <w:lang w:val="hy-AM"/>
        </w:rPr>
        <w:t xml:space="preserve"> </w:t>
      </w:r>
      <w:r w:rsidRPr="00244C4C">
        <w:rPr>
          <w:rFonts w:ascii="GHEA Grapalat" w:hAnsi="GHEA Grapalat" w:cs="Sylfaen"/>
          <w:color w:val="000000"/>
          <w:lang w:val="hy-AM"/>
        </w:rPr>
        <w:t>ուղղված</w:t>
      </w:r>
      <w:r w:rsidRPr="00244C4C">
        <w:rPr>
          <w:rFonts w:ascii="GHEA Grapalat" w:hAnsi="GHEA Grapalat" w:cs="Arian AMU"/>
          <w:color w:val="000000"/>
          <w:lang w:val="hy-AM"/>
        </w:rPr>
        <w:t xml:space="preserve"> </w:t>
      </w:r>
      <w:r w:rsidRPr="00244C4C">
        <w:rPr>
          <w:rFonts w:ascii="GHEA Grapalat" w:hAnsi="GHEA Grapalat" w:cs="Sylfaen"/>
          <w:color w:val="000000"/>
          <w:lang w:val="hy-AM"/>
        </w:rPr>
        <w:t>արդյունաբերական</w:t>
      </w:r>
      <w:r w:rsidRPr="00244C4C">
        <w:rPr>
          <w:rFonts w:ascii="GHEA Grapalat" w:hAnsi="GHEA Grapalat" w:cs="Arian AMU"/>
          <w:color w:val="000000"/>
          <w:lang w:val="hy-AM"/>
        </w:rPr>
        <w:t xml:space="preserve"> </w:t>
      </w:r>
      <w:r w:rsidRPr="00244C4C">
        <w:rPr>
          <w:rFonts w:ascii="GHEA Grapalat" w:hAnsi="GHEA Grapalat" w:cs="Sylfaen"/>
          <w:color w:val="000000"/>
          <w:lang w:val="hy-AM"/>
        </w:rPr>
        <w:t>քաղաքականություն</w:t>
      </w:r>
      <w:r w:rsidRPr="00244C4C">
        <w:rPr>
          <w:rFonts w:ascii="GHEA Grapalat" w:hAnsi="GHEA Grapalat" w:cs="Sylfaen"/>
          <w:color w:val="000000"/>
        </w:rPr>
        <w:t>ը</w:t>
      </w:r>
      <w:r w:rsidRPr="00244C4C">
        <w:rPr>
          <w:rFonts w:ascii="GHEA Grapalat" w:hAnsi="GHEA Grapalat" w:cs="Arian AMU"/>
          <w:color w:val="000000"/>
        </w:rPr>
        <w:t xml:space="preserve">, </w:t>
      </w:r>
      <w:r w:rsidRPr="00244C4C">
        <w:rPr>
          <w:rFonts w:ascii="GHEA Grapalat" w:hAnsi="GHEA Grapalat" w:cs="Sylfaen"/>
          <w:color w:val="000000"/>
        </w:rPr>
        <w:t>որտեղ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Arian AMU"/>
          <w:color w:val="000000"/>
          <w:lang w:val="hy-AM"/>
        </w:rPr>
        <w:t xml:space="preserve"> </w:t>
      </w:r>
      <w:r w:rsidRPr="00244C4C">
        <w:rPr>
          <w:rFonts w:ascii="GHEA Grapalat" w:hAnsi="GHEA Grapalat" w:cs="Sylfaen"/>
          <w:color w:val="000000"/>
        </w:rPr>
        <w:t>նախանշված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են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արտահանման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տեսանկյունից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հեռանկարային</w:t>
      </w:r>
      <w:r w:rsidRPr="00244C4C">
        <w:rPr>
          <w:rFonts w:ascii="GHEA Grapalat" w:hAnsi="GHEA Grapalat" w:cs="Arian AMU"/>
          <w:color w:val="000000"/>
        </w:rPr>
        <w:t xml:space="preserve"> 11 </w:t>
      </w:r>
      <w:r w:rsidRPr="00244C4C">
        <w:rPr>
          <w:rFonts w:ascii="GHEA Grapalat" w:hAnsi="GHEA Grapalat" w:cs="Sylfaen"/>
          <w:color w:val="000000"/>
        </w:rPr>
        <w:t>ոլորտներ</w:t>
      </w:r>
      <w:r w:rsidRPr="00244C4C">
        <w:rPr>
          <w:rFonts w:ascii="GHEA Grapalat" w:hAnsi="GHEA Grapalat" w:cs="Arian AMU"/>
          <w:color w:val="000000"/>
        </w:rPr>
        <w:t xml:space="preserve">: </w:t>
      </w:r>
      <w:r w:rsidRPr="00244C4C">
        <w:rPr>
          <w:rFonts w:ascii="GHEA Grapalat" w:hAnsi="GHEA Grapalat" w:cs="Sylfaen"/>
          <w:color w:val="000000"/>
        </w:rPr>
        <w:t>Այդ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ոլորտների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թվին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է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պատկանում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թեթև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արդյունաբերությունը</w:t>
      </w:r>
      <w:r w:rsidRPr="00244C4C">
        <w:rPr>
          <w:rFonts w:ascii="GHEA Grapalat" w:hAnsi="GHEA Grapalat" w:cs="Arian AMU"/>
          <w:color w:val="000000"/>
        </w:rPr>
        <w:t xml:space="preserve">: </w:t>
      </w:r>
      <w:r w:rsidRPr="00244C4C">
        <w:rPr>
          <w:rFonts w:ascii="GHEA Grapalat" w:hAnsi="GHEA Grapalat" w:cs="Sylfaen"/>
          <w:color w:val="000000"/>
        </w:rPr>
        <w:t>Այս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քաղաքականության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բարեհաջող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իրականացման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համար</w:t>
      </w:r>
      <w:r w:rsidRPr="00244C4C">
        <w:rPr>
          <w:rFonts w:ascii="GHEA Grapalat" w:hAnsi="GHEA Grapalat" w:cs="Arian AMU"/>
          <w:color w:val="000000"/>
        </w:rPr>
        <w:t xml:space="preserve">  </w:t>
      </w:r>
      <w:r w:rsidRPr="00244C4C">
        <w:rPr>
          <w:rFonts w:ascii="GHEA Grapalat" w:hAnsi="GHEA Grapalat" w:cs="Sylfaen"/>
          <w:color w:val="000000"/>
        </w:rPr>
        <w:t>ՀՀ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կառավարության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կողմից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կիրառվում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է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պետական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աջակցության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համալիր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գործիքակազմ</w:t>
      </w:r>
      <w:r w:rsidRPr="00244C4C">
        <w:rPr>
          <w:rFonts w:ascii="GHEA Grapalat" w:hAnsi="GHEA Grapalat" w:cs="Arian AMU"/>
          <w:color w:val="000000"/>
        </w:rPr>
        <w:t xml:space="preserve">` </w:t>
      </w:r>
      <w:r w:rsidRPr="00244C4C">
        <w:rPr>
          <w:rFonts w:ascii="GHEA Grapalat" w:hAnsi="GHEA Grapalat" w:cs="Sylfaen"/>
          <w:color w:val="000000"/>
        </w:rPr>
        <w:t>ուղղված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նոր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ներդրումների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համար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բարենպաստ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պայմաններ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ստեղծելու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միջոցով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արտահանման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ծավալների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ավելացմանը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եւ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ներմուծման</w:t>
      </w:r>
      <w:r w:rsidRPr="00244C4C">
        <w:rPr>
          <w:rFonts w:ascii="GHEA Grapalat" w:hAnsi="GHEA Grapalat" w:cs="Arian AMU"/>
          <w:color w:val="000000"/>
        </w:rPr>
        <w:t xml:space="preserve"> </w:t>
      </w:r>
      <w:r w:rsidRPr="00244C4C">
        <w:rPr>
          <w:rFonts w:ascii="GHEA Grapalat" w:hAnsi="GHEA Grapalat" w:cs="Sylfaen"/>
          <w:color w:val="000000"/>
        </w:rPr>
        <w:t>փոխարինմանը</w:t>
      </w:r>
      <w:r w:rsidRPr="00244C4C">
        <w:rPr>
          <w:rFonts w:ascii="GHEA Grapalat" w:hAnsi="GHEA Grapalat" w:cs="Arian AMU"/>
          <w:color w:val="000000"/>
        </w:rPr>
        <w:t>: </w:t>
      </w:r>
    </w:p>
    <w:p w:rsidR="00F3536E" w:rsidRPr="00244C4C" w:rsidRDefault="00F3536E" w:rsidP="00BF442C">
      <w:pPr>
        <w:pStyle w:val="Heading3"/>
        <w:rPr>
          <w:rFonts w:ascii="GHEA Grapalat" w:hAnsi="GHEA Grapalat"/>
        </w:rPr>
      </w:pPr>
      <w:bookmarkStart w:id="312" w:name="_Toc361931056"/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</w:t>
      </w:r>
      <w:bookmarkEnd w:id="312"/>
    </w:p>
    <w:p w:rsidR="00F3536E" w:rsidRPr="00244C4C" w:rsidRDefault="00F3536E" w:rsidP="00BF442C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Թելը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կտորը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կներկրվեն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Թուրքիայից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407,000,000 </w:t>
      </w:r>
      <w:r w:rsidRPr="00244C4C">
        <w:rPr>
          <w:rFonts w:ascii="GHEA Grapalat" w:hAnsi="GHEA Grapalat" w:cs="Sylfaen"/>
        </w:rPr>
        <w:t>դրամը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կտրամադրվի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հումք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բերելու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գործառնական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Ապրանքի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իրացումից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հասույթը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սկսելուց</w:t>
      </w:r>
      <w:r w:rsidRPr="00244C4C">
        <w:rPr>
          <w:rFonts w:ascii="GHEA Grapalat" w:hAnsi="GHEA Grapalat"/>
        </w:rPr>
        <w:t xml:space="preserve"> 3 </w:t>
      </w:r>
      <w:r w:rsidRPr="00244C4C">
        <w:rPr>
          <w:rFonts w:ascii="GHEA Grapalat" w:hAnsi="GHEA Grapalat" w:cs="Sylfaen"/>
        </w:rPr>
        <w:t>ամիս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հետո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անխափան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փուլն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ապահովելու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ապահովել</w:t>
      </w:r>
      <w:r w:rsidRPr="00244C4C">
        <w:rPr>
          <w:rFonts w:ascii="GHEA Grapalat" w:hAnsi="GHEA Grapalat"/>
        </w:rPr>
        <w:t xml:space="preserve"> 3-4 </w:t>
      </w:r>
      <w:r w:rsidRPr="00244C4C">
        <w:rPr>
          <w:rFonts w:ascii="GHEA Grapalat" w:hAnsi="GHEA Grapalat" w:cs="Sylfaen"/>
        </w:rPr>
        <w:t>ամսվա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հումք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հոգալ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գործառնական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F442C">
      <w:pPr>
        <w:pStyle w:val="Heading3"/>
        <w:rPr>
          <w:rFonts w:ascii="GHEA Grapalat" w:hAnsi="GHEA Grapalat"/>
        </w:rPr>
      </w:pPr>
      <w:bookmarkStart w:id="313" w:name="_Toc361931057"/>
      <w:r w:rsidRPr="00244C4C">
        <w:rPr>
          <w:rFonts w:ascii="GHEA Grapalat" w:hAnsi="GHEA Grapalat" w:cs="Sylfaen"/>
        </w:rPr>
        <w:t>Եկամուտ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</w:t>
      </w:r>
      <w:bookmarkEnd w:id="313"/>
    </w:p>
    <w:p w:rsidR="00F3536E" w:rsidRPr="00244C4C" w:rsidRDefault="00F3536E" w:rsidP="00BF442C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Եկամուտներ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ստացվել</w:t>
      </w:r>
      <w:r w:rsidRPr="00244C4C">
        <w:rPr>
          <w:rFonts w:ascii="GHEA Grapalat" w:hAnsi="GHEA Grapalat"/>
        </w:rPr>
        <w:t xml:space="preserve"> 2 </w:t>
      </w:r>
      <w:r w:rsidRPr="00244C4C">
        <w:rPr>
          <w:rFonts w:ascii="GHEA Grapalat" w:hAnsi="GHEA Grapalat" w:cs="Sylfaen"/>
        </w:rPr>
        <w:t>տեսակի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արտադրանքներից՝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մանկական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ներքնազգեստների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մեծահասակների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վերնազգեստների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վաճառքից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Տարեկան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հաստատուն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ներառում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ադմինիստրատիվ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շուկայավարման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Առաջին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հասույթի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ստացումը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երրորդ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ամսվանից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հետո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Վարկի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տոկոսադրույքը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16 </w:t>
      </w:r>
      <w:r w:rsidRPr="00244C4C">
        <w:rPr>
          <w:rFonts w:ascii="GHEA Grapalat" w:hAnsi="GHEA Grapalat" w:cs="Sylfaen"/>
        </w:rPr>
        <w:t>տոկոսով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DA2549">
      <w:pPr>
        <w:rPr>
          <w:rFonts w:ascii="GHEA Grapalat" w:hAnsi="GHEA Grapalat" w:cs="Arian AMU"/>
        </w:rPr>
      </w:pPr>
    </w:p>
    <w:p w:rsidR="00F3536E" w:rsidRPr="00244C4C" w:rsidRDefault="00F3536E" w:rsidP="00DA2549">
      <w:pPr>
        <w:rPr>
          <w:rFonts w:ascii="GHEA Grapalat" w:hAnsi="GHEA Grapalat" w:cs="Arian AMU"/>
        </w:rPr>
      </w:pPr>
    </w:p>
    <w:p w:rsidR="00F3536E" w:rsidRPr="00244C4C" w:rsidRDefault="00F3536E" w:rsidP="00DA2549">
      <w:pPr>
        <w:rPr>
          <w:rFonts w:ascii="GHEA Grapalat" w:hAnsi="GHEA Grapalat" w:cs="Arian AMU"/>
        </w:rPr>
      </w:pPr>
    </w:p>
    <w:p w:rsidR="00F3536E" w:rsidRPr="00244C4C" w:rsidRDefault="00F3536E" w:rsidP="00DA2549">
      <w:pPr>
        <w:rPr>
          <w:rFonts w:ascii="GHEA Grapalat" w:hAnsi="GHEA Grapalat" w:cs="Arian AMU"/>
        </w:rPr>
        <w:sectPr w:rsidR="00F3536E" w:rsidRPr="00244C4C" w:rsidSect="00DA2549"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DA2549">
      <w:pPr>
        <w:rPr>
          <w:rFonts w:ascii="GHEA Grapalat" w:hAnsi="GHEA Grapalat" w:cs="Arian AMU"/>
        </w:rPr>
      </w:pPr>
    </w:p>
    <w:tbl>
      <w:tblPr>
        <w:tblW w:w="14707" w:type="dxa"/>
        <w:tblInd w:w="103" w:type="dxa"/>
        <w:tblBorders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/>
      </w:tblPr>
      <w:tblGrid>
        <w:gridCol w:w="1571"/>
        <w:gridCol w:w="1334"/>
        <w:gridCol w:w="1334"/>
        <w:gridCol w:w="1334"/>
        <w:gridCol w:w="1334"/>
        <w:gridCol w:w="1334"/>
        <w:gridCol w:w="1334"/>
        <w:gridCol w:w="1334"/>
        <w:gridCol w:w="1334"/>
        <w:gridCol w:w="1334"/>
        <w:gridCol w:w="1146"/>
      </w:tblGrid>
      <w:tr w:rsidR="00F3536E" w:rsidRPr="00244C4C" w:rsidTr="00BF442C">
        <w:trPr>
          <w:trHeight w:val="436"/>
        </w:trPr>
        <w:tc>
          <w:tcPr>
            <w:tcW w:w="1563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1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2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3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4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5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6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7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8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9</w:t>
            </w:r>
          </w:p>
        </w:tc>
        <w:tc>
          <w:tcPr>
            <w:tcW w:w="1138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10</w:t>
            </w:r>
          </w:p>
        </w:tc>
      </w:tr>
      <w:tr w:rsidR="00F3536E" w:rsidRPr="00244C4C" w:rsidTr="00BF442C">
        <w:trPr>
          <w:trHeight w:val="300"/>
        </w:trPr>
        <w:tc>
          <w:tcPr>
            <w:tcW w:w="1563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Քանակ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հատ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17375D"/>
                <w:sz w:val="16"/>
              </w:rPr>
            </w:pPr>
            <w:r w:rsidRPr="00244C4C">
              <w:rPr>
                <w:rFonts w:ascii="GHEA Grapalat" w:hAnsi="GHEA Grapalat" w:cs="Arian AMU"/>
                <w:color w:val="17375D"/>
                <w:sz w:val="16"/>
              </w:rPr>
              <w:t xml:space="preserve">                 1,000,000 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 1,030,000 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  1,060,900 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     1,092,727 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    1,125,509 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 1,159,274 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 1,194,052 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 1,229,874 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   1,266,770 </w:t>
            </w:r>
          </w:p>
        </w:tc>
        <w:tc>
          <w:tcPr>
            <w:tcW w:w="1138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1,304,773 </w:t>
            </w:r>
          </w:p>
        </w:tc>
      </w:tr>
      <w:tr w:rsidR="00F3536E" w:rsidRPr="00244C4C" w:rsidTr="00BF442C">
        <w:trPr>
          <w:trHeight w:val="300"/>
        </w:trPr>
        <w:tc>
          <w:tcPr>
            <w:tcW w:w="1563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Քանակ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հատ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17375D"/>
                <w:sz w:val="16"/>
              </w:rPr>
            </w:pPr>
            <w:r w:rsidRPr="00244C4C">
              <w:rPr>
                <w:rFonts w:ascii="GHEA Grapalat" w:hAnsi="GHEA Grapalat" w:cs="Arian AMU"/>
                <w:color w:val="17375D"/>
                <w:sz w:val="16"/>
              </w:rPr>
              <w:t xml:space="preserve">                     500,000 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     525,000 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      551,250 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        578,813 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        607,753 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     638,141 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     670,048 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     703,550 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      738,728 </w:t>
            </w:r>
          </w:p>
        </w:tc>
        <w:tc>
          <w:tcPr>
            <w:tcW w:w="1138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                   775,664 </w:t>
            </w:r>
          </w:p>
        </w:tc>
      </w:tr>
      <w:tr w:rsidR="00F3536E" w:rsidRPr="00244C4C" w:rsidTr="00BF442C">
        <w:trPr>
          <w:trHeight w:val="300"/>
        </w:trPr>
        <w:tc>
          <w:tcPr>
            <w:tcW w:w="1563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17375D"/>
                <w:sz w:val="16"/>
              </w:rPr>
            </w:pPr>
            <w:r w:rsidRPr="00244C4C">
              <w:rPr>
                <w:rFonts w:ascii="GHEA Grapalat" w:hAnsi="GHEA Grapalat" w:cs="Arian AMU"/>
                <w:color w:val="17375D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138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</w:tr>
      <w:tr w:rsidR="00F3536E" w:rsidRPr="00244C4C" w:rsidTr="00BF442C">
        <w:trPr>
          <w:trHeight w:val="300"/>
        </w:trPr>
        <w:tc>
          <w:tcPr>
            <w:tcW w:w="1563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Հասույթ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2,300,000,000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2,391,000,000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2,485,830,000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2,584,659,900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2,687,667,447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2,795,038,608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2,906,967,961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3,023,659,103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3,145,325,086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>.</w:t>
            </w:r>
          </w:p>
        </w:tc>
        <w:tc>
          <w:tcPr>
            <w:tcW w:w="1138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3,272,188,858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>.</w:t>
            </w:r>
          </w:p>
        </w:tc>
      </w:tr>
      <w:tr w:rsidR="00F3536E" w:rsidRPr="00244C4C" w:rsidTr="00BF442C">
        <w:trPr>
          <w:trHeight w:val="300"/>
        </w:trPr>
        <w:tc>
          <w:tcPr>
            <w:tcW w:w="1563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Նյութական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ծախսեր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-1,265,000,000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-1,315,050,000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-1,367,206,500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-1,421,562,945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-1,478,217,096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-1,537,271,234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-1,598,832,378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-1,663,012,507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-1,729,928,797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138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-1,799,703,872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</w:tr>
      <w:tr w:rsidR="00F3536E" w:rsidRPr="00244C4C" w:rsidTr="00BF442C">
        <w:trPr>
          <w:trHeight w:val="300"/>
        </w:trPr>
        <w:tc>
          <w:tcPr>
            <w:tcW w:w="1563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Աշխատավարձ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-866,160,000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-909,468,000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-954,941,400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ind w:left="-192" w:firstLine="192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-1,002,688,470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-1,052,822,894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-1,105,464,038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-1,160,737,240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-1,218,774,102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-1,279,712,807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138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-1,343,698,448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</w:tr>
      <w:tr w:rsidR="00F3536E" w:rsidRPr="00244C4C" w:rsidTr="00BF442C">
        <w:trPr>
          <w:trHeight w:val="300"/>
        </w:trPr>
        <w:tc>
          <w:tcPr>
            <w:tcW w:w="1563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138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</w:tr>
      <w:tr w:rsidR="00F3536E" w:rsidRPr="00244C4C" w:rsidTr="00BF442C">
        <w:trPr>
          <w:trHeight w:val="300"/>
        </w:trPr>
        <w:tc>
          <w:tcPr>
            <w:tcW w:w="1563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Վարկի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տոկոս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-34,513,600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-29,583,086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-24,652,571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-19,722,057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-14,791,543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-9,861,029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-4,930,514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0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0</w:t>
            </w:r>
          </w:p>
        </w:tc>
        <w:tc>
          <w:tcPr>
            <w:tcW w:w="1138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0</w:t>
            </w:r>
          </w:p>
        </w:tc>
      </w:tr>
      <w:tr w:rsidR="00F3536E" w:rsidRPr="00244C4C" w:rsidTr="00BF442C">
        <w:trPr>
          <w:trHeight w:val="300"/>
        </w:trPr>
        <w:tc>
          <w:tcPr>
            <w:tcW w:w="1563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Տարեկան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հաստատուն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ծախսեր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-22,500,000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-22,500,000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-22,500,000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-22,500,000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-22,500,000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-22,500,000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-22,500,000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-22,500,000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-22,500,000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  <w:tc>
          <w:tcPr>
            <w:tcW w:w="1138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FF0000"/>
                <w:sz w:val="16"/>
              </w:rPr>
              <w:t xml:space="preserve">-22,500,000 </w:t>
            </w:r>
            <w:r w:rsidRPr="00244C4C">
              <w:rPr>
                <w:rFonts w:ascii="GHEA Grapalat" w:hAnsi="GHEA Grapalat" w:cs="Sylfaen"/>
                <w:color w:val="FF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6"/>
              </w:rPr>
              <w:t>.</w:t>
            </w:r>
          </w:p>
        </w:tc>
      </w:tr>
      <w:tr w:rsidR="00F3536E" w:rsidRPr="00244C4C" w:rsidTr="00BF442C">
        <w:trPr>
          <w:trHeight w:val="300"/>
        </w:trPr>
        <w:tc>
          <w:tcPr>
            <w:tcW w:w="1563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Sylfaen"/>
                <w:color w:val="000000"/>
                <w:sz w:val="16"/>
              </w:rPr>
              <w:t>Շահույթ՝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մինչև</w:t>
            </w:r>
            <w:r w:rsidRPr="00244C4C">
              <w:rPr>
                <w:rFonts w:ascii="GHEA Grapalat" w:hAnsi="GHEA Grapalat" w:cs="Arian AMU"/>
                <w:color w:val="000000"/>
                <w:sz w:val="16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16"/>
              </w:rPr>
              <w:t>հարկումը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b/>
                <w:bCs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 xml:space="preserve">111,826,400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b/>
                <w:bCs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 xml:space="preserve">114,398,914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b/>
                <w:bCs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 xml:space="preserve">116,529,529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b/>
                <w:bCs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 xml:space="preserve">118,186,428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b/>
                <w:bCs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 xml:space="preserve">119,335,915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b/>
                <w:bCs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 xml:space="preserve">119,942,307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b/>
                <w:bCs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 xml:space="preserve">119,967,828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b/>
                <w:bCs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 xml:space="preserve">119,372,494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>.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b/>
                <w:bCs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 xml:space="preserve">113,183,481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>.</w:t>
            </w:r>
          </w:p>
        </w:tc>
        <w:tc>
          <w:tcPr>
            <w:tcW w:w="1138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b/>
                <w:bCs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 xml:space="preserve">106,286,539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6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6"/>
              </w:rPr>
              <w:t>.</w:t>
            </w:r>
          </w:p>
        </w:tc>
      </w:tr>
      <w:tr w:rsidR="00F3536E" w:rsidRPr="00244C4C" w:rsidTr="00BF442C">
        <w:trPr>
          <w:trHeight w:val="300"/>
        </w:trPr>
        <w:tc>
          <w:tcPr>
            <w:tcW w:w="1563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334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  <w:tc>
          <w:tcPr>
            <w:tcW w:w="1138" w:type="dxa"/>
            <w:shd w:val="clear" w:color="000000" w:fill="D8D8D8"/>
            <w:noWrap/>
            <w:vAlign w:val="bottom"/>
          </w:tcPr>
          <w:p w:rsidR="00F3536E" w:rsidRPr="00244C4C" w:rsidRDefault="00F3536E" w:rsidP="00DA2549">
            <w:pPr>
              <w:spacing w:line="240" w:lineRule="auto"/>
              <w:jc w:val="right"/>
              <w:rPr>
                <w:rFonts w:ascii="GHEA Grapalat" w:hAnsi="GHEA Grapalat" w:cs="Arian AMU"/>
                <w:color w:val="000000"/>
                <w:sz w:val="16"/>
              </w:rPr>
            </w:pPr>
            <w:r w:rsidRPr="00244C4C">
              <w:rPr>
                <w:rFonts w:ascii="GHEA Grapalat" w:hAnsi="GHEA Grapalat" w:cs="Arian AMU"/>
                <w:color w:val="000000"/>
                <w:sz w:val="16"/>
              </w:rPr>
              <w:t> </w:t>
            </w:r>
          </w:p>
        </w:tc>
      </w:tr>
    </w:tbl>
    <w:p w:rsidR="00F3536E" w:rsidRPr="00244C4C" w:rsidRDefault="00F3536E" w:rsidP="00DA2549">
      <w:pPr>
        <w:rPr>
          <w:rFonts w:ascii="GHEA Grapalat" w:hAnsi="GHEA Grapalat" w:cs="Arian AMU"/>
        </w:rPr>
      </w:pPr>
    </w:p>
    <w:p w:rsidR="00F3536E" w:rsidRPr="00244C4C" w:rsidRDefault="00F3536E" w:rsidP="00DA2549">
      <w:pPr>
        <w:rPr>
          <w:rFonts w:ascii="GHEA Grapalat" w:hAnsi="GHEA Grapalat" w:cs="Arian AMU"/>
        </w:rPr>
        <w:sectPr w:rsidR="00F3536E" w:rsidRPr="00244C4C" w:rsidSect="00DA2549">
          <w:pgSz w:w="16840" w:h="11907" w:orient="landscape" w:code="9"/>
          <w:pgMar w:top="850" w:right="1138" w:bottom="1699" w:left="1138" w:header="562" w:footer="562" w:gutter="0"/>
          <w:cols w:space="720"/>
          <w:docGrid w:linePitch="360"/>
        </w:sectPr>
      </w:pPr>
    </w:p>
    <w:p w:rsidR="00F3536E" w:rsidRPr="00244C4C" w:rsidRDefault="00F3536E" w:rsidP="00BF442C">
      <w:pPr>
        <w:pStyle w:val="Heading3"/>
        <w:rPr>
          <w:rFonts w:ascii="GHEA Grapalat" w:hAnsi="GHEA Grapalat"/>
        </w:rPr>
      </w:pPr>
      <w:bookmarkStart w:id="314" w:name="_Toc361931058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314"/>
    </w:p>
    <w:p w:rsidR="00F3536E" w:rsidRPr="00244C4C" w:rsidRDefault="00F3536E" w:rsidP="00BF442C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Պետական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մասնակցությունը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2 </w:t>
      </w:r>
      <w:r w:rsidRPr="00244C4C">
        <w:rPr>
          <w:rFonts w:ascii="GHEA Grapalat" w:hAnsi="GHEA Grapalat" w:cs="Sylfaen"/>
        </w:rPr>
        <w:t>տոկոսի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չափով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բնաիրային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ֆինանսական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ձևով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ուղղված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տնկիների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բերմանը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Պետության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տվյալ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կբարձրացնի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նշանակությունը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ներդրողներ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գտնելու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գործընթացում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F442C">
      <w:pPr>
        <w:pStyle w:val="Heading3"/>
        <w:rPr>
          <w:rFonts w:ascii="GHEA Grapalat" w:hAnsi="GHEA Grapalat"/>
          <w:lang w:val="hy-AM"/>
        </w:rPr>
      </w:pPr>
      <w:bookmarkStart w:id="315" w:name="_Toc361931059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315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BF442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Տեքստիլ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աշխարհում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համաշխարհային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ուրույն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հաջող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համագործակցի՝</w:t>
      </w:r>
    </w:p>
    <w:p w:rsidR="00F3536E" w:rsidRPr="00244C4C" w:rsidRDefault="00F3536E" w:rsidP="00DA2549">
      <w:pPr>
        <w:pStyle w:val="ListParagraph"/>
        <w:numPr>
          <w:ilvl w:val="0"/>
          <w:numId w:val="39"/>
        </w:numPr>
        <w:spacing w:after="160" w:line="240" w:lineRule="auto"/>
        <w:rPr>
          <w:rFonts w:ascii="GHEA Grapalat" w:hAnsi="GHEA Grapalat" w:cs="Arian AMU"/>
          <w:color w:val="000000"/>
          <w:szCs w:val="24"/>
        </w:rPr>
      </w:pPr>
      <w:r w:rsidRPr="00244C4C">
        <w:rPr>
          <w:rFonts w:ascii="GHEA Grapalat" w:hAnsi="GHEA Grapalat" w:cs="Sylfaen"/>
          <w:color w:val="000000"/>
          <w:szCs w:val="24"/>
        </w:rPr>
        <w:t>Էկոնոմիկայի</w:t>
      </w:r>
      <w:r w:rsidRPr="00244C4C">
        <w:rPr>
          <w:rFonts w:ascii="GHEA Grapalat" w:hAnsi="GHEA Grapalat" w:cs="Arian AMU"/>
          <w:color w:val="000000"/>
          <w:szCs w:val="24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նախարարության</w:t>
      </w:r>
    </w:p>
    <w:p w:rsidR="00F3536E" w:rsidRPr="00244C4C" w:rsidRDefault="00F3536E" w:rsidP="00DA2549">
      <w:pPr>
        <w:pStyle w:val="ListParagraph"/>
        <w:numPr>
          <w:ilvl w:val="0"/>
          <w:numId w:val="39"/>
        </w:numPr>
        <w:spacing w:after="160" w:line="240" w:lineRule="auto"/>
        <w:rPr>
          <w:rFonts w:ascii="GHEA Grapalat" w:hAnsi="GHEA Grapalat" w:cs="Arian AMU"/>
          <w:color w:val="000000"/>
          <w:szCs w:val="24"/>
        </w:rPr>
      </w:pPr>
      <w:r w:rsidRPr="00244C4C">
        <w:rPr>
          <w:rFonts w:ascii="GHEA Grapalat" w:hAnsi="GHEA Grapalat" w:cs="Sylfaen"/>
          <w:color w:val="000000"/>
          <w:szCs w:val="24"/>
        </w:rPr>
        <w:t>Հայկական</w:t>
      </w:r>
      <w:r w:rsidRPr="00244C4C">
        <w:rPr>
          <w:rFonts w:ascii="GHEA Grapalat" w:hAnsi="GHEA Grapalat" w:cs="Arian AMU"/>
          <w:color w:val="000000"/>
          <w:szCs w:val="24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զարգացման</w:t>
      </w:r>
      <w:r w:rsidRPr="00244C4C">
        <w:rPr>
          <w:rFonts w:ascii="GHEA Grapalat" w:hAnsi="GHEA Grapalat" w:cs="Arian AMU"/>
          <w:color w:val="000000"/>
          <w:szCs w:val="24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գործակալության</w:t>
      </w:r>
    </w:p>
    <w:p w:rsidR="00F3536E" w:rsidRPr="00244C4C" w:rsidRDefault="00F3536E" w:rsidP="00DA2549">
      <w:pPr>
        <w:pStyle w:val="ListParagraph"/>
        <w:numPr>
          <w:ilvl w:val="0"/>
          <w:numId w:val="39"/>
        </w:numPr>
        <w:spacing w:after="160" w:line="240" w:lineRule="auto"/>
        <w:rPr>
          <w:rFonts w:ascii="GHEA Grapalat" w:hAnsi="GHEA Grapalat" w:cs="Arian AMU"/>
          <w:color w:val="000000"/>
          <w:szCs w:val="24"/>
        </w:rPr>
      </w:pPr>
      <w:r w:rsidRPr="00244C4C">
        <w:rPr>
          <w:rFonts w:ascii="GHEA Grapalat" w:hAnsi="GHEA Grapalat" w:cs="Sylfaen"/>
          <w:color w:val="000000"/>
          <w:szCs w:val="24"/>
        </w:rPr>
        <w:t>Գործարարների</w:t>
      </w:r>
      <w:r w:rsidRPr="00244C4C">
        <w:rPr>
          <w:rFonts w:ascii="GHEA Grapalat" w:hAnsi="GHEA Grapalat" w:cs="Arian AMU"/>
          <w:color w:val="000000"/>
          <w:szCs w:val="24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և</w:t>
      </w:r>
      <w:r w:rsidRPr="00244C4C">
        <w:rPr>
          <w:rFonts w:ascii="GHEA Grapalat" w:hAnsi="GHEA Grapalat" w:cs="Arian AMU"/>
          <w:color w:val="000000"/>
          <w:szCs w:val="24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արդյունաբերողների</w:t>
      </w:r>
      <w:r w:rsidRPr="00244C4C">
        <w:rPr>
          <w:rFonts w:ascii="GHEA Grapalat" w:hAnsi="GHEA Grapalat" w:cs="Arian AMU"/>
          <w:color w:val="000000"/>
          <w:szCs w:val="24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միության</w:t>
      </w:r>
    </w:p>
    <w:p w:rsidR="00F3536E" w:rsidRPr="00244C4C" w:rsidRDefault="00F3536E" w:rsidP="00DA2549">
      <w:pPr>
        <w:pStyle w:val="ListParagraph"/>
        <w:numPr>
          <w:ilvl w:val="0"/>
          <w:numId w:val="39"/>
        </w:numPr>
        <w:spacing w:after="160" w:line="240" w:lineRule="auto"/>
        <w:rPr>
          <w:rFonts w:ascii="GHEA Grapalat" w:hAnsi="GHEA Grapalat" w:cs="Arian AMU"/>
          <w:color w:val="000000"/>
          <w:szCs w:val="24"/>
        </w:rPr>
      </w:pPr>
      <w:r w:rsidRPr="00244C4C">
        <w:rPr>
          <w:rFonts w:ascii="GHEA Grapalat" w:hAnsi="GHEA Grapalat" w:cs="Sylfaen"/>
          <w:color w:val="000000"/>
          <w:szCs w:val="24"/>
        </w:rPr>
        <w:t>Այլ</w:t>
      </w:r>
      <w:r w:rsidRPr="00244C4C">
        <w:rPr>
          <w:rFonts w:ascii="GHEA Grapalat" w:hAnsi="GHEA Grapalat" w:cs="Arian AMU"/>
          <w:color w:val="000000"/>
          <w:szCs w:val="24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տեղական</w:t>
      </w:r>
      <w:r w:rsidRPr="00244C4C">
        <w:rPr>
          <w:rFonts w:ascii="GHEA Grapalat" w:hAnsi="GHEA Grapalat" w:cs="Arian AMU"/>
          <w:color w:val="000000"/>
          <w:szCs w:val="24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և</w:t>
      </w:r>
      <w:r w:rsidRPr="00244C4C">
        <w:rPr>
          <w:rFonts w:ascii="GHEA Grapalat" w:hAnsi="GHEA Grapalat" w:cs="Arian AMU"/>
          <w:color w:val="000000"/>
          <w:szCs w:val="24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միջազգային</w:t>
      </w:r>
      <w:r w:rsidRPr="00244C4C">
        <w:rPr>
          <w:rFonts w:ascii="GHEA Grapalat" w:hAnsi="GHEA Grapalat" w:cs="Arian AMU"/>
          <w:color w:val="000000"/>
          <w:szCs w:val="24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կառույցների</w:t>
      </w:r>
      <w:r w:rsidRPr="00244C4C">
        <w:rPr>
          <w:rFonts w:ascii="GHEA Grapalat" w:hAnsi="GHEA Grapalat" w:cs="Arian AMU"/>
          <w:color w:val="000000"/>
          <w:szCs w:val="24"/>
        </w:rPr>
        <w:t xml:space="preserve"> </w:t>
      </w:r>
      <w:r w:rsidRPr="00244C4C">
        <w:rPr>
          <w:rFonts w:ascii="GHEA Grapalat" w:hAnsi="GHEA Grapalat" w:cs="Sylfaen"/>
          <w:color w:val="000000"/>
          <w:szCs w:val="24"/>
        </w:rPr>
        <w:t>հետ</w:t>
      </w:r>
      <w:r w:rsidRPr="00244C4C">
        <w:rPr>
          <w:rFonts w:ascii="GHEA Grapalat" w:hAnsi="GHEA Grapalat" w:cs="Arian AMU"/>
          <w:color w:val="000000"/>
          <w:szCs w:val="24"/>
        </w:rPr>
        <w:t>:</w:t>
      </w:r>
    </w:p>
    <w:p w:rsidR="00F3536E" w:rsidRPr="00244C4C" w:rsidRDefault="00F3536E" w:rsidP="00BF442C">
      <w:pPr>
        <w:pStyle w:val="Heading3"/>
        <w:rPr>
          <w:rFonts w:ascii="GHEA Grapalat" w:hAnsi="GHEA Grapalat"/>
          <w:lang w:val="hy-AM"/>
        </w:rPr>
      </w:pPr>
      <w:bookmarkStart w:id="316" w:name="_Toc361931060"/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bookmarkEnd w:id="316"/>
    </w:p>
    <w:p w:rsidR="00F3536E" w:rsidRPr="00244C4C" w:rsidRDefault="00F3536E" w:rsidP="00BF442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բարեհաջող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հիմնախնդիրները</w:t>
      </w:r>
    </w:p>
    <w:p w:rsidR="00F3536E" w:rsidRPr="00244C4C" w:rsidRDefault="00F3536E" w:rsidP="00DA2549">
      <w:pPr>
        <w:pStyle w:val="ListParagraph"/>
        <w:numPr>
          <w:ilvl w:val="0"/>
          <w:numId w:val="40"/>
        </w:numPr>
        <w:spacing w:after="160" w:line="240" w:lineRule="auto"/>
        <w:jc w:val="left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Sylfaen"/>
          <w:szCs w:val="24"/>
        </w:rPr>
        <w:t>նորաձևության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տենդենցից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ետ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մնալը</w:t>
      </w:r>
    </w:p>
    <w:p w:rsidR="00F3536E" w:rsidRPr="00244C4C" w:rsidRDefault="00F3536E" w:rsidP="00DA2549">
      <w:pPr>
        <w:pStyle w:val="ListParagraph"/>
        <w:numPr>
          <w:ilvl w:val="0"/>
          <w:numId w:val="40"/>
        </w:numPr>
        <w:spacing w:after="160" w:line="240" w:lineRule="auto"/>
        <w:jc w:val="left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Sylfaen"/>
          <w:szCs w:val="24"/>
        </w:rPr>
        <w:t>դիզայներների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և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արտադրության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համագործակցության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բացակայությունը</w:t>
      </w:r>
    </w:p>
    <w:p w:rsidR="00F3536E" w:rsidRPr="00244C4C" w:rsidRDefault="00F3536E" w:rsidP="00DA2549">
      <w:pPr>
        <w:pStyle w:val="ListParagraph"/>
        <w:numPr>
          <w:ilvl w:val="0"/>
          <w:numId w:val="40"/>
        </w:numPr>
        <w:spacing w:after="160" w:line="240" w:lineRule="auto"/>
        <w:jc w:val="left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Sylfaen"/>
          <w:szCs w:val="24"/>
        </w:rPr>
        <w:t>հումքի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ներկրման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ժամանակ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բարձր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գնագոյացումը</w:t>
      </w:r>
    </w:p>
    <w:p w:rsidR="00F3536E" w:rsidRPr="00244C4C" w:rsidRDefault="00F3536E" w:rsidP="00DA2549">
      <w:pPr>
        <w:pStyle w:val="ListParagraph"/>
        <w:numPr>
          <w:ilvl w:val="0"/>
          <w:numId w:val="40"/>
        </w:numPr>
        <w:spacing w:after="160" w:line="240" w:lineRule="auto"/>
        <w:jc w:val="left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Sylfaen"/>
          <w:szCs w:val="24"/>
        </w:rPr>
        <w:t>հումքի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մաքսազերծման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հետ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կապված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բարձր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ծախսերը</w:t>
      </w:r>
    </w:p>
    <w:p w:rsidR="00F3536E" w:rsidRPr="00244C4C" w:rsidRDefault="00F3536E" w:rsidP="00DA2549">
      <w:pPr>
        <w:pStyle w:val="ListParagraph"/>
        <w:numPr>
          <w:ilvl w:val="0"/>
          <w:numId w:val="40"/>
        </w:numPr>
        <w:spacing w:after="160" w:line="240" w:lineRule="auto"/>
        <w:jc w:val="left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Sylfaen"/>
          <w:szCs w:val="24"/>
        </w:rPr>
        <w:t>ոլորտում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կլաստերի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բացակայությունը</w:t>
      </w:r>
    </w:p>
    <w:p w:rsidR="00F3536E" w:rsidRPr="00244C4C" w:rsidRDefault="00F3536E" w:rsidP="00DA2549">
      <w:pPr>
        <w:pStyle w:val="ListParagraph"/>
        <w:numPr>
          <w:ilvl w:val="0"/>
          <w:numId w:val="40"/>
        </w:numPr>
        <w:spacing w:after="160" w:line="240" w:lineRule="auto"/>
        <w:jc w:val="left"/>
        <w:rPr>
          <w:rFonts w:ascii="GHEA Grapalat" w:hAnsi="GHEA Grapalat" w:cs="Arian AMU"/>
          <w:szCs w:val="24"/>
        </w:rPr>
      </w:pPr>
      <w:r w:rsidRPr="00244C4C">
        <w:rPr>
          <w:rFonts w:ascii="GHEA Grapalat" w:hAnsi="GHEA Grapalat" w:cs="Sylfaen"/>
          <w:szCs w:val="24"/>
        </w:rPr>
        <w:t>տրանսպորտային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բարձր</w:t>
      </w:r>
      <w:r w:rsidRPr="00244C4C">
        <w:rPr>
          <w:rFonts w:ascii="GHEA Grapalat" w:hAnsi="GHEA Grapalat" w:cs="Arian AMU"/>
          <w:szCs w:val="24"/>
        </w:rPr>
        <w:t xml:space="preserve"> </w:t>
      </w:r>
      <w:r w:rsidRPr="00244C4C">
        <w:rPr>
          <w:rFonts w:ascii="GHEA Grapalat" w:hAnsi="GHEA Grapalat" w:cs="Sylfaen"/>
          <w:szCs w:val="24"/>
        </w:rPr>
        <w:t>ծախսերը</w:t>
      </w:r>
    </w:p>
    <w:p w:rsidR="00F3536E" w:rsidRPr="00244C4C" w:rsidRDefault="00F3536E" w:rsidP="00BF442C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արևելյան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երկրների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կողմից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ցածր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ինքնարժեքով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արտադրանքի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առկայությունը</w:t>
      </w:r>
    </w:p>
    <w:p w:rsidR="00F3536E" w:rsidRPr="00244C4C" w:rsidRDefault="00F3536E" w:rsidP="00DA2549">
      <w:pPr>
        <w:rPr>
          <w:rFonts w:ascii="GHEA Grapalat" w:hAnsi="GHEA Grapalat"/>
          <w:lang w:val="hy-AM"/>
        </w:rPr>
      </w:pPr>
    </w:p>
    <w:p w:rsidR="00F3536E" w:rsidRPr="00244C4C" w:rsidRDefault="00F3536E" w:rsidP="00DA2549">
      <w:pPr>
        <w:rPr>
          <w:rFonts w:ascii="GHEA Grapalat" w:hAnsi="GHEA Grapalat"/>
          <w:lang w:val="hy-AM"/>
        </w:rPr>
      </w:pPr>
    </w:p>
    <w:p w:rsidR="00F3536E" w:rsidRPr="00244C4C" w:rsidRDefault="00F3536E" w:rsidP="00DA2549">
      <w:pPr>
        <w:rPr>
          <w:rFonts w:ascii="GHEA Grapalat" w:hAnsi="GHEA Grapalat"/>
          <w:lang w:val="hy-AM"/>
        </w:rPr>
        <w:sectPr w:rsidR="00F3536E" w:rsidRPr="00244C4C">
          <w:pgSz w:w="11907" w:h="16840"/>
          <w:pgMar w:top="1134" w:right="851" w:bottom="1134" w:left="1701" w:header="567" w:footer="567" w:gutter="0"/>
          <w:cols w:space="720"/>
          <w:rtlGutter/>
        </w:sectPr>
      </w:pPr>
    </w:p>
    <w:p w:rsidR="00F3536E" w:rsidRPr="00244C4C" w:rsidRDefault="00F3536E" w:rsidP="00F3282F">
      <w:pPr>
        <w:pStyle w:val="Heading3"/>
        <w:rPr>
          <w:rFonts w:ascii="GHEA Grapalat" w:hAnsi="GHEA Grapalat"/>
          <w:lang w:val="hy-AM"/>
        </w:rPr>
      </w:pPr>
      <w:bookmarkStart w:id="317" w:name="_Toc361931061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bookmarkEnd w:id="317"/>
    </w:p>
    <w:p w:rsidR="00F3536E" w:rsidRPr="00244C4C" w:rsidRDefault="00F3536E" w:rsidP="00DA2549">
      <w:pPr>
        <w:rPr>
          <w:rFonts w:ascii="GHEA Grapalat" w:hAnsi="GHEA Grapalat"/>
          <w:lang w:val="hy-AM"/>
        </w:rPr>
      </w:pPr>
    </w:p>
    <w:p w:rsidR="00F3536E" w:rsidRPr="00244C4C" w:rsidRDefault="00F3536E" w:rsidP="00DA2549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56"/>
        <w:gridCol w:w="10852"/>
      </w:tblGrid>
      <w:tr w:rsidR="00F3536E" w:rsidRPr="00244C4C" w:rsidTr="003C0602">
        <w:trPr>
          <w:trHeight w:val="331"/>
        </w:trPr>
        <w:tc>
          <w:tcPr>
            <w:tcW w:w="131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331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900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ծրագիրը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աստիճանաբար՝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այլ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ավարտից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հետո՝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Sylfaen"/>
                <w:sz w:val="22"/>
                <w:lang w:val="hy-AM"/>
              </w:rPr>
              <w:t>առաջին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</w:t>
            </w:r>
            <w:r w:rsidRPr="00527A98">
              <w:rPr>
                <w:rFonts w:ascii="GHEA Grapalat" w:hAnsi="GHEA Grapalat" w:cs="Sylfaen"/>
                <w:sz w:val="22"/>
                <w:lang w:val="hy-AM"/>
              </w:rPr>
              <w:t>վանից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սկսած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>710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900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>920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3282F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>3272188858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3599407744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1093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27592336963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2786094429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30351570659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</w:p>
        </w:tc>
      </w:tr>
      <w:tr w:rsidR="00F3536E" w:rsidRPr="00D41408" w:rsidTr="003C0602">
        <w:trPr>
          <w:trHeight w:val="152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689" w:type="pct"/>
            <w:vAlign w:val="center"/>
          </w:tcPr>
          <w:p w:rsidR="00F3536E" w:rsidRPr="00527A98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27592336963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1159029835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`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1274932818 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3282F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407000000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50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%`(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203500000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արժողությամբ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3282F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27592336963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3311080436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3282F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3231346186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>3311080436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x 10%),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x 25%)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x 20%)</w:t>
            </w:r>
          </w:p>
        </w:tc>
      </w:tr>
    </w:tbl>
    <w:p w:rsidR="00F3536E" w:rsidRPr="00244C4C" w:rsidRDefault="00F3536E" w:rsidP="00DA2549">
      <w:pPr>
        <w:rPr>
          <w:rFonts w:ascii="GHEA Grapalat" w:hAnsi="GHEA Grapalat"/>
          <w:lang w:val="hy-AM"/>
        </w:rPr>
        <w:sectPr w:rsidR="00F3536E" w:rsidRPr="00244C4C" w:rsidSect="00F3282F">
          <w:headerReference w:type="default" r:id="rId116"/>
          <w:pgSz w:w="16840" w:h="11907" w:orient="landscape"/>
          <w:pgMar w:top="1133" w:right="1134" w:bottom="851" w:left="1134" w:header="567" w:footer="567" w:gutter="0"/>
          <w:cols w:space="720"/>
          <w:rtlGutter/>
        </w:sectPr>
      </w:pPr>
    </w:p>
    <w:p w:rsidR="00F3536E" w:rsidRPr="00244C4C" w:rsidRDefault="00F3536E" w:rsidP="00D267D3">
      <w:pPr>
        <w:pStyle w:val="Heading2"/>
        <w:rPr>
          <w:rFonts w:ascii="GHEA Grapalat" w:hAnsi="GHEA Grapalat"/>
          <w:lang w:val="hy-AM"/>
        </w:rPr>
      </w:pPr>
      <w:bookmarkStart w:id="318" w:name="_Toc361931062"/>
      <w:r w:rsidRPr="00244C4C">
        <w:rPr>
          <w:rFonts w:ascii="GHEA Grapalat" w:hAnsi="GHEA Grapalat" w:cs="Sylfaen"/>
          <w:lang w:val="hy-AM"/>
        </w:rPr>
        <w:t>Չրերի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չրանոցների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հիմնադրում</w:t>
      </w:r>
      <w:bookmarkEnd w:id="303"/>
      <w:bookmarkEnd w:id="318"/>
    </w:p>
    <w:p w:rsidR="00F3536E" w:rsidRPr="00244C4C" w:rsidRDefault="00F3536E" w:rsidP="00D56142">
      <w:pPr>
        <w:pStyle w:val="Heading3"/>
        <w:rPr>
          <w:rFonts w:ascii="GHEA Grapalat" w:hAnsi="GHEA Grapalat"/>
          <w:lang w:val="hy-AM"/>
        </w:rPr>
      </w:pPr>
      <w:bookmarkStart w:id="319" w:name="_Toc345447197"/>
      <w:bookmarkStart w:id="320" w:name="_Toc361931063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319"/>
      <w:bookmarkEnd w:id="320"/>
    </w:p>
    <w:p w:rsidR="00F3536E" w:rsidRPr="00244C4C" w:rsidRDefault="00F3536E" w:rsidP="00D5614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Չրերի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չրանոցների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</w:p>
    <w:p w:rsidR="00F3536E" w:rsidRPr="00244C4C" w:rsidRDefault="00F3536E" w:rsidP="00D56142">
      <w:pPr>
        <w:pStyle w:val="Heading3"/>
        <w:rPr>
          <w:rFonts w:ascii="GHEA Grapalat" w:hAnsi="GHEA Grapalat"/>
          <w:color w:val="3071C3"/>
          <w:lang w:val="hy-AM"/>
        </w:rPr>
      </w:pPr>
      <w:bookmarkStart w:id="321" w:name="_Toc345447198"/>
      <w:bookmarkStart w:id="322" w:name="_Toc361931064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321"/>
      <w:bookmarkEnd w:id="322"/>
    </w:p>
    <w:p w:rsidR="00F3536E" w:rsidRPr="00244C4C" w:rsidRDefault="00F3536E" w:rsidP="00D5614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10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առաջարկվում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հիմնադրել</w:t>
      </w:r>
      <w:r w:rsidRPr="00244C4C">
        <w:rPr>
          <w:rFonts w:ascii="GHEA Grapalat" w:hAnsi="GHEA Grapalat"/>
          <w:lang w:val="hy-AM"/>
        </w:rPr>
        <w:t xml:space="preserve"> 300 </w:t>
      </w:r>
      <w:r w:rsidRPr="00244C4C">
        <w:rPr>
          <w:rFonts w:ascii="GHEA Grapalat" w:hAnsi="GHEA Grapalat" w:cs="Sylfaen"/>
          <w:lang w:val="hy-AM"/>
        </w:rPr>
        <w:t>քմ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չրանոցներ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Ամեն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չրանոց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12-14 </w:t>
      </w:r>
      <w:r w:rsidRPr="00244C4C">
        <w:rPr>
          <w:rFonts w:ascii="GHEA Grapalat" w:hAnsi="GHEA Grapalat" w:cs="Sylfaen"/>
          <w:lang w:val="hy-AM"/>
        </w:rPr>
        <w:t>տոննա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միրգ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կստացվի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4 </w:t>
      </w:r>
      <w:r w:rsidRPr="00244C4C">
        <w:rPr>
          <w:rFonts w:ascii="GHEA Grapalat" w:hAnsi="GHEA Grapalat" w:cs="Sylfaen"/>
          <w:lang w:val="hy-AM"/>
        </w:rPr>
        <w:t>տոննա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չիր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Ավանդական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մրգատեսակների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միասին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ենթարկել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էկոլոգիապես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մաքուր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տանձ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խնձոր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հարուստ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մրգատեսակներով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Աղյուսակ 1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մրգատեսակների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տեղեկատվություն</w:t>
      </w:r>
      <w:r w:rsidRPr="00244C4C">
        <w:rPr>
          <w:rFonts w:ascii="GHEA Grapalat" w:hAnsi="GHEA Grapalat"/>
          <w:lang w:val="hy-AM"/>
        </w:rPr>
        <w:t>: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205"/>
        <w:gridCol w:w="1932"/>
        <w:gridCol w:w="2380"/>
        <w:gridCol w:w="2974"/>
      </w:tblGrid>
      <w:tr w:rsidR="00F3536E" w:rsidRPr="00244C4C" w:rsidTr="003C0602">
        <w:tc>
          <w:tcPr>
            <w:tcW w:w="1161" w:type="pct"/>
            <w:shd w:val="clear" w:color="auto" w:fill="629DD1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7B3708">
            <w:pPr>
              <w:rPr>
                <w:rFonts w:ascii="GHEA Grapalat" w:hAnsi="GHEA Grapalat"/>
                <w:b/>
                <w:bCs/>
                <w:color w:val="FFFFFF"/>
                <w:szCs w:val="20"/>
              </w:rPr>
            </w:pPr>
            <w:r w:rsidRPr="00244C4C">
              <w:rPr>
                <w:rFonts w:ascii="GHEA Grapalat" w:hAnsi="GHEA Grapalat" w:cs="Sylfaen"/>
                <w:b/>
                <w:bCs/>
                <w:color w:val="FFFFFF"/>
                <w:szCs w:val="20"/>
              </w:rPr>
              <w:t>Տեսակ</w:t>
            </w:r>
          </w:p>
        </w:tc>
        <w:tc>
          <w:tcPr>
            <w:tcW w:w="1018" w:type="pct"/>
            <w:shd w:val="clear" w:color="auto" w:fill="629DD1"/>
            <w:vAlign w:val="center"/>
          </w:tcPr>
          <w:p w:rsidR="00F3536E" w:rsidRPr="00244C4C" w:rsidRDefault="00F3536E" w:rsidP="007B3708">
            <w:pPr>
              <w:rPr>
                <w:rFonts w:ascii="GHEA Grapalat" w:hAnsi="GHEA Grapalat"/>
                <w:b/>
                <w:bCs/>
                <w:color w:val="FFFFFF"/>
                <w:szCs w:val="20"/>
              </w:rPr>
            </w:pPr>
            <w:r w:rsidRPr="00244C4C">
              <w:rPr>
                <w:rFonts w:ascii="GHEA Grapalat" w:hAnsi="GHEA Grapalat" w:cs="Sylfaen"/>
                <w:b/>
                <w:bCs/>
                <w:color w:val="FFFFFF"/>
                <w:szCs w:val="20"/>
              </w:rPr>
              <w:t>Քանակ</w:t>
            </w:r>
            <w:r w:rsidRPr="00244C4C">
              <w:rPr>
                <w:rFonts w:ascii="GHEA Grapalat" w:hAnsi="GHEA Grapalat"/>
                <w:b/>
                <w:bCs/>
                <w:color w:val="FFFFFF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color w:val="FFFFFF"/>
                <w:szCs w:val="20"/>
              </w:rPr>
              <w:t>տ</w:t>
            </w:r>
          </w:p>
        </w:tc>
        <w:tc>
          <w:tcPr>
            <w:tcW w:w="1254" w:type="pct"/>
            <w:shd w:val="clear" w:color="auto" w:fill="629DD1"/>
            <w:vAlign w:val="center"/>
          </w:tcPr>
          <w:p w:rsidR="00F3536E" w:rsidRPr="00244C4C" w:rsidRDefault="00F3536E" w:rsidP="004F105B">
            <w:pPr>
              <w:rPr>
                <w:rFonts w:ascii="GHEA Grapalat" w:hAnsi="GHEA Grapalat"/>
                <w:b/>
                <w:bCs/>
                <w:color w:val="FFFFFF"/>
                <w:szCs w:val="20"/>
              </w:rPr>
            </w:pPr>
            <w:r w:rsidRPr="00244C4C">
              <w:rPr>
                <w:rFonts w:ascii="GHEA Grapalat" w:hAnsi="GHEA Grapalat"/>
                <w:b/>
                <w:bCs/>
                <w:color w:val="FFFFFF"/>
                <w:szCs w:val="20"/>
              </w:rPr>
              <w:t xml:space="preserve">1 </w:t>
            </w:r>
            <w:r w:rsidRPr="00244C4C">
              <w:rPr>
                <w:rFonts w:ascii="GHEA Grapalat" w:hAnsi="GHEA Grapalat" w:cs="Sylfaen"/>
                <w:b/>
                <w:bCs/>
                <w:color w:val="FFFFFF"/>
                <w:szCs w:val="20"/>
              </w:rPr>
              <w:t>տոննայի</w:t>
            </w:r>
            <w:r w:rsidRPr="00244C4C">
              <w:rPr>
                <w:rFonts w:ascii="GHEA Grapalat" w:hAnsi="GHEA Grapalat"/>
                <w:b/>
                <w:bCs/>
                <w:color w:val="FFFFFF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color w:val="FFFFFF"/>
                <w:szCs w:val="20"/>
              </w:rPr>
              <w:t>հանձնման</w:t>
            </w:r>
            <w:r w:rsidRPr="00244C4C">
              <w:rPr>
                <w:rFonts w:ascii="GHEA Grapalat" w:hAnsi="GHEA Grapalat"/>
                <w:b/>
                <w:bCs/>
                <w:color w:val="FFFFFF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color w:val="FFFFFF"/>
                <w:szCs w:val="20"/>
              </w:rPr>
              <w:t>գին</w:t>
            </w:r>
            <w:r w:rsidRPr="00244C4C">
              <w:rPr>
                <w:rFonts w:ascii="GHEA Grapalat" w:hAnsi="GHEA Grapalat"/>
                <w:b/>
                <w:bCs/>
                <w:color w:val="FFFFFF"/>
                <w:szCs w:val="20"/>
              </w:rPr>
              <w:t>/</w:t>
            </w:r>
            <w:r w:rsidRPr="00244C4C">
              <w:rPr>
                <w:rFonts w:ascii="GHEA Grapalat" w:hAnsi="GHEA Grapalat" w:cs="Sylfaen"/>
                <w:b/>
                <w:bCs/>
                <w:color w:val="FFFFFF"/>
                <w:szCs w:val="20"/>
              </w:rPr>
              <w:t>դրամ</w:t>
            </w:r>
          </w:p>
        </w:tc>
        <w:tc>
          <w:tcPr>
            <w:tcW w:w="1568" w:type="pct"/>
            <w:shd w:val="clear" w:color="auto" w:fill="629DD1"/>
            <w:vAlign w:val="center"/>
          </w:tcPr>
          <w:p w:rsidR="00F3536E" w:rsidRPr="00244C4C" w:rsidRDefault="00F3536E" w:rsidP="007B3708">
            <w:pPr>
              <w:rPr>
                <w:rFonts w:ascii="GHEA Grapalat" w:hAnsi="GHEA Grapalat"/>
                <w:b/>
                <w:bCs/>
                <w:color w:val="FFFFFF"/>
                <w:szCs w:val="20"/>
              </w:rPr>
            </w:pPr>
            <w:r w:rsidRPr="00244C4C">
              <w:rPr>
                <w:rFonts w:ascii="GHEA Grapalat" w:hAnsi="GHEA Grapalat" w:cs="Sylfaen"/>
                <w:b/>
                <w:bCs/>
                <w:color w:val="FFFFFF"/>
                <w:szCs w:val="20"/>
              </w:rPr>
              <w:t>համայնքներ</w:t>
            </w:r>
          </w:p>
        </w:tc>
      </w:tr>
      <w:tr w:rsidR="00F3536E" w:rsidRPr="00244C4C" w:rsidTr="003C0602">
        <w:tc>
          <w:tcPr>
            <w:tcW w:w="1161" w:type="pct"/>
            <w:vAlign w:val="center"/>
          </w:tcPr>
          <w:p w:rsidR="00F3536E" w:rsidRPr="00244C4C" w:rsidRDefault="00F3536E" w:rsidP="007B3708">
            <w:pPr>
              <w:rPr>
                <w:rFonts w:ascii="GHEA Grapalat" w:hAnsi="GHEA Grapalat"/>
                <w:b/>
                <w:bCs/>
                <w:szCs w:val="20"/>
              </w:rPr>
            </w:pPr>
            <w:r w:rsidRPr="00244C4C">
              <w:rPr>
                <w:rFonts w:ascii="GHEA Grapalat" w:hAnsi="GHEA Grapalat" w:cs="Sylfaen"/>
                <w:b/>
                <w:bCs/>
                <w:szCs w:val="20"/>
              </w:rPr>
              <w:t>էկոլոգիապես</w:t>
            </w:r>
            <w:r w:rsidRPr="00244C4C">
              <w:rPr>
                <w:rFonts w:ascii="GHEA Grapalat" w:hAnsi="GHEA Grapalat"/>
                <w:b/>
                <w:bCs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Cs w:val="20"/>
              </w:rPr>
              <w:t>մաքուր</w:t>
            </w:r>
            <w:r w:rsidRPr="00244C4C">
              <w:rPr>
                <w:rFonts w:ascii="GHEA Grapalat" w:hAnsi="GHEA Grapalat"/>
                <w:b/>
                <w:bCs/>
                <w:szCs w:val="20"/>
              </w:rPr>
              <w:t xml:space="preserve">, </w:t>
            </w:r>
            <w:r w:rsidRPr="00244C4C">
              <w:rPr>
                <w:rFonts w:ascii="GHEA Grapalat" w:hAnsi="GHEA Grapalat" w:cs="Sylfaen"/>
                <w:b/>
                <w:bCs/>
                <w:szCs w:val="20"/>
              </w:rPr>
              <w:t>վայրի</w:t>
            </w:r>
            <w:r w:rsidRPr="00244C4C">
              <w:rPr>
                <w:rFonts w:ascii="GHEA Grapalat" w:hAnsi="GHEA Grapalat"/>
                <w:b/>
                <w:bCs/>
                <w:szCs w:val="20"/>
              </w:rPr>
              <w:t xml:space="preserve"> </w:t>
            </w:r>
          </w:p>
          <w:p w:rsidR="00F3536E" w:rsidRPr="00244C4C" w:rsidRDefault="00F3536E" w:rsidP="007B3708">
            <w:pPr>
              <w:rPr>
                <w:rFonts w:ascii="GHEA Grapalat" w:hAnsi="GHEA Grapalat"/>
                <w:b/>
                <w:bCs/>
                <w:szCs w:val="20"/>
              </w:rPr>
            </w:pPr>
            <w:r w:rsidRPr="00244C4C">
              <w:rPr>
                <w:rFonts w:ascii="GHEA Grapalat" w:hAnsi="GHEA Grapalat" w:cs="Sylfaen"/>
                <w:bCs/>
                <w:szCs w:val="20"/>
              </w:rPr>
              <w:t>տանձ</w:t>
            </w:r>
          </w:p>
          <w:p w:rsidR="00F3536E" w:rsidRPr="00244C4C" w:rsidRDefault="00F3536E" w:rsidP="007B3708">
            <w:pPr>
              <w:rPr>
                <w:rFonts w:ascii="GHEA Grapalat" w:hAnsi="GHEA Grapalat"/>
                <w:b/>
                <w:bCs/>
                <w:szCs w:val="20"/>
              </w:rPr>
            </w:pPr>
            <w:r w:rsidRPr="00244C4C">
              <w:rPr>
                <w:rFonts w:ascii="GHEA Grapalat" w:hAnsi="GHEA Grapalat" w:cs="Sylfaen"/>
                <w:bCs/>
                <w:szCs w:val="20"/>
              </w:rPr>
              <w:t>խնձոր</w:t>
            </w:r>
          </w:p>
        </w:tc>
        <w:tc>
          <w:tcPr>
            <w:tcW w:w="1018" w:type="pct"/>
            <w:vAlign w:val="center"/>
          </w:tcPr>
          <w:p w:rsidR="00F3536E" w:rsidRPr="00244C4C" w:rsidRDefault="00F3536E" w:rsidP="007B3708">
            <w:pPr>
              <w:rPr>
                <w:rFonts w:ascii="GHEA Grapalat" w:hAnsi="GHEA Grapalat"/>
                <w:szCs w:val="20"/>
              </w:rPr>
            </w:pPr>
          </w:p>
          <w:p w:rsidR="00F3536E" w:rsidRPr="00244C4C" w:rsidRDefault="00F3536E" w:rsidP="007B3708">
            <w:pPr>
              <w:rPr>
                <w:rFonts w:ascii="GHEA Grapalat" w:hAnsi="GHEA Grapalat"/>
                <w:szCs w:val="20"/>
              </w:rPr>
            </w:pPr>
          </w:p>
          <w:p w:rsidR="00F3536E" w:rsidRPr="00244C4C" w:rsidRDefault="00F3536E" w:rsidP="007B3708">
            <w:pPr>
              <w:rPr>
                <w:rFonts w:ascii="GHEA Grapalat" w:hAnsi="GHEA Grapalat"/>
                <w:szCs w:val="20"/>
              </w:rPr>
            </w:pPr>
            <w:r w:rsidRPr="00244C4C">
              <w:rPr>
                <w:rFonts w:ascii="GHEA Grapalat" w:hAnsi="GHEA Grapalat"/>
                <w:szCs w:val="20"/>
              </w:rPr>
              <w:t>600-700</w:t>
            </w:r>
          </w:p>
          <w:p w:rsidR="00F3536E" w:rsidRPr="00244C4C" w:rsidRDefault="00F3536E" w:rsidP="007B3708">
            <w:pPr>
              <w:rPr>
                <w:rFonts w:ascii="GHEA Grapalat" w:hAnsi="GHEA Grapalat"/>
                <w:szCs w:val="20"/>
              </w:rPr>
            </w:pPr>
            <w:r w:rsidRPr="00244C4C">
              <w:rPr>
                <w:rFonts w:ascii="GHEA Grapalat" w:hAnsi="GHEA Grapalat"/>
                <w:szCs w:val="20"/>
              </w:rPr>
              <w:t>50-60</w:t>
            </w:r>
          </w:p>
        </w:tc>
        <w:tc>
          <w:tcPr>
            <w:tcW w:w="1254" w:type="pct"/>
            <w:vAlign w:val="center"/>
          </w:tcPr>
          <w:p w:rsidR="00F3536E" w:rsidRPr="00244C4C" w:rsidRDefault="00F3536E" w:rsidP="007B3708">
            <w:pPr>
              <w:rPr>
                <w:rFonts w:ascii="GHEA Grapalat" w:hAnsi="GHEA Grapalat"/>
                <w:szCs w:val="20"/>
              </w:rPr>
            </w:pPr>
          </w:p>
          <w:p w:rsidR="00F3536E" w:rsidRPr="00244C4C" w:rsidRDefault="00F3536E" w:rsidP="007B3708">
            <w:pPr>
              <w:rPr>
                <w:rFonts w:ascii="GHEA Grapalat" w:hAnsi="GHEA Grapalat"/>
                <w:szCs w:val="20"/>
              </w:rPr>
            </w:pPr>
          </w:p>
          <w:p w:rsidR="00F3536E" w:rsidRPr="00244C4C" w:rsidRDefault="00F3536E" w:rsidP="007B3708">
            <w:pPr>
              <w:rPr>
                <w:rFonts w:ascii="GHEA Grapalat" w:hAnsi="GHEA Grapalat"/>
                <w:szCs w:val="20"/>
              </w:rPr>
            </w:pPr>
            <w:r w:rsidRPr="00244C4C">
              <w:rPr>
                <w:rFonts w:ascii="GHEA Grapalat" w:hAnsi="GHEA Grapalat"/>
                <w:szCs w:val="20"/>
              </w:rPr>
              <w:t>120</w:t>
            </w:r>
            <w:r w:rsidRPr="00244C4C">
              <w:rPr>
                <w:rFonts w:ascii="GHEA Grapalat" w:hAnsi="GHEA Grapalat"/>
                <w:szCs w:val="20"/>
                <w:lang w:val="ru-RU"/>
              </w:rPr>
              <w:t>,</w:t>
            </w:r>
            <w:r w:rsidRPr="00244C4C">
              <w:rPr>
                <w:rFonts w:ascii="GHEA Grapalat" w:hAnsi="GHEA Grapalat"/>
                <w:szCs w:val="20"/>
              </w:rPr>
              <w:t>000</w:t>
            </w:r>
          </w:p>
          <w:p w:rsidR="00F3536E" w:rsidRPr="00244C4C" w:rsidRDefault="00F3536E" w:rsidP="007B3708">
            <w:pPr>
              <w:rPr>
                <w:rFonts w:ascii="GHEA Grapalat" w:hAnsi="GHEA Grapalat"/>
                <w:szCs w:val="20"/>
              </w:rPr>
            </w:pPr>
            <w:r w:rsidRPr="00244C4C">
              <w:rPr>
                <w:rFonts w:ascii="GHEA Grapalat" w:hAnsi="GHEA Grapalat"/>
                <w:szCs w:val="20"/>
              </w:rPr>
              <w:t>130</w:t>
            </w:r>
            <w:r w:rsidRPr="00244C4C">
              <w:rPr>
                <w:rFonts w:ascii="GHEA Grapalat" w:hAnsi="GHEA Grapalat"/>
                <w:szCs w:val="20"/>
                <w:lang w:val="ru-RU"/>
              </w:rPr>
              <w:t>,</w:t>
            </w:r>
            <w:r w:rsidRPr="00244C4C">
              <w:rPr>
                <w:rFonts w:ascii="GHEA Grapalat" w:hAnsi="GHEA Grapalat"/>
                <w:szCs w:val="20"/>
              </w:rPr>
              <w:t>000</w:t>
            </w:r>
          </w:p>
        </w:tc>
        <w:tc>
          <w:tcPr>
            <w:tcW w:w="1568" w:type="pct"/>
            <w:vAlign w:val="center"/>
          </w:tcPr>
          <w:p w:rsidR="00F3536E" w:rsidRPr="00244C4C" w:rsidRDefault="00F3536E" w:rsidP="004F105B">
            <w:pPr>
              <w:rPr>
                <w:rFonts w:ascii="GHEA Grapalat" w:hAnsi="GHEA Grapalat"/>
                <w:szCs w:val="20"/>
              </w:rPr>
            </w:pPr>
            <w:r w:rsidRPr="00244C4C">
              <w:rPr>
                <w:rFonts w:ascii="GHEA Grapalat" w:hAnsi="GHEA Grapalat" w:cs="Sylfaen"/>
                <w:szCs w:val="20"/>
              </w:rPr>
              <w:t>Կապանի</w:t>
            </w:r>
            <w:r w:rsidRPr="00244C4C">
              <w:rPr>
                <w:rFonts w:ascii="GHEA Grapalat" w:hAnsi="GHEA Grapalat"/>
                <w:szCs w:val="20"/>
              </w:rPr>
              <w:t xml:space="preserve">, </w:t>
            </w:r>
            <w:r w:rsidRPr="00244C4C">
              <w:rPr>
                <w:rFonts w:ascii="GHEA Grapalat" w:hAnsi="GHEA Grapalat" w:cs="Sylfaen"/>
                <w:szCs w:val="20"/>
              </w:rPr>
              <w:t>Գորիսի</w:t>
            </w:r>
            <w:r w:rsidRPr="00244C4C">
              <w:rPr>
                <w:rFonts w:ascii="GHEA Grapalat" w:hAnsi="GHEA Grapalat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szCs w:val="20"/>
              </w:rPr>
              <w:t>անտառամերձ</w:t>
            </w:r>
            <w:r w:rsidRPr="00244C4C">
              <w:rPr>
                <w:rFonts w:ascii="GHEA Grapalat" w:hAnsi="GHEA Grapalat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szCs w:val="20"/>
              </w:rPr>
              <w:t>բնակավայրեր</w:t>
            </w:r>
            <w:r w:rsidRPr="00244C4C">
              <w:rPr>
                <w:rFonts w:ascii="GHEA Grapalat" w:hAnsi="GHEA Grapalat"/>
                <w:szCs w:val="20"/>
              </w:rPr>
              <w:t>,</w:t>
            </w:r>
            <w:r w:rsidRPr="00244C4C">
              <w:rPr>
                <w:rFonts w:ascii="GHEA Grapalat" w:hAnsi="GHEA Grapalat" w:cs="Sylfaen"/>
                <w:szCs w:val="20"/>
              </w:rPr>
              <w:t>Մեղրիի</w:t>
            </w:r>
            <w:r w:rsidRPr="00244C4C">
              <w:rPr>
                <w:rFonts w:ascii="GHEA Grapalat" w:hAnsi="GHEA Grapalat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szCs w:val="20"/>
              </w:rPr>
              <w:t>տարածաշրջանի</w:t>
            </w:r>
            <w:r w:rsidRPr="00244C4C">
              <w:rPr>
                <w:rFonts w:ascii="GHEA Grapalat" w:hAnsi="GHEA Grapalat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szCs w:val="20"/>
              </w:rPr>
              <w:t>Լիճք</w:t>
            </w:r>
            <w:r w:rsidRPr="00244C4C">
              <w:rPr>
                <w:rFonts w:ascii="GHEA Grapalat" w:hAnsi="GHEA Grapalat"/>
                <w:szCs w:val="20"/>
              </w:rPr>
              <w:t xml:space="preserve">, </w:t>
            </w:r>
            <w:r w:rsidRPr="00244C4C">
              <w:rPr>
                <w:rFonts w:ascii="GHEA Grapalat" w:hAnsi="GHEA Grapalat" w:cs="Sylfaen"/>
                <w:szCs w:val="20"/>
              </w:rPr>
              <w:t>Տաշտուն</w:t>
            </w:r>
            <w:r w:rsidRPr="00244C4C">
              <w:rPr>
                <w:rFonts w:ascii="GHEA Grapalat" w:hAnsi="GHEA Grapalat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szCs w:val="20"/>
              </w:rPr>
              <w:t>համայնքներ</w:t>
            </w:r>
          </w:p>
        </w:tc>
      </w:tr>
    </w:tbl>
    <w:p w:rsidR="00F3536E" w:rsidRPr="00244C4C" w:rsidRDefault="00F3536E" w:rsidP="000E351B">
      <w:pPr>
        <w:rPr>
          <w:rFonts w:ascii="GHEA Grapalat" w:hAnsi="GHEA Grapalat"/>
          <w:szCs w:val="24"/>
        </w:rPr>
      </w:pPr>
    </w:p>
    <w:p w:rsidR="00F3536E" w:rsidRPr="00244C4C" w:rsidRDefault="00F3536E" w:rsidP="00D56142">
      <w:pPr>
        <w:pStyle w:val="Heading3"/>
        <w:rPr>
          <w:rFonts w:ascii="GHEA Grapalat" w:hAnsi="GHEA Grapalat"/>
          <w:color w:val="3071C3"/>
        </w:rPr>
      </w:pPr>
      <w:bookmarkStart w:id="323" w:name="_Toc345447199"/>
      <w:bookmarkStart w:id="324" w:name="_Toc361931065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323"/>
      <w:bookmarkEnd w:id="324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D56142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մոտ</w:t>
      </w:r>
      <w:r w:rsidRPr="00244C4C">
        <w:rPr>
          <w:rFonts w:ascii="GHEA Grapalat" w:hAnsi="GHEA Grapalat"/>
        </w:rPr>
        <w:t xml:space="preserve"> 128,496 </w:t>
      </w:r>
      <w:r w:rsidRPr="00244C4C">
        <w:rPr>
          <w:rFonts w:ascii="GHEA Grapalat" w:hAnsi="GHEA Grapalat" w:cs="Sylfaen"/>
        </w:rPr>
        <w:t>տոննա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պտուղ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բերք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չրերի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տեսքով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վերամշակման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ենթարկվում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ընդամենը</w:t>
      </w:r>
      <w:r w:rsidRPr="00244C4C">
        <w:rPr>
          <w:rFonts w:ascii="GHEA Grapalat" w:hAnsi="GHEA Grapalat"/>
        </w:rPr>
        <w:t xml:space="preserve"> 20 </w:t>
      </w:r>
      <w:r w:rsidRPr="00244C4C">
        <w:rPr>
          <w:rFonts w:ascii="GHEA Grapalat" w:hAnsi="GHEA Grapalat" w:cs="Sylfaen"/>
        </w:rPr>
        <w:t>տոննա</w:t>
      </w:r>
      <w:r w:rsidRPr="00244C4C">
        <w:rPr>
          <w:rFonts w:ascii="GHEA Grapalat" w:hAnsi="GHEA Grapalat" w:cs="Sylfaen"/>
          <w:lang w:val="ru-RU"/>
        </w:rPr>
        <w:t>ն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D56142">
      <w:pPr>
        <w:rPr>
          <w:rFonts w:ascii="GHEA Grapalat" w:hAnsi="GHEA Grapalat"/>
        </w:rPr>
      </w:pPr>
    </w:p>
    <w:p w:rsidR="00F3536E" w:rsidRPr="00244C4C" w:rsidRDefault="00F3536E" w:rsidP="00D56142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անտառային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ֆոնդը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94,825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տարածք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տարածքից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հնարավոր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հավաքել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էկոլոգիապես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մաքուր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վայրի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տանձ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խնձոր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մոտ</w:t>
      </w:r>
      <w:r w:rsidRPr="00244C4C">
        <w:rPr>
          <w:rFonts w:ascii="GHEA Grapalat" w:hAnsi="GHEA Grapalat"/>
        </w:rPr>
        <w:t xml:space="preserve"> 700-750 </w:t>
      </w:r>
      <w:r w:rsidRPr="00244C4C">
        <w:rPr>
          <w:rFonts w:ascii="GHEA Grapalat" w:hAnsi="GHEA Grapalat" w:cs="Sylfaen"/>
        </w:rPr>
        <w:t>տոննայի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չափով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D56142">
      <w:pPr>
        <w:rPr>
          <w:rFonts w:ascii="GHEA Grapalat" w:hAnsi="GHEA Grapalat"/>
        </w:rPr>
      </w:pPr>
    </w:p>
    <w:p w:rsidR="00F3536E" w:rsidRPr="00244C4C" w:rsidRDefault="00F3536E" w:rsidP="00D56142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Տարածաշրջանի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բնակլիմայական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բարենպաստ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պայմանները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հնարավորություն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տալիս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աճեցնելու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այնպիսի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մրգատեսակներ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ինչպիսիք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թուզ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արքայանարինջ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խնձոր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խաղող</w:t>
      </w:r>
      <w:r w:rsidRPr="00244C4C">
        <w:rPr>
          <w:rFonts w:ascii="GHEA Grapalat" w:hAnsi="GHEA Grapalat"/>
        </w:rPr>
        <w:t xml:space="preserve"> (</w:t>
      </w:r>
      <w:r w:rsidRPr="00244C4C">
        <w:rPr>
          <w:rFonts w:ascii="GHEA Grapalat" w:hAnsi="GHEA Grapalat" w:cs="Sylfaen"/>
        </w:rPr>
        <w:t>չամիչ</w:t>
      </w:r>
      <w:r w:rsidRPr="00244C4C">
        <w:rPr>
          <w:rFonts w:ascii="GHEA Grapalat" w:hAnsi="GHEA Grapalat"/>
        </w:rPr>
        <w:t xml:space="preserve">), </w:t>
      </w:r>
      <w:r w:rsidRPr="00244C4C">
        <w:rPr>
          <w:rFonts w:ascii="GHEA Grapalat" w:hAnsi="GHEA Grapalat" w:cs="Sylfaen"/>
        </w:rPr>
        <w:t>սալոր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մրգատեսակներ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որոնց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պահանջարկը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վերամշակված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չրի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տեսքով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առկա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շուկայում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0E351B">
      <w:pPr>
        <w:rPr>
          <w:rFonts w:ascii="GHEA Grapalat" w:hAnsi="GHEA Grapalat"/>
          <w:szCs w:val="24"/>
        </w:rPr>
      </w:pPr>
    </w:p>
    <w:p w:rsidR="00F3536E" w:rsidRPr="00244C4C" w:rsidRDefault="00F3536E" w:rsidP="00D56142">
      <w:pPr>
        <w:pStyle w:val="Heading3"/>
        <w:rPr>
          <w:rFonts w:ascii="GHEA Grapalat" w:hAnsi="GHEA Grapalat"/>
          <w:color w:val="3071C3"/>
        </w:rPr>
      </w:pPr>
      <w:bookmarkStart w:id="325" w:name="_Toc345447200"/>
      <w:bookmarkStart w:id="326" w:name="_Toc361931066"/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bookmarkEnd w:id="325"/>
      <w:bookmarkEnd w:id="326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D56142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Հայաստանում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տարեկան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մոտ</w:t>
      </w:r>
      <w:r w:rsidRPr="00244C4C">
        <w:rPr>
          <w:rFonts w:ascii="GHEA Grapalat" w:hAnsi="GHEA Grapalat"/>
        </w:rPr>
        <w:t xml:space="preserve"> 1100 </w:t>
      </w:r>
      <w:r w:rsidRPr="00244C4C">
        <w:rPr>
          <w:rFonts w:ascii="GHEA Grapalat" w:hAnsi="GHEA Grapalat" w:cs="Sylfaen"/>
        </w:rPr>
        <w:t>տոննա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չիր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Տարեկան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սպառվում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1700 </w:t>
      </w:r>
      <w:r w:rsidRPr="00244C4C">
        <w:rPr>
          <w:rFonts w:ascii="GHEA Grapalat" w:hAnsi="GHEA Grapalat" w:cs="Sylfaen"/>
        </w:rPr>
        <w:t>տոննա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որից</w:t>
      </w:r>
      <w:r w:rsidRPr="00244C4C">
        <w:rPr>
          <w:rFonts w:ascii="GHEA Grapalat" w:hAnsi="GHEA Grapalat"/>
        </w:rPr>
        <w:t xml:space="preserve">  600 </w:t>
      </w:r>
      <w:r w:rsidRPr="00244C4C">
        <w:rPr>
          <w:rFonts w:ascii="GHEA Grapalat" w:hAnsi="GHEA Grapalat" w:cs="Sylfaen"/>
        </w:rPr>
        <w:t>տոննա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տարեկան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ներկրվում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տարեկան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 20 </w:t>
      </w:r>
      <w:r w:rsidRPr="00244C4C">
        <w:rPr>
          <w:rFonts w:ascii="GHEA Grapalat" w:hAnsi="GHEA Grapalat" w:cs="Sylfaen"/>
        </w:rPr>
        <w:t>տոննա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որից</w:t>
      </w:r>
      <w:r w:rsidRPr="00244C4C">
        <w:rPr>
          <w:rFonts w:ascii="GHEA Grapalat" w:hAnsi="GHEA Grapalat"/>
        </w:rPr>
        <w:t>`</w:t>
      </w:r>
    </w:p>
    <w:p w:rsidR="00F3536E" w:rsidRPr="00244C4C" w:rsidRDefault="00F3536E" w:rsidP="00D56142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սալոր</w:t>
      </w:r>
      <w:r w:rsidRPr="00244C4C">
        <w:rPr>
          <w:rFonts w:ascii="GHEA Grapalat" w:hAnsi="GHEA Grapalat"/>
        </w:rPr>
        <w:t xml:space="preserve">-2 </w:t>
      </w:r>
      <w:r w:rsidRPr="00244C4C">
        <w:rPr>
          <w:rFonts w:ascii="GHEA Grapalat" w:hAnsi="GHEA Grapalat" w:cs="Sylfaen"/>
        </w:rPr>
        <w:t>տոննա</w:t>
      </w:r>
    </w:p>
    <w:p w:rsidR="00F3536E" w:rsidRPr="00244C4C" w:rsidRDefault="00F3536E" w:rsidP="00D56142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տանձ</w:t>
      </w:r>
      <w:r w:rsidRPr="00244C4C">
        <w:rPr>
          <w:rFonts w:ascii="GHEA Grapalat" w:hAnsi="GHEA Grapalat"/>
        </w:rPr>
        <w:t xml:space="preserve"> -3 </w:t>
      </w:r>
      <w:r w:rsidRPr="00244C4C">
        <w:rPr>
          <w:rFonts w:ascii="GHEA Grapalat" w:hAnsi="GHEA Grapalat" w:cs="Sylfaen"/>
        </w:rPr>
        <w:t>տոննա</w:t>
      </w:r>
    </w:p>
    <w:p w:rsidR="00F3536E" w:rsidRPr="00244C4C" w:rsidRDefault="00F3536E" w:rsidP="00D56142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խնձոր</w:t>
      </w:r>
      <w:r w:rsidRPr="00244C4C">
        <w:rPr>
          <w:rFonts w:ascii="GHEA Grapalat" w:hAnsi="GHEA Grapalat"/>
        </w:rPr>
        <w:t xml:space="preserve">-5 </w:t>
      </w:r>
      <w:r w:rsidRPr="00244C4C">
        <w:rPr>
          <w:rFonts w:ascii="GHEA Grapalat" w:hAnsi="GHEA Grapalat" w:cs="Sylfaen"/>
        </w:rPr>
        <w:t>տոննա</w:t>
      </w:r>
    </w:p>
    <w:p w:rsidR="00F3536E" w:rsidRPr="00244C4C" w:rsidRDefault="00F3536E" w:rsidP="00D56142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թուզ</w:t>
      </w:r>
      <w:r w:rsidRPr="00244C4C">
        <w:rPr>
          <w:rFonts w:ascii="GHEA Grapalat" w:hAnsi="GHEA Grapalat"/>
        </w:rPr>
        <w:t xml:space="preserve"> -10 </w:t>
      </w:r>
      <w:r w:rsidRPr="00244C4C">
        <w:rPr>
          <w:rFonts w:ascii="GHEA Grapalat" w:hAnsi="GHEA Grapalat" w:cs="Sylfaen"/>
        </w:rPr>
        <w:t>տոննա</w:t>
      </w:r>
    </w:p>
    <w:p w:rsidR="00F3536E" w:rsidRPr="00244C4C" w:rsidRDefault="00F3536E" w:rsidP="00D56142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արքայանարինջ</w:t>
      </w:r>
      <w:r w:rsidRPr="00244C4C">
        <w:rPr>
          <w:rFonts w:ascii="GHEA Grapalat" w:hAnsi="GHEA Grapalat"/>
        </w:rPr>
        <w:t xml:space="preserve"> -0.5 </w:t>
      </w:r>
      <w:r w:rsidRPr="00244C4C">
        <w:rPr>
          <w:rFonts w:ascii="GHEA Grapalat" w:hAnsi="GHEA Grapalat" w:cs="Sylfaen"/>
        </w:rPr>
        <w:t>տոննա</w:t>
      </w:r>
    </w:p>
    <w:p w:rsidR="00F3536E" w:rsidRPr="00244C4C" w:rsidRDefault="00F3536E" w:rsidP="00D56142">
      <w:pPr>
        <w:pStyle w:val="ListBullet"/>
        <w:numPr>
          <w:ilvl w:val="0"/>
          <w:numId w:val="0"/>
        </w:numPr>
        <w:ind w:left="568"/>
        <w:rPr>
          <w:rFonts w:ascii="GHEA Grapalat" w:hAnsi="GHEA Grapalat"/>
        </w:rPr>
      </w:pPr>
    </w:p>
    <w:p w:rsidR="00F3536E" w:rsidRPr="00244C4C" w:rsidRDefault="00F3536E" w:rsidP="00D56142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Հայաստանում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կան</w:t>
      </w:r>
      <w:r w:rsidRPr="00244C4C">
        <w:rPr>
          <w:rFonts w:ascii="GHEA Grapalat" w:hAnsi="GHEA Grapalat"/>
        </w:rPr>
        <w:t xml:space="preserve"> 220  </w:t>
      </w:r>
      <w:r w:rsidRPr="00244C4C">
        <w:rPr>
          <w:rFonts w:ascii="GHEA Grapalat" w:hAnsi="GHEA Grapalat" w:cs="Sylfaen"/>
        </w:rPr>
        <w:t>չրանոցներ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որից</w:t>
      </w:r>
      <w:r w:rsidRPr="00244C4C">
        <w:rPr>
          <w:rFonts w:ascii="GHEA Grapalat" w:hAnsi="GHEA Grapalat"/>
        </w:rPr>
        <w:t xml:space="preserve"> 12-</w:t>
      </w:r>
      <w:r w:rsidRPr="00244C4C">
        <w:rPr>
          <w:rFonts w:ascii="GHEA Grapalat" w:hAnsi="GHEA Grapalat" w:cs="Sylfaen"/>
        </w:rPr>
        <w:t>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գտնվում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մարզում</w:t>
      </w:r>
      <w:r w:rsidRPr="00244C4C">
        <w:rPr>
          <w:rFonts w:ascii="GHEA Grapalat" w:hAnsi="GHEA Grapalat"/>
        </w:rPr>
        <w:t xml:space="preserve">  (</w:t>
      </w:r>
      <w:r w:rsidRPr="00244C4C">
        <w:rPr>
          <w:rFonts w:ascii="GHEA Grapalat" w:hAnsi="GHEA Grapalat" w:cs="Sylfaen"/>
        </w:rPr>
        <w:t>տես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աղյուսակ</w:t>
      </w:r>
      <w:r w:rsidRPr="00244C4C">
        <w:rPr>
          <w:rFonts w:ascii="GHEA Grapalat" w:hAnsi="GHEA Grapalat"/>
        </w:rPr>
        <w:t xml:space="preserve"> 2):  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999"/>
        <w:gridCol w:w="3435"/>
        <w:gridCol w:w="815"/>
        <w:gridCol w:w="4162"/>
      </w:tblGrid>
      <w:tr w:rsidR="00F3536E" w:rsidRPr="00244C4C" w:rsidTr="003C0602">
        <w:trPr>
          <w:trHeight w:val="341"/>
        </w:trPr>
        <w:tc>
          <w:tcPr>
            <w:tcW w:w="5000" w:type="pct"/>
            <w:gridSpan w:val="4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/>
                <w:b/>
                <w:bCs/>
                <w:szCs w:val="20"/>
              </w:rPr>
            </w:pPr>
            <w:r w:rsidRPr="00244C4C">
              <w:rPr>
                <w:rFonts w:ascii="GHEA Grapalat" w:hAnsi="GHEA Grapalat" w:cs="Sylfaen"/>
                <w:b/>
                <w:bCs/>
                <w:szCs w:val="20"/>
              </w:rPr>
              <w:t>Չրանոցների</w:t>
            </w:r>
            <w:r w:rsidRPr="00244C4C">
              <w:rPr>
                <w:rFonts w:ascii="GHEA Grapalat" w:hAnsi="GHEA Grapalat"/>
                <w:b/>
                <w:bCs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Cs w:val="20"/>
              </w:rPr>
              <w:t>քանակը</w:t>
            </w:r>
            <w:r w:rsidRPr="00244C4C">
              <w:rPr>
                <w:rFonts w:ascii="GHEA Grapalat" w:hAnsi="GHEA Grapalat"/>
                <w:b/>
                <w:bCs/>
                <w:szCs w:val="20"/>
              </w:rPr>
              <w:t xml:space="preserve">, </w:t>
            </w:r>
            <w:r w:rsidRPr="00244C4C">
              <w:rPr>
                <w:rFonts w:ascii="GHEA Grapalat" w:hAnsi="GHEA Grapalat" w:cs="Sylfaen"/>
                <w:b/>
                <w:bCs/>
                <w:szCs w:val="20"/>
              </w:rPr>
              <w:t>արտադրողականությունը</w:t>
            </w:r>
            <w:r w:rsidRPr="00244C4C">
              <w:rPr>
                <w:rFonts w:ascii="GHEA Grapalat" w:hAnsi="GHEA Grapalat"/>
                <w:b/>
                <w:bCs/>
                <w:szCs w:val="20"/>
              </w:rPr>
              <w:t xml:space="preserve"> (</w:t>
            </w:r>
            <w:r w:rsidRPr="00244C4C">
              <w:rPr>
                <w:rFonts w:ascii="GHEA Grapalat" w:hAnsi="GHEA Grapalat" w:cs="Sylfaen"/>
                <w:b/>
                <w:bCs/>
                <w:szCs w:val="20"/>
              </w:rPr>
              <w:t>աղյուսակ 2</w:t>
            </w:r>
            <w:r w:rsidRPr="00244C4C">
              <w:rPr>
                <w:rFonts w:ascii="GHEA Grapalat" w:hAnsi="GHEA Grapalat"/>
                <w:b/>
                <w:bCs/>
                <w:szCs w:val="20"/>
              </w:rPr>
              <w:t>)</w:t>
            </w:r>
          </w:p>
        </w:tc>
      </w:tr>
      <w:tr w:rsidR="00F3536E" w:rsidRPr="00244C4C" w:rsidTr="003C0602">
        <w:trPr>
          <w:trHeight w:val="286"/>
        </w:trPr>
        <w:tc>
          <w:tcPr>
            <w:tcW w:w="2356" w:type="pct"/>
            <w:gridSpan w:val="2"/>
            <w:shd w:val="clear" w:color="auto" w:fill="D8E6F3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/>
                <w:b/>
                <w:bCs/>
                <w:szCs w:val="20"/>
              </w:rPr>
            </w:pPr>
            <w:r w:rsidRPr="00244C4C">
              <w:rPr>
                <w:rFonts w:ascii="GHEA Grapalat" w:hAnsi="GHEA Grapalat" w:cs="Sylfaen"/>
                <w:b/>
                <w:bCs/>
                <w:szCs w:val="20"/>
              </w:rPr>
              <w:t>Արևային</w:t>
            </w:r>
            <w:r w:rsidRPr="00244C4C">
              <w:rPr>
                <w:rFonts w:ascii="GHEA Grapalat" w:hAnsi="GHEA Grapalat"/>
                <w:b/>
                <w:bCs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Cs w:val="20"/>
              </w:rPr>
              <w:t>չրանոց</w:t>
            </w:r>
          </w:p>
        </w:tc>
        <w:tc>
          <w:tcPr>
            <w:tcW w:w="2644" w:type="pct"/>
            <w:gridSpan w:val="2"/>
            <w:shd w:val="clear" w:color="auto" w:fill="D8E6F3"/>
            <w:noWrap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/>
                <w:szCs w:val="20"/>
              </w:rPr>
            </w:pPr>
            <w:r w:rsidRPr="00244C4C">
              <w:rPr>
                <w:rFonts w:ascii="GHEA Grapalat" w:hAnsi="GHEA Grapalat" w:cs="Sylfaen"/>
                <w:szCs w:val="20"/>
              </w:rPr>
              <w:t>Արհեստական</w:t>
            </w:r>
            <w:r w:rsidRPr="00244C4C">
              <w:rPr>
                <w:rFonts w:ascii="GHEA Grapalat" w:hAnsi="GHEA Grapalat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szCs w:val="20"/>
              </w:rPr>
              <w:t>չրանոց</w:t>
            </w:r>
          </w:p>
        </w:tc>
      </w:tr>
      <w:tr w:rsidR="00F3536E" w:rsidRPr="00244C4C" w:rsidTr="003C0602">
        <w:trPr>
          <w:trHeight w:val="1097"/>
        </w:trPr>
        <w:tc>
          <w:tcPr>
            <w:tcW w:w="531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/>
                <w:b/>
                <w:bCs/>
                <w:szCs w:val="20"/>
              </w:rPr>
            </w:pPr>
            <w:r w:rsidRPr="00244C4C">
              <w:rPr>
                <w:rFonts w:ascii="GHEA Grapalat" w:hAnsi="GHEA Grapalat" w:cs="Sylfaen"/>
                <w:b/>
                <w:bCs/>
                <w:szCs w:val="20"/>
              </w:rPr>
              <w:t>հատ</w:t>
            </w:r>
          </w:p>
        </w:tc>
        <w:tc>
          <w:tcPr>
            <w:tcW w:w="1825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/>
                <w:szCs w:val="20"/>
              </w:rPr>
            </w:pPr>
            <w:r w:rsidRPr="00244C4C">
              <w:rPr>
                <w:rFonts w:ascii="GHEA Grapalat" w:hAnsi="GHEA Grapalat" w:cs="Sylfaen"/>
                <w:szCs w:val="20"/>
              </w:rPr>
              <w:t>Տարեկան</w:t>
            </w:r>
            <w:r w:rsidRPr="00244C4C">
              <w:rPr>
                <w:rFonts w:ascii="GHEA Grapalat" w:hAnsi="GHEA Grapalat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szCs w:val="20"/>
              </w:rPr>
              <w:t>արտադրողականությունը</w:t>
            </w:r>
            <w:r w:rsidRPr="00244C4C">
              <w:rPr>
                <w:rFonts w:ascii="GHEA Grapalat" w:hAnsi="GHEA Grapalat"/>
                <w:szCs w:val="20"/>
              </w:rPr>
              <w:t xml:space="preserve"> (</w:t>
            </w:r>
            <w:r w:rsidRPr="00244C4C">
              <w:rPr>
                <w:rFonts w:ascii="GHEA Grapalat" w:hAnsi="GHEA Grapalat" w:cs="Sylfaen"/>
                <w:szCs w:val="20"/>
              </w:rPr>
              <w:t>տոննա</w:t>
            </w:r>
            <w:r w:rsidRPr="00244C4C">
              <w:rPr>
                <w:rFonts w:ascii="GHEA Grapalat" w:hAnsi="GHEA Grapalat"/>
                <w:szCs w:val="20"/>
              </w:rPr>
              <w:t>)</w:t>
            </w:r>
          </w:p>
        </w:tc>
        <w:tc>
          <w:tcPr>
            <w:tcW w:w="433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/>
                <w:szCs w:val="20"/>
              </w:rPr>
            </w:pPr>
            <w:r w:rsidRPr="00244C4C">
              <w:rPr>
                <w:rFonts w:ascii="GHEA Grapalat" w:hAnsi="GHEA Grapalat" w:cs="Sylfaen"/>
                <w:szCs w:val="20"/>
              </w:rPr>
              <w:t>հատ</w:t>
            </w:r>
          </w:p>
        </w:tc>
        <w:tc>
          <w:tcPr>
            <w:tcW w:w="2211" w:type="pc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/>
                <w:szCs w:val="20"/>
              </w:rPr>
            </w:pPr>
            <w:r w:rsidRPr="00244C4C">
              <w:rPr>
                <w:rFonts w:ascii="GHEA Grapalat" w:hAnsi="GHEA Grapalat" w:cs="Sylfaen"/>
                <w:szCs w:val="20"/>
              </w:rPr>
              <w:t>Տարեկան</w:t>
            </w:r>
            <w:r w:rsidRPr="00244C4C">
              <w:rPr>
                <w:rFonts w:ascii="GHEA Grapalat" w:hAnsi="GHEA Grapalat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szCs w:val="20"/>
              </w:rPr>
              <w:t>արտադրողականությունը</w:t>
            </w:r>
            <w:r w:rsidRPr="00244C4C">
              <w:rPr>
                <w:rFonts w:ascii="GHEA Grapalat" w:hAnsi="GHEA Grapalat"/>
                <w:szCs w:val="20"/>
              </w:rPr>
              <w:t xml:space="preserve"> (</w:t>
            </w:r>
            <w:r w:rsidRPr="00244C4C">
              <w:rPr>
                <w:rFonts w:ascii="GHEA Grapalat" w:hAnsi="GHEA Grapalat" w:cs="Sylfaen"/>
                <w:szCs w:val="20"/>
              </w:rPr>
              <w:t>տոննա</w:t>
            </w:r>
            <w:r w:rsidRPr="00244C4C">
              <w:rPr>
                <w:rFonts w:ascii="GHEA Grapalat" w:hAnsi="GHEA Grapalat"/>
                <w:szCs w:val="20"/>
              </w:rPr>
              <w:t>)</w:t>
            </w:r>
          </w:p>
        </w:tc>
      </w:tr>
      <w:tr w:rsidR="00F3536E" w:rsidRPr="00244C4C" w:rsidTr="003C0602">
        <w:trPr>
          <w:trHeight w:val="202"/>
        </w:trPr>
        <w:tc>
          <w:tcPr>
            <w:tcW w:w="531" w:type="pct"/>
            <w:shd w:val="clear" w:color="auto" w:fill="D8E6F3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/>
                <w:b/>
                <w:bCs/>
                <w:szCs w:val="20"/>
              </w:rPr>
            </w:pPr>
            <w:r w:rsidRPr="00244C4C">
              <w:rPr>
                <w:rFonts w:ascii="GHEA Grapalat" w:hAnsi="GHEA Grapalat"/>
                <w:b/>
                <w:bCs/>
                <w:szCs w:val="20"/>
              </w:rPr>
              <w:t>10</w:t>
            </w:r>
          </w:p>
        </w:tc>
        <w:tc>
          <w:tcPr>
            <w:tcW w:w="1825" w:type="pct"/>
            <w:shd w:val="clear" w:color="auto" w:fill="D8E6F3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/>
                <w:szCs w:val="20"/>
              </w:rPr>
            </w:pPr>
            <w:r w:rsidRPr="00244C4C">
              <w:rPr>
                <w:rFonts w:ascii="GHEA Grapalat" w:hAnsi="GHEA Grapalat"/>
                <w:szCs w:val="20"/>
              </w:rPr>
              <w:t>10-20</w:t>
            </w:r>
          </w:p>
        </w:tc>
        <w:tc>
          <w:tcPr>
            <w:tcW w:w="433" w:type="pct"/>
            <w:shd w:val="clear" w:color="auto" w:fill="D8E6F3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/>
                <w:szCs w:val="20"/>
              </w:rPr>
            </w:pPr>
            <w:r w:rsidRPr="00244C4C">
              <w:rPr>
                <w:rFonts w:ascii="GHEA Grapalat" w:hAnsi="GHEA Grapalat"/>
                <w:szCs w:val="20"/>
              </w:rPr>
              <w:t>2</w:t>
            </w:r>
          </w:p>
        </w:tc>
        <w:tc>
          <w:tcPr>
            <w:tcW w:w="2211" w:type="pct"/>
            <w:shd w:val="clear" w:color="auto" w:fill="D8E6F3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/>
                <w:szCs w:val="20"/>
              </w:rPr>
            </w:pPr>
            <w:r w:rsidRPr="00244C4C">
              <w:rPr>
                <w:rFonts w:ascii="GHEA Grapalat" w:hAnsi="GHEA Grapalat"/>
                <w:szCs w:val="20"/>
              </w:rPr>
              <w:t>15</w:t>
            </w:r>
          </w:p>
        </w:tc>
      </w:tr>
    </w:tbl>
    <w:p w:rsidR="00F3536E" w:rsidRPr="00244C4C" w:rsidRDefault="00F3536E" w:rsidP="000E351B">
      <w:pPr>
        <w:rPr>
          <w:rFonts w:ascii="GHEA Grapalat" w:hAnsi="GHEA Grapalat" w:cs="Arial"/>
          <w:szCs w:val="24"/>
        </w:rPr>
      </w:pPr>
    </w:p>
    <w:p w:rsidR="00F3536E" w:rsidRPr="00244C4C" w:rsidRDefault="00F3536E" w:rsidP="00D56142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Ներդրումներ</w:t>
      </w:r>
    </w:p>
    <w:p w:rsidR="00F3536E" w:rsidRPr="00244C4C" w:rsidRDefault="00F3536E" w:rsidP="00D56142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կիրականացվի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գումարների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աղյուսակում՝</w:t>
      </w:r>
    </w:p>
    <w:p w:rsidR="00F3536E" w:rsidRPr="00244C4C" w:rsidRDefault="00F3536E" w:rsidP="000E351B">
      <w:pPr>
        <w:spacing w:line="240" w:lineRule="auto"/>
        <w:rPr>
          <w:rFonts w:ascii="GHEA Grapalat" w:hAnsi="GHEA Grapalat"/>
          <w:szCs w:val="24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043"/>
        <w:gridCol w:w="1730"/>
        <w:gridCol w:w="1730"/>
        <w:gridCol w:w="1730"/>
        <w:gridCol w:w="2178"/>
      </w:tblGrid>
      <w:tr w:rsidR="00F3536E" w:rsidRPr="00244C4C" w:rsidTr="00D56142">
        <w:trPr>
          <w:trHeight w:val="315"/>
        </w:trPr>
        <w:tc>
          <w:tcPr>
            <w:tcW w:w="5000" w:type="pct"/>
            <w:gridSpan w:val="5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Ներդրումների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բաշխվածք</w:t>
            </w:r>
            <w:r w:rsidRPr="00244C4C">
              <w:rPr>
                <w:rFonts w:ascii="GHEA Grapalat" w:hAnsi="GHEA Grapalat" w:cs="Calibri"/>
                <w:sz w:val="22"/>
              </w:rPr>
              <w:t> </w:t>
            </w:r>
            <w:r w:rsidRPr="00244C4C">
              <w:rPr>
                <w:rFonts w:ascii="GHEA Grapalat" w:hAnsi="GHEA Grapalat"/>
              </w:rPr>
              <w:t>(</w:t>
            </w:r>
            <w:r w:rsidRPr="00244C4C">
              <w:rPr>
                <w:rFonts w:ascii="GHEA Grapalat" w:hAnsi="GHEA Grapalat" w:cs="Sylfaen"/>
              </w:rPr>
              <w:t>աղյուսակ</w:t>
            </w:r>
            <w:r w:rsidRPr="00244C4C">
              <w:rPr>
                <w:rFonts w:ascii="GHEA Grapalat" w:hAnsi="GHEA Grapalat"/>
              </w:rPr>
              <w:t xml:space="preserve"> 3)</w:t>
            </w:r>
          </w:p>
        </w:tc>
      </w:tr>
      <w:tr w:rsidR="00F3536E" w:rsidRPr="00244C4C" w:rsidTr="00D56142">
        <w:trPr>
          <w:trHeight w:val="300"/>
        </w:trPr>
        <w:tc>
          <w:tcPr>
            <w:tcW w:w="1086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  <w:sz w:val="22"/>
              </w:rPr>
              <w:t>Մարզ</w:t>
            </w:r>
            <w:r w:rsidRPr="00244C4C">
              <w:rPr>
                <w:rFonts w:ascii="GHEA Grapalat" w:hAnsi="GHEA Grapalat" w:cs="Calibri"/>
                <w:sz w:val="22"/>
              </w:rPr>
              <w:t>/</w:t>
            </w:r>
            <w:r w:rsidRPr="00244C4C">
              <w:rPr>
                <w:rFonts w:ascii="GHEA Grapalat" w:hAnsi="GHEA Grapalat" w:cs="Sylfaen"/>
                <w:sz w:val="22"/>
              </w:rPr>
              <w:t>համայնք</w:t>
            </w:r>
          </w:p>
        </w:tc>
        <w:tc>
          <w:tcPr>
            <w:tcW w:w="91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1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  <w:sz w:val="22"/>
              </w:rPr>
              <w:t>Ներդրող</w:t>
            </w:r>
          </w:p>
        </w:tc>
        <w:tc>
          <w:tcPr>
            <w:tcW w:w="91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  <w:sz w:val="22"/>
              </w:rPr>
              <w:t>Վարկ</w:t>
            </w:r>
          </w:p>
        </w:tc>
        <w:tc>
          <w:tcPr>
            <w:tcW w:w="1156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  <w:sz w:val="22"/>
              </w:rPr>
              <w:t>Ընդամենը</w:t>
            </w:r>
          </w:p>
        </w:tc>
      </w:tr>
      <w:tr w:rsidR="00F3536E" w:rsidRPr="00244C4C" w:rsidTr="00D56142">
        <w:trPr>
          <w:trHeight w:val="300"/>
        </w:trPr>
        <w:tc>
          <w:tcPr>
            <w:tcW w:w="1086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>10%</w:t>
            </w:r>
          </w:p>
        </w:tc>
        <w:tc>
          <w:tcPr>
            <w:tcW w:w="91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1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>45%</w:t>
            </w:r>
          </w:p>
        </w:tc>
        <w:tc>
          <w:tcPr>
            <w:tcW w:w="91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>45%</w:t>
            </w:r>
          </w:p>
        </w:tc>
        <w:tc>
          <w:tcPr>
            <w:tcW w:w="1156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>100%</w:t>
            </w:r>
          </w:p>
        </w:tc>
      </w:tr>
      <w:tr w:rsidR="00F3536E" w:rsidRPr="00244C4C" w:rsidTr="00D56142">
        <w:trPr>
          <w:trHeight w:val="300"/>
        </w:trPr>
        <w:tc>
          <w:tcPr>
            <w:tcW w:w="1086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  <w:sz w:val="22"/>
              </w:rPr>
              <w:t>Ֆինանսական</w:t>
            </w:r>
          </w:p>
        </w:tc>
        <w:tc>
          <w:tcPr>
            <w:tcW w:w="91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  <w:sz w:val="22"/>
              </w:rPr>
              <w:t>Բնաիրային</w:t>
            </w:r>
          </w:p>
        </w:tc>
        <w:tc>
          <w:tcPr>
            <w:tcW w:w="91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1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156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D56142">
        <w:trPr>
          <w:trHeight w:val="300"/>
        </w:trPr>
        <w:tc>
          <w:tcPr>
            <w:tcW w:w="1086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>10%</w:t>
            </w:r>
          </w:p>
        </w:tc>
        <w:tc>
          <w:tcPr>
            <w:tcW w:w="91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>90%</w:t>
            </w:r>
          </w:p>
        </w:tc>
        <w:tc>
          <w:tcPr>
            <w:tcW w:w="91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1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156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D56142">
        <w:trPr>
          <w:trHeight w:val="300"/>
        </w:trPr>
        <w:tc>
          <w:tcPr>
            <w:tcW w:w="1086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 xml:space="preserve">119,714 </w:t>
            </w:r>
            <w:r w:rsidRPr="00244C4C">
              <w:rPr>
                <w:rFonts w:ascii="GHEA Grapalat" w:hAnsi="GHEA Grapalat" w:cs="Sylfaen"/>
                <w:sz w:val="22"/>
              </w:rPr>
              <w:t>դր</w:t>
            </w:r>
            <w:r w:rsidRPr="00244C4C">
              <w:rPr>
                <w:rFonts w:ascii="GHEA Grapalat" w:hAnsi="GHEA Grapalat" w:cs="Calibri"/>
                <w:sz w:val="22"/>
              </w:rPr>
              <w:t>.</w:t>
            </w:r>
          </w:p>
        </w:tc>
        <w:tc>
          <w:tcPr>
            <w:tcW w:w="91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 xml:space="preserve">1,077,424 </w:t>
            </w:r>
            <w:r w:rsidRPr="00244C4C">
              <w:rPr>
                <w:rFonts w:ascii="GHEA Grapalat" w:hAnsi="GHEA Grapalat" w:cs="Sylfaen"/>
                <w:sz w:val="22"/>
              </w:rPr>
              <w:t>դր</w:t>
            </w:r>
            <w:r w:rsidRPr="00244C4C">
              <w:rPr>
                <w:rFonts w:ascii="GHEA Grapalat" w:hAnsi="GHEA Grapalat" w:cs="Calibri"/>
                <w:sz w:val="22"/>
              </w:rPr>
              <w:t>.</w:t>
            </w:r>
          </w:p>
        </w:tc>
        <w:tc>
          <w:tcPr>
            <w:tcW w:w="91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 xml:space="preserve">5,387,119 </w:t>
            </w:r>
            <w:r w:rsidRPr="00244C4C">
              <w:rPr>
                <w:rFonts w:ascii="GHEA Grapalat" w:hAnsi="GHEA Grapalat" w:cs="Sylfaen"/>
                <w:sz w:val="22"/>
              </w:rPr>
              <w:t>դր</w:t>
            </w:r>
            <w:r w:rsidRPr="00244C4C">
              <w:rPr>
                <w:rFonts w:ascii="GHEA Grapalat" w:hAnsi="GHEA Grapalat" w:cs="Calibri"/>
                <w:sz w:val="22"/>
              </w:rPr>
              <w:t>.</w:t>
            </w:r>
          </w:p>
        </w:tc>
        <w:tc>
          <w:tcPr>
            <w:tcW w:w="91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 xml:space="preserve">5,387,119 </w:t>
            </w:r>
            <w:r w:rsidRPr="00244C4C">
              <w:rPr>
                <w:rFonts w:ascii="GHEA Grapalat" w:hAnsi="GHEA Grapalat" w:cs="Sylfaen"/>
                <w:sz w:val="22"/>
              </w:rPr>
              <w:t>դր</w:t>
            </w:r>
            <w:r w:rsidRPr="00244C4C">
              <w:rPr>
                <w:rFonts w:ascii="GHEA Grapalat" w:hAnsi="GHEA Grapalat" w:cs="Calibri"/>
                <w:sz w:val="22"/>
              </w:rPr>
              <w:t>.</w:t>
            </w:r>
          </w:p>
        </w:tc>
        <w:tc>
          <w:tcPr>
            <w:tcW w:w="1156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  <w:sz w:val="22"/>
              </w:rPr>
              <w:t xml:space="preserve">11,971,375 </w:t>
            </w:r>
            <w:r w:rsidRPr="00244C4C">
              <w:rPr>
                <w:rFonts w:ascii="GHEA Grapalat" w:hAnsi="GHEA Grapalat" w:cs="Sylfaen"/>
                <w:sz w:val="22"/>
              </w:rPr>
              <w:t>դր</w:t>
            </w:r>
            <w:r w:rsidRPr="00244C4C">
              <w:rPr>
                <w:rFonts w:ascii="GHEA Grapalat" w:hAnsi="GHEA Grapalat" w:cs="Calibri"/>
                <w:sz w:val="22"/>
              </w:rPr>
              <w:t>.</w:t>
            </w:r>
          </w:p>
        </w:tc>
      </w:tr>
    </w:tbl>
    <w:p w:rsidR="00F3536E" w:rsidRPr="00244C4C" w:rsidRDefault="00F3536E" w:rsidP="000E351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D56142">
      <w:pPr>
        <w:pStyle w:val="Heading3"/>
        <w:rPr>
          <w:rFonts w:ascii="GHEA Grapalat" w:hAnsi="GHEA Grapalat"/>
        </w:rPr>
      </w:pPr>
      <w:bookmarkStart w:id="327" w:name="_Toc345447201"/>
      <w:bookmarkStart w:id="328" w:name="_Toc361931067"/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կառավարում</w:t>
      </w:r>
      <w:bookmarkEnd w:id="327"/>
      <w:bookmarkEnd w:id="328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D56142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կգործի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որպես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</w:t>
      </w:r>
      <w:r w:rsidRPr="00244C4C">
        <w:rPr>
          <w:rFonts w:ascii="GHEA Grapalat" w:hAnsi="GHEA Grapalat" w:cs="Sylfaen"/>
          <w:lang w:val="hy-AM"/>
        </w:rPr>
        <w:t>ասնավոր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սեփականություն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կկառավարի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տնօրենը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Կառավարման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տիրապետել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չիր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պատրաստելու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տեխնոլոգիաներին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Տնօրենը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պետք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համատեղ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միջազգային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ոլորտային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կազմակերպությունների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մասնավորապես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պրակտիկ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դասընթացներ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անցնել</w:t>
      </w:r>
      <w:r w:rsidRPr="00244C4C">
        <w:rPr>
          <w:rFonts w:ascii="GHEA Grapalat" w:hAnsi="GHEA Grapalat"/>
        </w:rPr>
        <w:t xml:space="preserve"> “</w:t>
      </w:r>
      <w:r w:rsidRPr="00244C4C">
        <w:rPr>
          <w:rFonts w:ascii="GHEA Grapalat" w:hAnsi="GHEA Grapalat" w:cs="Sylfaen"/>
        </w:rPr>
        <w:t>Չիր</w:t>
      </w:r>
      <w:r w:rsidRPr="00244C4C">
        <w:rPr>
          <w:rFonts w:ascii="GHEA Grapalat" w:hAnsi="GHEA Grapalat"/>
        </w:rPr>
        <w:t xml:space="preserve">” </w:t>
      </w:r>
      <w:r w:rsidRPr="00244C4C">
        <w:rPr>
          <w:rFonts w:ascii="GHEA Grapalat" w:hAnsi="GHEA Grapalat" w:cs="Sylfaen"/>
        </w:rPr>
        <w:t>ԲԲԸ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հնարավորություն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կտա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ստանալ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գիտելիքներ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տեղում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Տեղական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միջազգային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կազմակերպությունները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աջակցել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արտադրանքի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իրացմանը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0E351B">
      <w:pPr>
        <w:rPr>
          <w:rFonts w:ascii="GHEA Grapalat" w:hAnsi="GHEA Grapalat"/>
          <w:color w:val="5A5A5A"/>
          <w:sz w:val="20"/>
          <w:szCs w:val="20"/>
        </w:rPr>
      </w:pPr>
    </w:p>
    <w:p w:rsidR="00F3536E" w:rsidRPr="00244C4C" w:rsidRDefault="00F3536E" w:rsidP="00D56142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D56142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7 </w:t>
      </w:r>
      <w:r w:rsidRPr="00244C4C">
        <w:rPr>
          <w:rFonts w:ascii="GHEA Grapalat" w:hAnsi="GHEA Grapalat" w:cs="Sylfaen"/>
        </w:rPr>
        <w:t>հոգուց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բաղկացած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աշխատակազմ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Աշխատողների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քանակը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աշխատավարձերը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ներկայացված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հետևյալ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աղյուսակում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D56142">
      <w:pPr>
        <w:rPr>
          <w:rFonts w:ascii="GHEA Grapalat" w:hAnsi="GHEA Grapalat"/>
        </w:rPr>
      </w:pPr>
    </w:p>
    <w:p w:rsidR="00F3536E" w:rsidRPr="00244C4C" w:rsidRDefault="00F3536E" w:rsidP="00D56142">
      <w:pPr>
        <w:rPr>
          <w:rFonts w:ascii="GHEA Grapalat" w:hAnsi="GHEA Grapalat"/>
        </w:rPr>
      </w:pPr>
    </w:p>
    <w:p w:rsidR="00F3536E" w:rsidRPr="00244C4C" w:rsidRDefault="00F3536E" w:rsidP="00D56142">
      <w:pPr>
        <w:rPr>
          <w:rFonts w:ascii="GHEA Grapalat" w:hAnsi="GHEA Grapalat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328"/>
        <w:gridCol w:w="1898"/>
        <w:gridCol w:w="2179"/>
        <w:gridCol w:w="2086"/>
      </w:tblGrid>
      <w:tr w:rsidR="00F3536E" w:rsidRPr="00244C4C" w:rsidTr="00D56142">
        <w:trPr>
          <w:trHeight w:val="555"/>
        </w:trPr>
        <w:tc>
          <w:tcPr>
            <w:tcW w:w="175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D5614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Աշխատավարձի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հաշվարկ</w:t>
            </w:r>
          </w:p>
        </w:tc>
        <w:tc>
          <w:tcPr>
            <w:tcW w:w="1000" w:type="pct"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Թվաքանակ</w:t>
            </w:r>
          </w:p>
        </w:tc>
        <w:tc>
          <w:tcPr>
            <w:tcW w:w="1148" w:type="pct"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Կեղտոտ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1099" w:type="pct"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D56142">
        <w:trPr>
          <w:trHeight w:val="600"/>
        </w:trPr>
        <w:tc>
          <w:tcPr>
            <w:tcW w:w="1753" w:type="pct"/>
            <w:vAlign w:val="center"/>
          </w:tcPr>
          <w:p w:rsidR="00F3536E" w:rsidRPr="00244C4C" w:rsidRDefault="00F3536E" w:rsidP="00D5614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Ղեկավար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1000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1</w:t>
            </w:r>
          </w:p>
        </w:tc>
        <w:tc>
          <w:tcPr>
            <w:tcW w:w="1148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09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D56142">
        <w:trPr>
          <w:trHeight w:val="300"/>
        </w:trPr>
        <w:tc>
          <w:tcPr>
            <w:tcW w:w="1753" w:type="pct"/>
            <w:vAlign w:val="center"/>
          </w:tcPr>
          <w:p w:rsidR="00F3536E" w:rsidRPr="00244C4C" w:rsidRDefault="00F3536E" w:rsidP="00D5614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Ծառայողներ</w:t>
            </w:r>
          </w:p>
        </w:tc>
        <w:tc>
          <w:tcPr>
            <w:tcW w:w="1000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2</w:t>
            </w:r>
          </w:p>
        </w:tc>
        <w:tc>
          <w:tcPr>
            <w:tcW w:w="1148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120,000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09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240,000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D56142">
        <w:trPr>
          <w:trHeight w:val="300"/>
        </w:trPr>
        <w:tc>
          <w:tcPr>
            <w:tcW w:w="1753" w:type="pct"/>
            <w:vAlign w:val="center"/>
          </w:tcPr>
          <w:p w:rsidR="00F3536E" w:rsidRPr="00244C4C" w:rsidRDefault="00F3536E" w:rsidP="00D5614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Բանվորներ</w:t>
            </w:r>
          </w:p>
        </w:tc>
        <w:tc>
          <w:tcPr>
            <w:tcW w:w="1000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3</w:t>
            </w:r>
          </w:p>
        </w:tc>
        <w:tc>
          <w:tcPr>
            <w:tcW w:w="1148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09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D56142">
        <w:trPr>
          <w:trHeight w:val="602"/>
        </w:trPr>
        <w:tc>
          <w:tcPr>
            <w:tcW w:w="1753" w:type="pct"/>
            <w:vAlign w:val="center"/>
          </w:tcPr>
          <w:p w:rsidR="00F3536E" w:rsidRPr="00244C4C" w:rsidRDefault="00F3536E" w:rsidP="00D5614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Սպասարկող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տեխնիկական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1000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1</w:t>
            </w:r>
          </w:p>
        </w:tc>
        <w:tc>
          <w:tcPr>
            <w:tcW w:w="1148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110,000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109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110,000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D56142">
        <w:trPr>
          <w:trHeight w:val="600"/>
        </w:trPr>
        <w:tc>
          <w:tcPr>
            <w:tcW w:w="1753" w:type="pct"/>
            <w:noWrap/>
            <w:vAlign w:val="center"/>
          </w:tcPr>
          <w:p w:rsidR="00F3536E" w:rsidRPr="00244C4C" w:rsidRDefault="00F3536E" w:rsidP="00D5614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  <w:r w:rsidRPr="00244C4C">
              <w:rPr>
                <w:rFonts w:ascii="GHEA Grapalat" w:hAnsi="GHEA Grapalat" w:cs="Sylfaen"/>
              </w:rPr>
              <w:t>Ընդամենը</w:t>
            </w:r>
          </w:p>
        </w:tc>
        <w:tc>
          <w:tcPr>
            <w:tcW w:w="1000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148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1099" w:type="pct"/>
            <w:noWrap/>
            <w:vAlign w:val="center"/>
          </w:tcPr>
          <w:p w:rsidR="00F3536E" w:rsidRPr="00244C4C" w:rsidRDefault="00F3536E" w:rsidP="00D5614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900,000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</w:tbl>
    <w:p w:rsidR="00F3536E" w:rsidRPr="00244C4C" w:rsidRDefault="00F3536E" w:rsidP="000E351B">
      <w:pPr>
        <w:rPr>
          <w:rFonts w:ascii="GHEA Grapalat" w:hAnsi="GHEA Grapalat"/>
          <w:szCs w:val="24"/>
        </w:rPr>
      </w:pPr>
    </w:p>
    <w:p w:rsidR="00F3536E" w:rsidRPr="00244C4C" w:rsidRDefault="00F3536E" w:rsidP="00D56142">
      <w:pPr>
        <w:rPr>
          <w:rFonts w:ascii="GHEA Grapalat" w:hAnsi="GHEA Grapalat"/>
        </w:rPr>
      </w:pPr>
      <w:r>
        <w:rPr>
          <w:noProof/>
        </w:rPr>
        <w:pict>
          <v:shape id="Picture 46" o:spid="_x0000_s1055" type="#_x0000_t75" alt="Description: Fin1" style="position:absolute;left:0;text-align:left;margin-left:1.95pt;margin-top:1.6pt;width:265.3pt;height:150pt;z-index:251662848;visibility:visible" wrapcoords="-61 0 -61 21492 21600 21492 21600 0 -61 0">
            <v:imagedata r:id="rId117" o:title=""/>
            <w10:wrap type="through"/>
          </v:shape>
        </w:pict>
      </w:r>
      <w:r w:rsidRPr="00244C4C">
        <w:rPr>
          <w:rFonts w:ascii="GHEA Grapalat" w:hAnsi="GHEA Grapalat" w:cs="Sylfaen"/>
        </w:rPr>
        <w:t>Սկզբնական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ներդրումներով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կառուցել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արևային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չրանոցներ</w:t>
      </w:r>
      <w:r w:rsidRPr="00244C4C">
        <w:rPr>
          <w:rFonts w:ascii="GHEA Grapalat" w:hAnsi="GHEA Grapalat"/>
        </w:rPr>
        <w:t xml:space="preserve">-300 </w:t>
      </w:r>
      <w:r w:rsidRPr="00244C4C">
        <w:rPr>
          <w:rFonts w:ascii="GHEA Grapalat" w:hAnsi="GHEA Grapalat" w:cs="Sylfaen"/>
        </w:rPr>
        <w:t>քառ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մետր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տիպիկ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օրինակը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ներկայացված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նկարում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Այն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կներառի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մեջ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ծխարան</w:t>
      </w:r>
      <w:r w:rsidRPr="00244C4C">
        <w:rPr>
          <w:rFonts w:ascii="GHEA Grapalat" w:hAnsi="GHEA Grapalat" w:cs="Sylfaen"/>
          <w:lang w:val="ru-RU"/>
        </w:rPr>
        <w:t>՝</w:t>
      </w:r>
      <w:r w:rsidRPr="00244C4C">
        <w:rPr>
          <w:rFonts w:ascii="GHEA Grapalat" w:hAnsi="GHEA Grapalat"/>
        </w:rPr>
        <w:t xml:space="preserve"> 6 </w:t>
      </w:r>
      <w:r w:rsidRPr="00244C4C">
        <w:rPr>
          <w:rFonts w:ascii="GHEA Grapalat" w:hAnsi="GHEA Grapalat" w:cs="Sylfaen"/>
        </w:rPr>
        <w:t>քմ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հատկացնել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լվանալու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տեսակավորելու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Հարկավոր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չորացման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մաղեր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տարաներ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Տեղափո</w:t>
      </w:r>
      <w:r w:rsidRPr="00244C4C">
        <w:rPr>
          <w:rFonts w:ascii="GHEA Grapalat" w:hAnsi="GHEA Grapalat" w:cs="Sylfaen"/>
          <w:lang w:val="ru-RU"/>
        </w:rPr>
        <w:t>խ</w:t>
      </w:r>
      <w:r w:rsidRPr="00244C4C">
        <w:rPr>
          <w:rFonts w:ascii="GHEA Grapalat" w:hAnsi="GHEA Grapalat" w:cs="Sylfaen"/>
        </w:rPr>
        <w:t>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0E351B">
      <w:pPr>
        <w:rPr>
          <w:rFonts w:ascii="GHEA Grapalat" w:hAnsi="GHEA Grapalat"/>
          <w:szCs w:val="24"/>
        </w:rPr>
      </w:pPr>
    </w:p>
    <w:p w:rsidR="00F3536E" w:rsidRPr="00244C4C" w:rsidRDefault="00F3536E" w:rsidP="00D56142">
      <w:pPr>
        <w:pStyle w:val="Heading3"/>
        <w:rPr>
          <w:rFonts w:ascii="GHEA Grapalat" w:hAnsi="GHEA Grapalat"/>
          <w:color w:val="3071C3"/>
        </w:rPr>
      </w:pPr>
      <w:bookmarkStart w:id="329" w:name="_Toc345447202"/>
      <w:bookmarkStart w:id="330" w:name="_Toc361931068"/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bookmarkEnd w:id="329"/>
      <w:bookmarkEnd w:id="330"/>
    </w:p>
    <w:p w:rsidR="00F3536E" w:rsidRPr="00244C4C" w:rsidRDefault="00F3536E" w:rsidP="00D56142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համահունչ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2010-2013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թվականների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սոցիալ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առաջարկում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>`</w:t>
      </w:r>
    </w:p>
    <w:p w:rsidR="00F3536E" w:rsidRPr="00244C4C" w:rsidRDefault="00F3536E" w:rsidP="00D56142">
      <w:pPr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1) </w:t>
      </w:r>
      <w:r w:rsidRPr="00244C4C">
        <w:rPr>
          <w:rFonts w:ascii="GHEA Grapalat" w:hAnsi="GHEA Grapalat" w:cs="Sylfaen"/>
        </w:rPr>
        <w:t>գյուղատնտեսական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մթերքների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հատկապես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տարբեր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պտղատեսակների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ծավալների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ավելացում</w:t>
      </w:r>
      <w:r w:rsidRPr="00244C4C">
        <w:rPr>
          <w:rFonts w:ascii="GHEA Grapalat" w:hAnsi="GHEA Grapalat"/>
        </w:rPr>
        <w:t>,</w:t>
      </w:r>
    </w:p>
    <w:p w:rsidR="00F3536E" w:rsidRPr="00244C4C" w:rsidRDefault="00F3536E" w:rsidP="00D56142">
      <w:pPr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2) </w:t>
      </w:r>
      <w:r w:rsidRPr="00244C4C">
        <w:rPr>
          <w:rFonts w:ascii="GHEA Grapalat" w:hAnsi="GHEA Grapalat" w:cs="Sylfaen"/>
        </w:rPr>
        <w:t>գյուղական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համայնքներում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հիմնադրել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գյուղատնտեսական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վերամշակման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կետեր</w:t>
      </w:r>
    </w:p>
    <w:p w:rsidR="00F3536E" w:rsidRPr="00244C4C" w:rsidRDefault="00F3536E" w:rsidP="00D56142">
      <w:pPr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3)  </w:t>
      </w:r>
      <w:r w:rsidRPr="00244C4C">
        <w:rPr>
          <w:rFonts w:ascii="GHEA Grapalat" w:hAnsi="GHEA Grapalat" w:cs="Sylfaen"/>
        </w:rPr>
        <w:t>արդյունավետության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բարձրացում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մթերքների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ապրանքայնության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մակարդակի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բարձրացում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հատկապես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դրանց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վերամշակումից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արտադրատեսակների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արտահանման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ծավալների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ավելացում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հետևողական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արդյունավետ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կերպով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օգտագործել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մարդկային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ռեսուրսները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ինտենսիվ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կիրառման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ոռոգելի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ցանքերի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ընդարձակման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անմշակ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ցանքաշրջանառության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մեջ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ներառելու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միջոցով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0E351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D56142">
      <w:pPr>
        <w:pStyle w:val="Heading4"/>
        <w:rPr>
          <w:rFonts w:ascii="GHEA Grapalat" w:hAnsi="GHEA Grapalat"/>
          <w:lang w:val="hy-AM"/>
        </w:rPr>
        <w:sectPr w:rsidR="00F3536E" w:rsidRPr="00244C4C">
          <w:headerReference w:type="default" r:id="rId118"/>
          <w:pgSz w:w="11907" w:h="16840"/>
          <w:pgMar w:top="1134" w:right="851" w:bottom="1134" w:left="1701" w:header="567" w:footer="567" w:gutter="0"/>
          <w:cols w:space="720"/>
          <w:rtlGutter/>
        </w:sectPr>
      </w:pPr>
    </w:p>
    <w:p w:rsidR="00F3536E" w:rsidRPr="00244C4C" w:rsidRDefault="00F3536E" w:rsidP="00D56142">
      <w:pPr>
        <w:pStyle w:val="Heading4"/>
        <w:rPr>
          <w:rFonts w:ascii="GHEA Grapalat" w:hAnsi="GHEA Grapalat"/>
          <w:color w:val="3071C3"/>
        </w:rPr>
      </w:pP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</w:t>
      </w:r>
    </w:p>
    <w:p w:rsidR="00F3536E" w:rsidRPr="00244C4C" w:rsidRDefault="00F3536E" w:rsidP="00D56142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կառուցվածքը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5093"/>
        <w:gridCol w:w="4398"/>
      </w:tblGrid>
      <w:tr w:rsidR="00F3536E" w:rsidRPr="00244C4C" w:rsidTr="00D56142">
        <w:trPr>
          <w:trHeight w:val="555"/>
        </w:trPr>
        <w:tc>
          <w:tcPr>
            <w:tcW w:w="268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D56142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Սկզբնական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ներդրումներ</w:t>
            </w:r>
          </w:p>
        </w:tc>
        <w:tc>
          <w:tcPr>
            <w:tcW w:w="2317" w:type="pct"/>
            <w:vAlign w:val="center"/>
          </w:tcPr>
          <w:p w:rsidR="00F3536E" w:rsidRPr="00244C4C" w:rsidRDefault="00F3536E" w:rsidP="00D56142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Գումար</w:t>
            </w:r>
          </w:p>
        </w:tc>
      </w:tr>
      <w:tr w:rsidR="00F3536E" w:rsidRPr="00244C4C" w:rsidTr="00D56142">
        <w:trPr>
          <w:trHeight w:val="431"/>
        </w:trPr>
        <w:tc>
          <w:tcPr>
            <w:tcW w:w="2683" w:type="pct"/>
            <w:vAlign w:val="center"/>
          </w:tcPr>
          <w:p w:rsidR="00F3536E" w:rsidRPr="00244C4C" w:rsidRDefault="00F3536E" w:rsidP="00D56142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Հող</w:t>
            </w:r>
          </w:p>
        </w:tc>
        <w:tc>
          <w:tcPr>
            <w:tcW w:w="2317" w:type="pct"/>
            <w:noWrap/>
            <w:vAlign w:val="center"/>
          </w:tcPr>
          <w:p w:rsidR="00F3536E" w:rsidRPr="00244C4C" w:rsidRDefault="00F3536E" w:rsidP="00D56142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D56142">
        <w:trPr>
          <w:trHeight w:val="359"/>
        </w:trPr>
        <w:tc>
          <w:tcPr>
            <w:tcW w:w="2683" w:type="pct"/>
            <w:vAlign w:val="center"/>
          </w:tcPr>
          <w:p w:rsidR="00F3536E" w:rsidRPr="00244C4C" w:rsidRDefault="00F3536E" w:rsidP="00D56142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Չորանոցներ</w:t>
            </w:r>
          </w:p>
        </w:tc>
        <w:tc>
          <w:tcPr>
            <w:tcW w:w="2317" w:type="pct"/>
            <w:noWrap/>
            <w:vAlign w:val="center"/>
          </w:tcPr>
          <w:p w:rsidR="00F3536E" w:rsidRPr="00244C4C" w:rsidRDefault="00F3536E" w:rsidP="00D56142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6,015,375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D56142">
        <w:trPr>
          <w:trHeight w:val="404"/>
        </w:trPr>
        <w:tc>
          <w:tcPr>
            <w:tcW w:w="2683" w:type="pct"/>
            <w:vAlign w:val="center"/>
          </w:tcPr>
          <w:p w:rsidR="00F3536E" w:rsidRPr="00244C4C" w:rsidRDefault="00F3536E" w:rsidP="00D56142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Տրանսպորտային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միջոցներ</w:t>
            </w:r>
          </w:p>
        </w:tc>
        <w:tc>
          <w:tcPr>
            <w:tcW w:w="2317" w:type="pct"/>
            <w:noWrap/>
            <w:vAlign w:val="center"/>
          </w:tcPr>
          <w:p w:rsidR="00F3536E" w:rsidRPr="00244C4C" w:rsidRDefault="00F3536E" w:rsidP="00D56142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3,256,000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D56142">
        <w:trPr>
          <w:trHeight w:val="476"/>
        </w:trPr>
        <w:tc>
          <w:tcPr>
            <w:tcW w:w="2683" w:type="pct"/>
            <w:vAlign w:val="center"/>
          </w:tcPr>
          <w:p w:rsidR="00F3536E" w:rsidRPr="00244C4C" w:rsidRDefault="00F3536E" w:rsidP="00D56142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Պաշարների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ձեռք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բերում</w:t>
            </w:r>
          </w:p>
        </w:tc>
        <w:tc>
          <w:tcPr>
            <w:tcW w:w="2317" w:type="pct"/>
            <w:noWrap/>
            <w:vAlign w:val="center"/>
          </w:tcPr>
          <w:p w:rsidR="00F3536E" w:rsidRPr="00244C4C" w:rsidRDefault="00F3536E" w:rsidP="00D56142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2,500,000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D56142">
        <w:trPr>
          <w:trHeight w:val="315"/>
        </w:trPr>
        <w:tc>
          <w:tcPr>
            <w:tcW w:w="2683" w:type="pct"/>
            <w:vAlign w:val="center"/>
          </w:tcPr>
          <w:p w:rsidR="00F3536E" w:rsidRPr="00244C4C" w:rsidRDefault="00F3536E" w:rsidP="00D56142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  <w:tc>
          <w:tcPr>
            <w:tcW w:w="2317" w:type="pct"/>
            <w:noWrap/>
            <w:vAlign w:val="center"/>
          </w:tcPr>
          <w:p w:rsidR="00F3536E" w:rsidRPr="00244C4C" w:rsidRDefault="00F3536E" w:rsidP="00D56142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11,971,375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</w:tbl>
    <w:p w:rsidR="00F3536E" w:rsidRPr="00244C4C" w:rsidRDefault="00F3536E" w:rsidP="000E351B">
      <w:pPr>
        <w:rPr>
          <w:rFonts w:ascii="GHEA Grapalat" w:hAnsi="GHEA Grapalat"/>
          <w:color w:val="5A5A5A"/>
          <w:szCs w:val="24"/>
        </w:rPr>
      </w:pPr>
    </w:p>
    <w:p w:rsidR="00F3536E" w:rsidRPr="00244C4C" w:rsidRDefault="00F3536E" w:rsidP="00D56142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Չորանոցների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նախատեսված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գումարի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մեջ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ներառված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շինարարական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աշխատանքները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նյութերը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տարաները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մաղերը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պատրաստելու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Պաշարների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մեջ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ներառված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մրգերը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փաթեթավորման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նյութերը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D56142">
      <w:pPr>
        <w:rPr>
          <w:rFonts w:ascii="GHEA Grapalat" w:hAnsi="GHEA Grapalat"/>
        </w:rPr>
      </w:pPr>
    </w:p>
    <w:p w:rsidR="00F3536E" w:rsidRPr="00244C4C" w:rsidRDefault="00F3536E" w:rsidP="00D56142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Եկամուտ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</w:t>
      </w:r>
    </w:p>
    <w:p w:rsidR="00F3536E" w:rsidRPr="00244C4C" w:rsidRDefault="00F3536E" w:rsidP="00D56142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եկամուտները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վաճառքից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Նյութական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ներառում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արտադրանքի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ստեղծման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փոփոխուն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Ամորտիզացիոն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հատկացումները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հաշվապահական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ստանդարտների՝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20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շինությունների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1-5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Վարկի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տոկոսը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16 </w:t>
      </w:r>
      <w:r w:rsidRPr="00244C4C">
        <w:rPr>
          <w:rFonts w:ascii="GHEA Grapalat" w:hAnsi="GHEA Grapalat" w:cs="Sylfaen"/>
        </w:rPr>
        <w:t>տոկոսի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սակայն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  <w:lang w:val="ru-RU"/>
        </w:rPr>
        <w:t>պետությունը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ծրագրեր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մշակում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գյու</w:t>
      </w:r>
      <w:r w:rsidRPr="00244C4C">
        <w:rPr>
          <w:rFonts w:ascii="GHEA Grapalat" w:hAnsi="GHEA Grapalat" w:cs="Sylfaen"/>
          <w:lang w:val="ru-RU"/>
        </w:rPr>
        <w:t>ղա</w:t>
      </w:r>
      <w:r w:rsidRPr="00244C4C">
        <w:rPr>
          <w:rFonts w:ascii="GHEA Grapalat" w:hAnsi="GHEA Grapalat" w:cs="Sylfaen"/>
        </w:rPr>
        <w:t>տնտեսության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ավելի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ցածր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տոկոսադրույքով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վարկեր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տրամադրել</w:t>
      </w:r>
      <w:r w:rsidRPr="00244C4C">
        <w:rPr>
          <w:rFonts w:ascii="GHEA Grapalat" w:hAnsi="GHEA Grapalat" w:cs="Sylfaen"/>
          <w:lang w:val="ru-RU"/>
        </w:rPr>
        <w:t>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նպատակով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Առաջին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ընթացքում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շահույթ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ապահովի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հետագայում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երկրորդ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տարվանից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հետո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կդառնա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շահութաբեր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0E351B">
      <w:pPr>
        <w:rPr>
          <w:rFonts w:ascii="GHEA Grapalat" w:hAnsi="GHEA Grapalat" w:cs="Calibri"/>
          <w:color w:val="000000"/>
          <w:sz w:val="22"/>
        </w:rPr>
        <w:sectPr w:rsidR="00F3536E" w:rsidRPr="00244C4C">
          <w:pgSz w:w="11907" w:h="16840"/>
          <w:pgMar w:top="1134" w:right="851" w:bottom="1134" w:left="1701" w:header="567" w:footer="567" w:gutter="0"/>
          <w:cols w:space="720"/>
        </w:sect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2155"/>
        <w:gridCol w:w="1244"/>
        <w:gridCol w:w="1244"/>
        <w:gridCol w:w="1244"/>
        <w:gridCol w:w="1244"/>
        <w:gridCol w:w="1244"/>
        <w:gridCol w:w="1244"/>
        <w:gridCol w:w="1244"/>
        <w:gridCol w:w="1243"/>
        <w:gridCol w:w="1243"/>
        <w:gridCol w:w="1243"/>
      </w:tblGrid>
      <w:tr w:rsidR="00F3536E" w:rsidRPr="00244C4C" w:rsidTr="000E351B">
        <w:trPr>
          <w:trHeight w:val="576"/>
        </w:trPr>
        <w:tc>
          <w:tcPr>
            <w:tcW w:w="738" w:type="pct"/>
            <w:shd w:val="clear" w:color="auto" w:fill="D8D8D8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0E351B">
            <w:pPr>
              <w:rPr>
                <w:rFonts w:ascii="GHEA Grapalat" w:hAnsi="GHEA Grapalat" w:cs="Arian AMU"/>
                <w:sz w:val="20"/>
                <w:szCs w:val="20"/>
              </w:rPr>
            </w:pP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20"/>
                <w:szCs w:val="20"/>
              </w:rPr>
              <w:t xml:space="preserve"> 1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20"/>
                <w:szCs w:val="20"/>
              </w:rPr>
              <w:t xml:space="preserve"> 2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20"/>
                <w:szCs w:val="20"/>
              </w:rPr>
              <w:t xml:space="preserve"> 3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20"/>
                <w:szCs w:val="20"/>
              </w:rPr>
              <w:t xml:space="preserve"> 4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20"/>
                <w:szCs w:val="20"/>
              </w:rPr>
              <w:t xml:space="preserve"> 5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20"/>
                <w:szCs w:val="20"/>
              </w:rPr>
              <w:t xml:space="preserve"> 6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20"/>
                <w:szCs w:val="20"/>
              </w:rPr>
              <w:t xml:space="preserve"> 7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20"/>
                <w:szCs w:val="20"/>
              </w:rPr>
              <w:t xml:space="preserve"> 8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20"/>
                <w:szCs w:val="20"/>
              </w:rPr>
              <w:t xml:space="preserve"> 9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Տարի</w:t>
            </w:r>
            <w:r w:rsidRPr="00244C4C">
              <w:rPr>
                <w:rFonts w:ascii="GHEA Grapalat" w:hAnsi="GHEA Grapalat" w:cs="Arian AMU"/>
                <w:color w:val="000000"/>
                <w:sz w:val="20"/>
                <w:szCs w:val="20"/>
              </w:rPr>
              <w:t xml:space="preserve"> 10</w:t>
            </w:r>
          </w:p>
        </w:tc>
      </w:tr>
      <w:tr w:rsidR="00F3536E" w:rsidRPr="00244C4C" w:rsidTr="000E351B">
        <w:trPr>
          <w:trHeight w:val="576"/>
        </w:trPr>
        <w:tc>
          <w:tcPr>
            <w:tcW w:w="738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Քանակ</w:t>
            </w:r>
            <w:r w:rsidRPr="00244C4C">
              <w:rPr>
                <w:rFonts w:ascii="GHEA Grapalat" w:hAnsi="GHEA Grapalat" w:cs="Arian AMU"/>
                <w:color w:val="000000"/>
                <w:sz w:val="20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կգ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sz w:val="18"/>
                <w:szCs w:val="20"/>
              </w:rPr>
              <w:t>3,900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4,017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4,138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4,262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4,389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4,521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4,657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4,797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4,940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5,089</w:t>
            </w:r>
          </w:p>
        </w:tc>
      </w:tr>
      <w:tr w:rsidR="00F3536E" w:rsidRPr="00244C4C" w:rsidTr="000E351B">
        <w:trPr>
          <w:trHeight w:val="576"/>
        </w:trPr>
        <w:tc>
          <w:tcPr>
            <w:tcW w:w="738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Հասույթ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 xml:space="preserve">10,920,000 </w:t>
            </w:r>
            <w:r w:rsidRPr="00244C4C">
              <w:rPr>
                <w:rFonts w:ascii="GHEA Grapalat" w:hAnsi="GHEA Grapalat" w:cs="Sylfaen"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 xml:space="preserve">11,247,600 </w:t>
            </w:r>
            <w:r w:rsidRPr="00244C4C">
              <w:rPr>
                <w:rFonts w:ascii="GHEA Grapalat" w:hAnsi="GHEA Grapalat" w:cs="Sylfaen"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 xml:space="preserve">11,585,028 </w:t>
            </w:r>
            <w:r w:rsidRPr="00244C4C">
              <w:rPr>
                <w:rFonts w:ascii="GHEA Grapalat" w:hAnsi="GHEA Grapalat" w:cs="Sylfaen"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 xml:space="preserve">11,932,579 </w:t>
            </w:r>
            <w:r w:rsidRPr="00244C4C">
              <w:rPr>
                <w:rFonts w:ascii="GHEA Grapalat" w:hAnsi="GHEA Grapalat" w:cs="Sylfaen"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 xml:space="preserve">12,290,556 </w:t>
            </w:r>
            <w:r w:rsidRPr="00244C4C">
              <w:rPr>
                <w:rFonts w:ascii="GHEA Grapalat" w:hAnsi="GHEA Grapalat" w:cs="Sylfaen"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 xml:space="preserve">12,659,273 </w:t>
            </w:r>
            <w:r w:rsidRPr="00244C4C">
              <w:rPr>
                <w:rFonts w:ascii="GHEA Grapalat" w:hAnsi="GHEA Grapalat" w:cs="Sylfaen"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 xml:space="preserve">13,039,051 </w:t>
            </w:r>
            <w:r w:rsidRPr="00244C4C">
              <w:rPr>
                <w:rFonts w:ascii="GHEA Grapalat" w:hAnsi="GHEA Grapalat" w:cs="Sylfaen"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 xml:space="preserve">13,430,223 </w:t>
            </w:r>
            <w:r w:rsidRPr="00244C4C">
              <w:rPr>
                <w:rFonts w:ascii="GHEA Grapalat" w:hAnsi="GHEA Grapalat" w:cs="Sylfaen"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 xml:space="preserve">13,833,129 </w:t>
            </w:r>
            <w:r w:rsidRPr="00244C4C">
              <w:rPr>
                <w:rFonts w:ascii="GHEA Grapalat" w:hAnsi="GHEA Grapalat" w:cs="Sylfaen"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 xml:space="preserve">14,248,123 </w:t>
            </w:r>
            <w:r w:rsidRPr="00244C4C">
              <w:rPr>
                <w:rFonts w:ascii="GHEA Grapalat" w:hAnsi="GHEA Grapalat" w:cs="Sylfaen"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.</w:t>
            </w:r>
          </w:p>
        </w:tc>
      </w:tr>
      <w:tr w:rsidR="00F3536E" w:rsidRPr="00244C4C" w:rsidTr="000E351B">
        <w:trPr>
          <w:trHeight w:val="576"/>
        </w:trPr>
        <w:tc>
          <w:tcPr>
            <w:tcW w:w="738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Նյութական</w:t>
            </w:r>
            <w:r w:rsidRPr="00244C4C">
              <w:rPr>
                <w:rFonts w:ascii="GHEA Grapalat" w:hAnsi="GHEA Grapalat" w:cs="Arian AMU"/>
                <w:color w:val="000000"/>
                <w:sz w:val="20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ծախսեր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-4,914,000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-5,061,420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-5,213,263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-5,369,660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-5,530,750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-5,696,673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-5,867,573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-6,043,600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-6,224,908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-6,411,655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</w:tr>
      <w:tr w:rsidR="00F3536E" w:rsidRPr="00244C4C" w:rsidTr="000E351B">
        <w:trPr>
          <w:trHeight w:val="576"/>
        </w:trPr>
        <w:tc>
          <w:tcPr>
            <w:tcW w:w="738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Աշխատավարձ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-3,600,000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-3,780,000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-3,969,000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-4,167,450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-4,375,823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-4,594,614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-4,824,344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-5,065,562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-5,318,840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-5,584,782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</w:tr>
      <w:tr w:rsidR="00F3536E" w:rsidRPr="00244C4C" w:rsidTr="000E351B">
        <w:trPr>
          <w:trHeight w:val="576"/>
        </w:trPr>
        <w:tc>
          <w:tcPr>
            <w:tcW w:w="738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Մաշվածություն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-951,969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-951,969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-951,969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-951,969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-951,969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-951,969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-951,969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-951,969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-951,969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-951,969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</w:tr>
      <w:tr w:rsidR="00F3536E" w:rsidRPr="00244C4C" w:rsidTr="000E351B">
        <w:trPr>
          <w:trHeight w:val="576"/>
        </w:trPr>
        <w:tc>
          <w:tcPr>
            <w:tcW w:w="738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Վարկի</w:t>
            </w:r>
            <w:r w:rsidRPr="00244C4C">
              <w:rPr>
                <w:rFonts w:ascii="GHEA Grapalat" w:hAnsi="GHEA Grapalat" w:cs="Arian AMU"/>
                <w:color w:val="000000"/>
                <w:sz w:val="20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տոկոս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-861,939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-738,805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-615,671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-492,537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-369,402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-246,268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-123,134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0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0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000000"/>
                <w:sz w:val="18"/>
                <w:szCs w:val="20"/>
              </w:rPr>
              <w:t>0</w:t>
            </w:r>
          </w:p>
        </w:tc>
      </w:tr>
      <w:tr w:rsidR="00F3536E" w:rsidRPr="00244C4C" w:rsidTr="000E351B">
        <w:trPr>
          <w:trHeight w:val="576"/>
        </w:trPr>
        <w:tc>
          <w:tcPr>
            <w:tcW w:w="738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Տարեկան</w:t>
            </w:r>
            <w:r w:rsidRPr="00244C4C">
              <w:rPr>
                <w:rFonts w:ascii="GHEA Grapalat" w:hAnsi="GHEA Grapalat" w:cs="Arian AMU"/>
                <w:color w:val="000000"/>
                <w:sz w:val="20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հաստատուն</w:t>
            </w:r>
            <w:r w:rsidRPr="00244C4C">
              <w:rPr>
                <w:rFonts w:ascii="GHEA Grapalat" w:hAnsi="GHEA Grapalat" w:cs="Arian AMU"/>
                <w:color w:val="000000"/>
                <w:sz w:val="20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ծախսեր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-650,000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-650,000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-650,000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-650,000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-650,000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-650,000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-650,000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-650,000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-650,000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 xml:space="preserve">-500,000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20"/>
              </w:rPr>
              <w:t>.</w:t>
            </w:r>
          </w:p>
        </w:tc>
      </w:tr>
      <w:tr w:rsidR="00F3536E" w:rsidRPr="00244C4C" w:rsidTr="000E351B">
        <w:trPr>
          <w:trHeight w:val="576"/>
        </w:trPr>
        <w:tc>
          <w:tcPr>
            <w:tcW w:w="738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rPr>
                <w:rFonts w:ascii="GHEA Grapalat" w:hAnsi="GHEA Grapalat" w:cs="Arian AMU"/>
                <w:color w:val="000000"/>
                <w:sz w:val="20"/>
                <w:szCs w:val="20"/>
              </w:rPr>
            </w:pP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Շահույթ՝</w:t>
            </w:r>
            <w:r w:rsidRPr="00244C4C">
              <w:rPr>
                <w:rFonts w:ascii="GHEA Grapalat" w:hAnsi="GHEA Grapalat" w:cs="Arian AMU"/>
                <w:color w:val="000000"/>
                <w:sz w:val="20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մինչև</w:t>
            </w:r>
            <w:r w:rsidRPr="00244C4C">
              <w:rPr>
                <w:rFonts w:ascii="GHEA Grapalat" w:hAnsi="GHEA Grapalat" w:cs="Arian AMU"/>
                <w:color w:val="000000"/>
                <w:sz w:val="20"/>
                <w:szCs w:val="20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0"/>
                <w:szCs w:val="20"/>
              </w:rPr>
              <w:t>հարկումը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sz w:val="18"/>
                <w:szCs w:val="20"/>
              </w:rPr>
            </w:pP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 xml:space="preserve">65,406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 xml:space="preserve">185,126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 xml:space="preserve">300,963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 xml:space="preserve">412,612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 xml:space="preserve">519,749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 xml:space="preserve">622,031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 xml:space="preserve">719,092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 xml:space="preserve">687,413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>.</w:t>
            </w:r>
          </w:p>
        </w:tc>
        <w:tc>
          <w:tcPr>
            <w:tcW w:w="426" w:type="pct"/>
            <w:shd w:val="clear" w:color="auto" w:fill="D8D8D8"/>
            <w:noWrap/>
            <w:vAlign w:val="center"/>
          </w:tcPr>
          <w:p w:rsidR="00F3536E" w:rsidRPr="00244C4C" w:rsidRDefault="00F3536E" w:rsidP="000E351B">
            <w:pPr>
              <w:jc w:val="center"/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</w:pP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 xml:space="preserve">799,717 </w:t>
            </w:r>
            <w:r w:rsidRPr="00244C4C">
              <w:rPr>
                <w:rFonts w:ascii="GHEA Grapalat" w:hAnsi="GHEA Grapalat" w:cs="Sylfaen"/>
                <w:b/>
                <w:bCs/>
                <w:color w:val="000000"/>
                <w:sz w:val="18"/>
                <w:szCs w:val="20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color w:val="000000"/>
                <w:sz w:val="18"/>
                <w:szCs w:val="20"/>
              </w:rPr>
              <w:t>.</w:t>
            </w:r>
          </w:p>
        </w:tc>
      </w:tr>
    </w:tbl>
    <w:p w:rsidR="00F3536E" w:rsidRPr="00244C4C" w:rsidRDefault="00F3536E" w:rsidP="000E351B">
      <w:pPr>
        <w:rPr>
          <w:rFonts w:ascii="GHEA Grapalat" w:hAnsi="GHEA Grapalat"/>
          <w:szCs w:val="24"/>
        </w:rPr>
        <w:sectPr w:rsidR="00F3536E" w:rsidRPr="00244C4C">
          <w:headerReference w:type="default" r:id="rId119"/>
          <w:pgSz w:w="16840" w:h="11907" w:orient="landscape"/>
          <w:pgMar w:top="1699" w:right="1138" w:bottom="850" w:left="1138" w:header="562" w:footer="562" w:gutter="0"/>
          <w:cols w:space="720"/>
        </w:sectPr>
      </w:pPr>
    </w:p>
    <w:p w:rsidR="00F3536E" w:rsidRPr="00244C4C" w:rsidRDefault="00F3536E" w:rsidP="00D56142">
      <w:pPr>
        <w:pStyle w:val="Heading3"/>
        <w:rPr>
          <w:rFonts w:ascii="GHEA Grapalat" w:hAnsi="GHEA Grapalat"/>
          <w:color w:val="3071C3"/>
        </w:rPr>
      </w:pPr>
      <w:bookmarkStart w:id="331" w:name="_Toc345447203"/>
      <w:bookmarkStart w:id="332" w:name="_Toc361931069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331"/>
      <w:bookmarkEnd w:id="332"/>
    </w:p>
    <w:p w:rsidR="00F3536E" w:rsidRPr="00244C4C" w:rsidRDefault="00F3536E" w:rsidP="00D56142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ru-RU"/>
        </w:rPr>
        <w:t>Ծրագրում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պ</w:t>
      </w:r>
      <w:r w:rsidRPr="00244C4C">
        <w:rPr>
          <w:rFonts w:ascii="GHEA Grapalat" w:hAnsi="GHEA Grapalat" w:cs="Sylfaen"/>
        </w:rPr>
        <w:t>ետական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մասնակցությունը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10 </w:t>
      </w:r>
      <w:r w:rsidRPr="00244C4C">
        <w:rPr>
          <w:rFonts w:ascii="GHEA Grapalat" w:hAnsi="GHEA Grapalat" w:cs="Sylfaen"/>
        </w:rPr>
        <w:t>տոկոսի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չափով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բնաիրային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ֆինանսական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ձևով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ուղղված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աջակցության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Պետության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տվյալ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կբարձրացնի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նշանակությունը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ներդրողներ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գտնելու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գործընթացում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D56142">
      <w:pPr>
        <w:pStyle w:val="Heading3"/>
        <w:rPr>
          <w:rFonts w:ascii="GHEA Grapalat" w:hAnsi="GHEA Grapalat"/>
          <w:color w:val="3071C3"/>
          <w:lang w:val="hy-AM"/>
        </w:rPr>
      </w:pPr>
      <w:bookmarkStart w:id="333" w:name="_Toc345447204"/>
      <w:bookmarkStart w:id="334" w:name="_Toc361931070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333"/>
      <w:bookmarkEnd w:id="334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D5614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հաջողված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սերտորեն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զբաղվող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որոնցից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>`</w:t>
      </w:r>
    </w:p>
    <w:p w:rsidR="00F3536E" w:rsidRPr="00244C4C" w:rsidRDefault="00F3536E" w:rsidP="00D56142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Շեն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բարեգործական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հասարակական</w:t>
      </w:r>
      <w:r w:rsidRPr="00244C4C">
        <w:rPr>
          <w:rFonts w:ascii="GHEA Grapalat" w:hAnsi="GHEA Grapalat" w:cs="Calibri"/>
        </w:rPr>
        <w:t xml:space="preserve"> </w:t>
      </w:r>
      <w:r w:rsidRPr="00244C4C">
        <w:rPr>
          <w:rFonts w:ascii="GHEA Grapalat" w:hAnsi="GHEA Grapalat" w:cs="Sylfaen"/>
        </w:rPr>
        <w:t>կազմակերպություն</w:t>
      </w:r>
    </w:p>
    <w:p w:rsidR="00F3536E" w:rsidRPr="00244C4C" w:rsidRDefault="00F3536E" w:rsidP="00D56142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</w:rPr>
        <w:t>“</w:t>
      </w: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առաջմղման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</w:t>
      </w:r>
      <w:r w:rsidRPr="00244C4C">
        <w:rPr>
          <w:rFonts w:ascii="GHEA Grapalat" w:hAnsi="GHEA Grapalat"/>
        </w:rPr>
        <w:t>”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ՀԲԱԿ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ՓԲԸ</w:t>
      </w:r>
    </w:p>
    <w:p w:rsidR="00F3536E" w:rsidRPr="00244C4C" w:rsidRDefault="00F3536E" w:rsidP="00D56142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CARD (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աջակցություն</w:t>
      </w:r>
      <w:r w:rsidRPr="00244C4C">
        <w:rPr>
          <w:rFonts w:ascii="GHEA Grapalat" w:hAnsi="GHEA Grapalat"/>
          <w:lang w:val="hy-AM"/>
        </w:rPr>
        <w:t>)</w:t>
      </w:r>
    </w:p>
    <w:p w:rsidR="00F3536E" w:rsidRPr="00244C4C" w:rsidRDefault="00F3536E" w:rsidP="00D56142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“</w:t>
      </w:r>
      <w:r w:rsidRPr="00244C4C">
        <w:rPr>
          <w:rFonts w:ascii="GHEA Grapalat" w:hAnsi="GHEA Grapalat" w:cs="Sylfaen"/>
          <w:lang w:val="hy-AM"/>
        </w:rPr>
        <w:t>Չիր</w:t>
      </w:r>
      <w:r w:rsidRPr="00244C4C">
        <w:rPr>
          <w:rFonts w:ascii="GHEA Grapalat" w:hAnsi="GHEA Grapalat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ՓԲԸ</w:t>
      </w:r>
      <w:r w:rsidRPr="00244C4C">
        <w:rPr>
          <w:rFonts w:ascii="GHEA Grapalat" w:hAnsi="GHEA Grapalat"/>
          <w:lang w:val="hy-AM"/>
        </w:rPr>
        <w:t xml:space="preserve">, 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մատուցում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պրակտիկ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դասընթացներ</w:t>
      </w:r>
    </w:p>
    <w:p w:rsidR="00F3536E" w:rsidRPr="00244C4C" w:rsidRDefault="00F3536E" w:rsidP="00D56142">
      <w:pPr>
        <w:pStyle w:val="Heading3"/>
        <w:rPr>
          <w:rFonts w:ascii="GHEA Grapalat" w:hAnsi="GHEA Grapalat"/>
          <w:color w:val="3071C3"/>
          <w:lang w:val="hy-AM"/>
        </w:rPr>
      </w:pPr>
      <w:bookmarkStart w:id="335" w:name="_Toc345447205"/>
      <w:bookmarkStart w:id="336" w:name="_Toc361931071"/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bookmarkEnd w:id="335"/>
      <w:bookmarkEnd w:id="336"/>
    </w:p>
    <w:p w:rsidR="00F3536E" w:rsidRPr="00244C4C" w:rsidRDefault="00F3536E" w:rsidP="00D5614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- </w:t>
      </w:r>
      <w:r w:rsidRPr="00244C4C">
        <w:rPr>
          <w:rFonts w:ascii="GHEA Grapalat" w:hAnsi="GHEA Grapalat" w:cs="Sylfaen"/>
          <w:lang w:val="hy-AM"/>
        </w:rPr>
        <w:t>եղանակային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զգալիորեն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իջնել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նվազեցնել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չրանոցներում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ենթարկվեն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մրգեր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Մրգերի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դիվերսիֆիկացումը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կնվազեցնի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0E351B">
      <w:pPr>
        <w:rPr>
          <w:rFonts w:ascii="GHEA Grapalat" w:hAnsi="GHEA Grapalat"/>
          <w:lang w:val="hy-AM"/>
        </w:rPr>
      </w:pPr>
    </w:p>
    <w:p w:rsidR="00F3536E" w:rsidRPr="00244C4C" w:rsidRDefault="00F3536E" w:rsidP="00D5614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Շուկայական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ներկրված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իջեցում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ինքնարժեքից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չրերը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առանձնահատկություններ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չրերը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պարունակում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սուլֆատներ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Գնորդը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հատկանիշին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նախապատվություն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տալուն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0E351B">
      <w:pPr>
        <w:pStyle w:val="Heading4"/>
        <w:rPr>
          <w:rFonts w:ascii="GHEA Grapalat" w:hAnsi="GHEA Grapalat"/>
          <w:b w:val="0"/>
          <w:bCs/>
          <w:color w:val="3071C3"/>
          <w:spacing w:val="20"/>
          <w:szCs w:val="24"/>
          <w:lang w:val="hy-AM"/>
        </w:rPr>
      </w:pPr>
    </w:p>
    <w:p w:rsidR="00F3536E" w:rsidRPr="00244C4C" w:rsidRDefault="00F3536E" w:rsidP="00D267D3">
      <w:pPr>
        <w:rPr>
          <w:rFonts w:ascii="GHEA Grapalat" w:hAnsi="GHEA Grapalat"/>
          <w:lang w:val="hy-AM"/>
        </w:rPr>
        <w:sectPr w:rsidR="00F3536E" w:rsidRPr="00244C4C" w:rsidSect="00D40E93"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F34B68">
      <w:pPr>
        <w:pStyle w:val="Heading3"/>
        <w:rPr>
          <w:rFonts w:ascii="GHEA Grapalat" w:hAnsi="GHEA Grapalat"/>
          <w:lang w:val="hy-AM"/>
        </w:rPr>
      </w:pPr>
      <w:bookmarkStart w:id="337" w:name="_Toc361931072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bookmarkEnd w:id="337"/>
    </w:p>
    <w:p w:rsidR="00F3536E" w:rsidRPr="00244C4C" w:rsidRDefault="00F3536E" w:rsidP="00D267D3">
      <w:pPr>
        <w:rPr>
          <w:rFonts w:ascii="GHEA Grapalat" w:hAnsi="GHEA Grapalat"/>
          <w:lang w:val="hy-AM"/>
        </w:rPr>
      </w:pPr>
    </w:p>
    <w:p w:rsidR="00F3536E" w:rsidRPr="00244C4C" w:rsidRDefault="00F3536E" w:rsidP="00D267D3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56"/>
        <w:gridCol w:w="10852"/>
      </w:tblGrid>
      <w:tr w:rsidR="00F3536E" w:rsidRPr="00244C4C" w:rsidTr="003C0602">
        <w:trPr>
          <w:trHeight w:val="502"/>
        </w:trPr>
        <w:tc>
          <w:tcPr>
            <w:tcW w:w="131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528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34B6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10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ծրագիրը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աստիճանաբար՝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ավարտից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հետո՝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Sylfaen"/>
                <w:sz w:val="22"/>
                <w:lang w:val="hy-AM"/>
              </w:rPr>
              <w:t>առաջին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</w:t>
            </w:r>
            <w:r w:rsidRPr="00527A98">
              <w:rPr>
                <w:rFonts w:ascii="GHEA Grapalat" w:hAnsi="GHEA Grapalat" w:cs="Sylfaen"/>
                <w:sz w:val="22"/>
                <w:lang w:val="hy-AM"/>
              </w:rPr>
              <w:t>վանից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սկսած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7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sz w:val="22"/>
                <w:lang w:val="hy-AM"/>
              </w:rPr>
              <w:t>12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689" w:type="pct"/>
            <w:vAlign w:val="center"/>
          </w:tcPr>
          <w:p w:rsidR="00F3536E" w:rsidRPr="00527A98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</w:p>
          <w:p w:rsidR="00F3536E" w:rsidRPr="00244C4C" w:rsidRDefault="00F3536E" w:rsidP="00F34B68">
            <w:pPr>
              <w:rPr>
                <w:rFonts w:ascii="GHEA Grapalat" w:hAnsi="GHEA Grapalat"/>
                <w:lang w:val="hy-AM"/>
              </w:rPr>
            </w:pP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5584782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6701738 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531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314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689" w:type="pct"/>
            <w:vAlign w:val="center"/>
          </w:tcPr>
          <w:p w:rsidR="00F3536E" w:rsidRPr="00527A98" w:rsidRDefault="00F3536E" w:rsidP="00F34B6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125185562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12584062 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150222674 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527A98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152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34B6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125185562 </w:t>
            </w:r>
            <w:r w:rsidRPr="00527A98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  4254203 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`</w:t>
            </w:r>
            <w:r w:rsidRPr="00527A98">
              <w:rPr>
                <w:rFonts w:ascii="GHEA Grapalat" w:hAnsi="GHEA Grapalat"/>
                <w:sz w:val="22"/>
                <w:lang w:val="hy-AM"/>
              </w:rPr>
              <w:t>5105043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646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F34B6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11971375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100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%`(</w:t>
            </w:r>
          </w:p>
          <w:p w:rsidR="00F3536E" w:rsidRPr="00244C4C" w:rsidRDefault="00F3536E" w:rsidP="00AB3993">
            <w:pPr>
              <w:rPr>
                <w:rFonts w:ascii="GHEA Grapalat" w:hAnsi="GHEA Grapalat" w:cs="Arian AMU"/>
                <w:lang w:val="hy-AM"/>
              </w:rPr>
            </w:pP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11971375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արժողությամբ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ներառյալ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շինարարությունը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527A98" w:rsidRDefault="00F3536E" w:rsidP="00F34B6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>125185562</w:t>
            </w:r>
            <w:r w:rsidRPr="00244C4C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15022267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  <w:r w:rsidRPr="00527A98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527A98" w:rsidRDefault="00F3536E" w:rsidP="001D5C2B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13422799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15022267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x 10%),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x 25%)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x 20%)</w:t>
            </w:r>
          </w:p>
        </w:tc>
      </w:tr>
    </w:tbl>
    <w:p w:rsidR="00F3536E" w:rsidRPr="00244C4C" w:rsidRDefault="00F3536E" w:rsidP="005A2B61">
      <w:pPr>
        <w:rPr>
          <w:rFonts w:ascii="GHEA Grapalat" w:hAnsi="GHEA Grapalat"/>
          <w:lang w:val="hy-AM"/>
        </w:rPr>
      </w:pPr>
    </w:p>
    <w:p w:rsidR="00F3536E" w:rsidRPr="00244C4C" w:rsidRDefault="00F3536E" w:rsidP="005A2B61">
      <w:pPr>
        <w:rPr>
          <w:rFonts w:ascii="GHEA Grapalat" w:hAnsi="GHEA Grapalat" w:cs="Arian AMU"/>
          <w:b/>
          <w:lang w:val="hy-AM"/>
        </w:rPr>
      </w:pPr>
      <w:r w:rsidRPr="00527A98">
        <w:rPr>
          <w:rFonts w:ascii="GHEA Grapalat" w:hAnsi="GHEA Grapalat" w:cs="Sylfaen"/>
          <w:lang w:val="hy-AM"/>
        </w:rPr>
        <w:t>Այս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ծրագիրը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կարելի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իրականացնել</w:t>
      </w:r>
      <w:r w:rsidRPr="00527A98">
        <w:rPr>
          <w:rFonts w:ascii="GHEA Grapalat" w:hAnsi="GHEA Grapalat"/>
          <w:lang w:val="hy-AM"/>
        </w:rPr>
        <w:t xml:space="preserve">  </w:t>
      </w:r>
      <w:r w:rsidRPr="00527A98">
        <w:rPr>
          <w:rFonts w:ascii="GHEA Grapalat" w:hAnsi="GHEA Grapalat" w:cs="Sylfaen"/>
          <w:lang w:val="hy-AM"/>
        </w:rPr>
        <w:t>Սյունիքի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մարզի</w:t>
      </w:r>
      <w:r w:rsidRPr="00527A98">
        <w:rPr>
          <w:rFonts w:ascii="GHEA Grapalat" w:hAnsi="GHEA Grapalat"/>
          <w:lang w:val="hy-AM"/>
        </w:rPr>
        <w:t xml:space="preserve"> 10 </w:t>
      </w:r>
      <w:r w:rsidRPr="00527A98">
        <w:rPr>
          <w:rFonts w:ascii="GHEA Grapalat" w:hAnsi="GHEA Grapalat" w:cs="Sylfaen"/>
          <w:lang w:val="hy-AM"/>
        </w:rPr>
        <w:t>համայնքներում</w:t>
      </w:r>
      <w:r w:rsidRPr="00527A98">
        <w:rPr>
          <w:rFonts w:ascii="GHEA Grapalat" w:hAnsi="GHEA Grapalat"/>
          <w:lang w:val="hy-AM"/>
        </w:rPr>
        <w:t>:</w:t>
      </w:r>
    </w:p>
    <w:p w:rsidR="00F3536E" w:rsidRPr="00244C4C" w:rsidRDefault="00F3536E" w:rsidP="00D267D3">
      <w:pPr>
        <w:rPr>
          <w:rFonts w:ascii="GHEA Grapalat" w:hAnsi="GHEA Grapalat"/>
          <w:lang w:val="hy-AM"/>
        </w:rPr>
        <w:sectPr w:rsidR="00F3536E" w:rsidRPr="00244C4C" w:rsidSect="00F34B68">
          <w:headerReference w:type="default" r:id="rId120"/>
          <w:pgSz w:w="16840" w:h="11907" w:orient="landscape" w:code="9"/>
          <w:pgMar w:top="991" w:right="1134" w:bottom="851" w:left="1134" w:header="567" w:footer="567" w:gutter="0"/>
          <w:cols w:space="720"/>
          <w:rtlGutter/>
          <w:docGrid w:linePitch="360"/>
        </w:sectPr>
      </w:pPr>
    </w:p>
    <w:p w:rsidR="00F3536E" w:rsidRPr="00244C4C" w:rsidRDefault="00F3536E" w:rsidP="00D56142">
      <w:pPr>
        <w:pStyle w:val="Heading2"/>
        <w:rPr>
          <w:rFonts w:ascii="GHEA Grapalat" w:hAnsi="GHEA Grapalat"/>
          <w:lang w:val="hy-AM"/>
        </w:rPr>
      </w:pPr>
      <w:bookmarkStart w:id="338" w:name="_Toc345447206"/>
      <w:bookmarkStart w:id="339" w:name="_Toc361931073"/>
      <w:r w:rsidRPr="00244C4C">
        <w:rPr>
          <w:rFonts w:ascii="GHEA Grapalat" w:hAnsi="GHEA Grapalat" w:cs="Sylfaen"/>
          <w:lang w:val="hy-AM"/>
        </w:rPr>
        <w:t>Պլաստիկ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հիմնում</w:t>
      </w:r>
      <w:bookmarkEnd w:id="338"/>
      <w:bookmarkEnd w:id="339"/>
    </w:p>
    <w:p w:rsidR="00F3536E" w:rsidRPr="00244C4C" w:rsidRDefault="00F3536E" w:rsidP="00D56142">
      <w:pPr>
        <w:pStyle w:val="Heading3"/>
        <w:rPr>
          <w:rFonts w:ascii="GHEA Grapalat" w:hAnsi="GHEA Grapalat"/>
          <w:lang w:val="hy-AM"/>
        </w:rPr>
      </w:pPr>
      <w:bookmarkStart w:id="340" w:name="_Toc345447207"/>
      <w:bookmarkStart w:id="341" w:name="_Toc361931074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340"/>
      <w:bookmarkEnd w:id="341"/>
    </w:p>
    <w:p w:rsidR="00F3536E" w:rsidRPr="00244C4C" w:rsidRDefault="00F3536E" w:rsidP="0083739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Պլաստիկ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հիմնում</w:t>
      </w:r>
    </w:p>
    <w:p w:rsidR="00F3536E" w:rsidRPr="00244C4C" w:rsidRDefault="00F3536E" w:rsidP="00837392">
      <w:pPr>
        <w:pStyle w:val="Heading3"/>
        <w:rPr>
          <w:rFonts w:ascii="GHEA Grapalat" w:hAnsi="GHEA Grapalat"/>
          <w:color w:val="3071C3"/>
          <w:sz w:val="20"/>
          <w:szCs w:val="20"/>
          <w:lang w:val="hy-AM"/>
        </w:rPr>
      </w:pPr>
      <w:bookmarkStart w:id="342" w:name="_Toc345447208"/>
      <w:bookmarkStart w:id="343" w:name="_Toc361931075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342"/>
      <w:bookmarkEnd w:id="343"/>
    </w:p>
    <w:p w:rsidR="00F3536E" w:rsidRPr="00244C4C" w:rsidRDefault="00F3536E" w:rsidP="00837392">
      <w:pPr>
        <w:rPr>
          <w:rFonts w:ascii="GHEA Grapalat" w:hAnsi="GHEA Grapalat" w:cs="Sylfaen"/>
          <w:lang w:val="hy-AM"/>
        </w:rPr>
      </w:pPr>
      <w:r w:rsidRPr="00244C4C">
        <w:rPr>
          <w:rFonts w:ascii="GHEA Grapalat" w:hAnsi="GHEA Grapalat" w:cs="Sylfaen"/>
          <w:bCs/>
          <w:lang w:val="hy-AM"/>
        </w:rPr>
        <w:t>Այս ծրագրով նախատեսվում</w:t>
      </w:r>
      <w:r w:rsidRPr="00244C4C">
        <w:rPr>
          <w:rFonts w:ascii="GHEA Grapalat" w:hAnsi="GHEA Grapalat"/>
          <w:bCs/>
          <w:lang w:val="hy-AM"/>
        </w:rPr>
        <w:t xml:space="preserve"> </w:t>
      </w:r>
      <w:r w:rsidRPr="00244C4C">
        <w:rPr>
          <w:rFonts w:ascii="GHEA Grapalat" w:hAnsi="GHEA Grapalat" w:cs="Sylfaen"/>
          <w:bCs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արտադրել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պլաստիկ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 xml:space="preserve">տարաներ </w:t>
      </w:r>
      <w:r w:rsidRPr="00244C4C">
        <w:rPr>
          <w:rFonts w:ascii="GHEA Grapalat" w:hAnsi="GHEA Grapalat"/>
          <w:lang w:val="hy-AM"/>
        </w:rPr>
        <w:t>200</w:t>
      </w:r>
      <w:r w:rsidRPr="00244C4C">
        <w:rPr>
          <w:rFonts w:ascii="GHEA Grapalat" w:hAnsi="GHEA Grapalat" w:cs="Sylfaen"/>
          <w:lang w:val="hy-AM"/>
        </w:rPr>
        <w:t>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650</w:t>
      </w:r>
      <w:r w:rsidRPr="00244C4C">
        <w:rPr>
          <w:rFonts w:ascii="GHEA Grapalat" w:hAnsi="GHEA Grapalat" w:cs="Sylfaen"/>
          <w:lang w:val="hy-AM"/>
        </w:rPr>
        <w:t>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մսամթերքի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կաթնամթերքի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բանջարեղենի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պտուղների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փաթեթավորման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հերմետիզացիայի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 w:cs="Arian AMU"/>
          <w:lang w:val="hy-AM"/>
        </w:rPr>
        <w:t>։</w:t>
      </w:r>
    </w:p>
    <w:p w:rsidR="00F3536E" w:rsidRPr="00244C4C" w:rsidRDefault="00F3536E" w:rsidP="00496EA8">
      <w:pPr>
        <w:autoSpaceDE w:val="0"/>
        <w:autoSpaceDN w:val="0"/>
        <w:adjustRightInd w:val="0"/>
        <w:spacing w:line="240" w:lineRule="auto"/>
        <w:rPr>
          <w:rFonts w:ascii="GHEA Grapalat" w:hAnsi="GHEA Grapalat" w:cs="Sylfaen"/>
          <w:szCs w:val="24"/>
          <w:lang w:val="hy-AM"/>
        </w:rPr>
      </w:pPr>
    </w:p>
    <w:p w:rsidR="00F3536E" w:rsidRPr="00244C4C" w:rsidRDefault="00F3536E" w:rsidP="0083739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Պլաստմասսաները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պլաստիկ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մասսաները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պլաստիկները</w:t>
      </w:r>
      <w:r w:rsidRPr="00244C4C">
        <w:rPr>
          <w:rFonts w:ascii="GHEA Grapalat" w:hAnsi="GHEA Grapalat"/>
          <w:lang w:val="hy-AM"/>
        </w:rPr>
        <w:t xml:space="preserve"> - </w:t>
      </w:r>
      <w:r w:rsidRPr="00244C4C">
        <w:rPr>
          <w:rFonts w:ascii="GHEA Grapalat" w:hAnsi="GHEA Grapalat" w:cs="Sylfaen"/>
          <w:lang w:val="hy-AM"/>
        </w:rPr>
        <w:t>դրանք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օրգանական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նյութեր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սինթետիկ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բարձրամոլեկուլային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միացումներ</w:t>
      </w:r>
      <w:r w:rsidRPr="00244C4C">
        <w:rPr>
          <w:rFonts w:ascii="GHEA Grapalat" w:hAnsi="GHEA Grapalat"/>
          <w:lang w:val="hy-AM"/>
        </w:rPr>
        <w:t>: "</w:t>
      </w:r>
      <w:r w:rsidRPr="00244C4C">
        <w:rPr>
          <w:rFonts w:ascii="GHEA Grapalat" w:hAnsi="GHEA Grapalat" w:cs="Sylfaen"/>
          <w:lang w:val="hy-AM"/>
        </w:rPr>
        <w:t>Պլաստմասսա</w:t>
      </w:r>
      <w:r w:rsidRPr="00244C4C">
        <w:rPr>
          <w:rFonts w:ascii="GHEA Grapalat" w:hAnsi="GHEA Grapalat"/>
          <w:lang w:val="hy-AM"/>
        </w:rPr>
        <w:t xml:space="preserve">" </w:t>
      </w:r>
      <w:r w:rsidRPr="00244C4C">
        <w:rPr>
          <w:rFonts w:ascii="GHEA Grapalat" w:hAnsi="GHEA Grapalat" w:cs="Sylfaen"/>
          <w:lang w:val="hy-AM"/>
        </w:rPr>
        <w:t>անվանումը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նյութերը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տաքացման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ճնշման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սառեցումից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պնդանալուց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պահպանել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Կաղապարման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գործընթացը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ուղեկցվում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անցումով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պլաստիկ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դեֆորմացվողից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ապակենման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Պլաստմասսայի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պլաստիկ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նյութերի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օգտագործմամբ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շարունակվել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քիմիապես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մոդիֆիկացված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նյութերի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բոլորովին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սինթետիկ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մոլեկուլներին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496EA8">
      <w:pPr>
        <w:autoSpaceDE w:val="0"/>
        <w:autoSpaceDN w:val="0"/>
        <w:adjustRightInd w:val="0"/>
        <w:spacing w:line="240" w:lineRule="auto"/>
        <w:rPr>
          <w:rFonts w:ascii="GHEA Grapalat" w:hAnsi="GHEA Grapalat" w:cs="Calibri"/>
          <w:sz w:val="22"/>
          <w:lang w:val="hy-AM"/>
        </w:rPr>
      </w:pPr>
    </w:p>
    <w:p w:rsidR="00F3536E" w:rsidRPr="00244C4C" w:rsidRDefault="00F3536E" w:rsidP="00496EA8">
      <w:pPr>
        <w:rPr>
          <w:rFonts w:ascii="GHEA Grapalat" w:hAnsi="GHEA Grapalat"/>
          <w:color w:val="5A5A5A"/>
          <w:sz w:val="20"/>
          <w:szCs w:val="20"/>
          <w:lang w:val="hy-AM"/>
        </w:rPr>
      </w:pPr>
      <w:r w:rsidRPr="009A69CD">
        <w:rPr>
          <w:rFonts w:ascii="GHEA Grapalat" w:hAnsi="GHEA Grapalat" w:cs="Calibri"/>
          <w:noProof/>
          <w:sz w:val="22"/>
        </w:rPr>
        <w:pict>
          <v:shape id="Picture 51" o:spid="_x0000_i1048" type="#_x0000_t75" style="width:132.75pt;height:146.25pt;flip:y;visibility:visible">
            <v:imagedata r:id="rId121" o:title=""/>
          </v:shape>
        </w:pict>
      </w:r>
      <w:r w:rsidRPr="00244C4C">
        <w:rPr>
          <w:rFonts w:ascii="GHEA Grapalat" w:hAnsi="GHEA Grapalat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val="hy-AM"/>
        </w:rPr>
        <w:t xml:space="preserve"> </w:t>
      </w:r>
      <w:r w:rsidRPr="009A69CD">
        <w:rPr>
          <w:rFonts w:ascii="GHEA Grapalat" w:hAnsi="GHEA Grapalat" w:cs="Calibri"/>
          <w:noProof/>
          <w:sz w:val="22"/>
        </w:rPr>
        <w:pict>
          <v:shape id="Picture 50" o:spid="_x0000_i1049" type="#_x0000_t75" style="width:150pt;height:144.75pt;visibility:visible">
            <v:imagedata r:id="rId122" o:title=""/>
          </v:shape>
        </w:pict>
      </w:r>
      <w:r w:rsidRPr="009A69CD">
        <w:rPr>
          <w:rFonts w:ascii="GHEA Grapalat" w:hAnsi="GHEA Grapalat"/>
          <w:noProof/>
        </w:rPr>
        <w:pict>
          <v:shape id="Picture 49" o:spid="_x0000_i1050" type="#_x0000_t75" alt="Description: H:\Kapan\plastik tara\PET-Plastic-Fruit-Box-for-Blueberry.jpg" style="width:169.5pt;height:143.25pt;visibility:visible">
            <v:imagedata r:id="rId123" o:title=""/>
          </v:shape>
        </w:pict>
      </w:r>
    </w:p>
    <w:p w:rsidR="00F3536E" w:rsidRPr="00244C4C" w:rsidRDefault="00F3536E" w:rsidP="00837392">
      <w:pPr>
        <w:rPr>
          <w:rFonts w:ascii="GHEA Grapalat" w:hAnsi="GHEA Grapalat"/>
          <w:lang w:val="hy-AM"/>
        </w:rPr>
      </w:pPr>
    </w:p>
    <w:p w:rsidR="00F3536E" w:rsidRPr="00244C4C" w:rsidRDefault="00F3536E" w:rsidP="0083739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Պլաստմասե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ապակե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ճենապակյա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մետաղական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պրակտիկ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էժան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փոխարինման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Դրանք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թեթև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քաշ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բացարձակ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էլեկտրական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հաղորդունակություն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զգայուն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խոնավության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ֆիզիոլոգիապես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անվնաս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37392">
      <w:pPr>
        <w:rPr>
          <w:rFonts w:ascii="GHEA Grapalat" w:hAnsi="GHEA Grapalat"/>
          <w:lang w:val="hy-AM"/>
        </w:rPr>
      </w:pPr>
    </w:p>
    <w:p w:rsidR="00F3536E" w:rsidRPr="00244C4C" w:rsidRDefault="00F3536E" w:rsidP="0083739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Զարգացող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գիտելիքների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վաղուց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կուտակվում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գիտական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պրակտիկ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պոտենցիալ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թույլ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վերելք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թերմոպլաստիկ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նյութերից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վակուումային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կաղապարման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եղանակով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ապրանքատեսակների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գործընթացում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37392">
      <w:pPr>
        <w:rPr>
          <w:rFonts w:ascii="GHEA Grapalat" w:hAnsi="GHEA Grapalat"/>
          <w:lang w:val="hy-AM"/>
        </w:rPr>
      </w:pPr>
    </w:p>
    <w:p w:rsidR="00F3536E" w:rsidRPr="00244C4C" w:rsidRDefault="00F3536E" w:rsidP="00496EA8">
      <w:pPr>
        <w:rPr>
          <w:rFonts w:ascii="GHEA Grapalat" w:hAnsi="GHEA Grapalat"/>
          <w:color w:val="5A5A5A"/>
          <w:sz w:val="20"/>
          <w:szCs w:val="20"/>
          <w:lang w:val="hy-AM"/>
        </w:rPr>
      </w:pPr>
    </w:p>
    <w:p w:rsidR="00F3536E" w:rsidRPr="00244C4C" w:rsidRDefault="00F3536E" w:rsidP="00837392">
      <w:pPr>
        <w:rPr>
          <w:rFonts w:ascii="GHEA Grapalat" w:hAnsi="GHEA Grapalat"/>
          <w:lang w:val="hy-AM"/>
        </w:rPr>
      </w:pPr>
    </w:p>
    <w:p w:rsidR="00F3536E" w:rsidRPr="00244C4C" w:rsidRDefault="00F3536E" w:rsidP="00496EA8">
      <w:pPr>
        <w:pStyle w:val="Heading4"/>
        <w:rPr>
          <w:rFonts w:ascii="GHEA Grapalat" w:hAnsi="GHEA Grapalat"/>
          <w:lang w:val="hy-AM"/>
        </w:rPr>
        <w:sectPr w:rsidR="00F3536E" w:rsidRPr="00244C4C">
          <w:headerReference w:type="default" r:id="rId124"/>
          <w:pgSz w:w="11907" w:h="16840"/>
          <w:pgMar w:top="1134" w:right="851" w:bottom="1134" w:left="1701" w:header="567" w:footer="567" w:gutter="0"/>
          <w:cols w:space="720"/>
          <w:rtlGutter/>
        </w:sectPr>
      </w:pPr>
    </w:p>
    <w:p w:rsidR="00F3536E" w:rsidRPr="00244C4C" w:rsidRDefault="00F3536E" w:rsidP="00837392">
      <w:pPr>
        <w:pStyle w:val="Heading3"/>
        <w:rPr>
          <w:rFonts w:ascii="GHEA Grapalat" w:hAnsi="GHEA Grapalat"/>
          <w:lang w:val="hy-AM"/>
        </w:rPr>
      </w:pPr>
      <w:bookmarkStart w:id="344" w:name="_Toc345447209"/>
      <w:bookmarkStart w:id="345" w:name="_Toc361931076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344"/>
      <w:bookmarkEnd w:id="345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83739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մսամթերք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կաթնամթերք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արտադրող</w:t>
      </w:r>
      <w:r w:rsidRPr="00244C4C">
        <w:rPr>
          <w:rFonts w:ascii="GHEA Grapalat" w:hAnsi="GHEA Grapalat"/>
          <w:lang w:val="hy-AM"/>
        </w:rPr>
        <w:t xml:space="preserve"> “</w:t>
      </w:r>
      <w:r w:rsidRPr="00244C4C">
        <w:rPr>
          <w:rFonts w:ascii="GHEA Grapalat" w:hAnsi="GHEA Grapalat" w:cs="Sylfaen"/>
          <w:lang w:val="hy-AM"/>
        </w:rPr>
        <w:t>Մարիլա</w:t>
      </w:r>
      <w:r w:rsidRPr="00244C4C">
        <w:rPr>
          <w:rFonts w:ascii="GHEA Grapalat" w:hAnsi="GHEA Grapalat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ապրանքանիշով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փաթեթավորված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պլաստիկ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Զարգանում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ջերմոցային</w:t>
      </w:r>
      <w:r w:rsidRPr="00244C4C">
        <w:rPr>
          <w:rFonts w:ascii="GHEA Grapalat" w:hAnsi="GHEA Grapalat"/>
          <w:lang w:val="hy-AM"/>
        </w:rPr>
        <w:t xml:space="preserve">   </w:t>
      </w:r>
      <w:r w:rsidRPr="00244C4C">
        <w:rPr>
          <w:rFonts w:ascii="GHEA Grapalat" w:hAnsi="GHEA Grapalat" w:cs="Sylfaen"/>
          <w:lang w:val="hy-AM"/>
        </w:rPr>
        <w:t>տնտեսությունները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սնկի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արտադրությունները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մթերքները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կաթնամթերքի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մսամթերքը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փաթեթավորվում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Երևանից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պլաստիկ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տարաներով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պլաստիկ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էժան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ժամանակի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զգալի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խնայողություն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կունենան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սննդամթերք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արտադրողները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37392">
      <w:pPr>
        <w:rPr>
          <w:rFonts w:ascii="GHEA Grapalat" w:hAnsi="GHEA Grapalat"/>
          <w:lang w:val="hy-AM"/>
        </w:rPr>
      </w:pPr>
    </w:p>
    <w:p w:rsidR="00F3536E" w:rsidRPr="00244C4C" w:rsidRDefault="00F3536E" w:rsidP="00837392">
      <w:pPr>
        <w:pStyle w:val="Heading3"/>
        <w:rPr>
          <w:rFonts w:ascii="GHEA Grapalat" w:hAnsi="GHEA Grapalat"/>
          <w:color w:val="3071C3"/>
          <w:sz w:val="20"/>
          <w:szCs w:val="20"/>
          <w:lang w:val="hy-AM"/>
        </w:rPr>
      </w:pPr>
      <w:bookmarkStart w:id="346" w:name="_Toc345447210"/>
      <w:bookmarkStart w:id="347" w:name="_Toc361931077"/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bookmarkEnd w:id="346"/>
      <w:bookmarkEnd w:id="347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83739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տվյալների</w:t>
      </w:r>
      <w:r w:rsidRPr="00244C4C">
        <w:rPr>
          <w:rFonts w:ascii="GHEA Grapalat" w:hAnsi="GHEA Grapalat"/>
          <w:lang w:val="hy-AM"/>
        </w:rPr>
        <w:t xml:space="preserve"> (аrmstat.am) 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ներմուծվում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110,000 </w:t>
      </w:r>
      <w:r w:rsidRPr="00244C4C">
        <w:rPr>
          <w:rFonts w:ascii="GHEA Grapalat" w:hAnsi="GHEA Grapalat" w:cs="Sylfaen"/>
          <w:lang w:val="hy-AM"/>
        </w:rPr>
        <w:t>ԱՄՆ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դոլարի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պլաստմասսա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արտահանվել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6,561 </w:t>
      </w:r>
      <w:r w:rsidRPr="00244C4C">
        <w:rPr>
          <w:rFonts w:ascii="GHEA Grapalat" w:hAnsi="GHEA Grapalat" w:cs="Sylfaen"/>
          <w:lang w:val="hy-AM"/>
        </w:rPr>
        <w:t>ԱՄՆ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դոլարի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37392">
      <w:pPr>
        <w:rPr>
          <w:rFonts w:ascii="GHEA Grapalat" w:hAnsi="GHEA Grapalat"/>
          <w:lang w:val="hy-AM"/>
        </w:rPr>
      </w:pPr>
    </w:p>
    <w:p w:rsidR="00F3536E" w:rsidRPr="00244C4C" w:rsidRDefault="00F3536E" w:rsidP="00837392">
      <w:pPr>
        <w:rPr>
          <w:rFonts w:ascii="GHEA Grapalat" w:hAnsi="GHEA Grapalat"/>
          <w:b/>
          <w:bCs/>
          <w:lang w:val="hy-AM"/>
        </w:rPr>
      </w:pPr>
      <w:r w:rsidRPr="00244C4C">
        <w:rPr>
          <w:rFonts w:ascii="GHEA Grapalat" w:hAnsi="GHEA Grapalat" w:cs="Sylfaen"/>
          <w:lang w:val="hy-AM"/>
        </w:rPr>
        <w:t>Պլաստիկ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ներմուծվում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պլաստիկ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b/>
          <w:bCs/>
          <w:lang w:val="hy-AM"/>
        </w:rPr>
        <w:t xml:space="preserve"> «</w:t>
      </w:r>
      <w:r w:rsidRPr="00244C4C">
        <w:rPr>
          <w:rFonts w:ascii="GHEA Grapalat" w:hAnsi="GHEA Grapalat" w:cs="Sylfaen"/>
          <w:b/>
          <w:bCs/>
          <w:lang w:val="hy-AM"/>
        </w:rPr>
        <w:t>ՕՎԱԼ</w:t>
      </w:r>
      <w:r w:rsidRPr="00244C4C">
        <w:rPr>
          <w:rFonts w:ascii="GHEA Grapalat" w:hAnsi="GHEA Grapalat"/>
          <w:b/>
          <w:bCs/>
          <w:lang w:val="hy-AM"/>
        </w:rPr>
        <w:t xml:space="preserve"> </w:t>
      </w:r>
      <w:r w:rsidRPr="00244C4C">
        <w:rPr>
          <w:rFonts w:ascii="GHEA Grapalat" w:hAnsi="GHEA Grapalat" w:cs="Sylfaen"/>
          <w:b/>
          <w:bCs/>
          <w:lang w:val="hy-AM"/>
        </w:rPr>
        <w:t>պլաստիկ</w:t>
      </w:r>
      <w:r w:rsidRPr="00244C4C">
        <w:rPr>
          <w:rFonts w:ascii="GHEA Grapalat" w:hAnsi="GHEA Grapalat"/>
          <w:b/>
          <w:bCs/>
          <w:lang w:val="hy-AM"/>
        </w:rPr>
        <w:t xml:space="preserve">» </w:t>
      </w:r>
      <w:r w:rsidRPr="00244C4C">
        <w:rPr>
          <w:rFonts w:ascii="GHEA Grapalat" w:hAnsi="GHEA Grapalat" w:cs="Sylfaen"/>
          <w:b/>
          <w:bCs/>
          <w:lang w:val="hy-AM"/>
        </w:rPr>
        <w:t>ՍՊԸ</w:t>
      </w:r>
      <w:r w:rsidRPr="00244C4C">
        <w:rPr>
          <w:rFonts w:ascii="GHEA Grapalat" w:hAnsi="GHEA Grapalat"/>
          <w:b/>
          <w:bCs/>
          <w:lang w:val="hy-AM"/>
        </w:rPr>
        <w:t>:</w:t>
      </w:r>
    </w:p>
    <w:p w:rsidR="00F3536E" w:rsidRPr="00244C4C" w:rsidRDefault="00F3536E" w:rsidP="00837392">
      <w:pPr>
        <w:rPr>
          <w:rFonts w:ascii="GHEA Grapalat" w:hAnsi="GHEA Grapalat"/>
          <w:lang w:val="hy-AM"/>
        </w:rPr>
      </w:pPr>
    </w:p>
    <w:p w:rsidR="00F3536E" w:rsidRPr="00244C4C" w:rsidRDefault="00F3536E" w:rsidP="00837392">
      <w:pPr>
        <w:rPr>
          <w:rFonts w:ascii="GHEA Grapalat" w:hAnsi="GHEA Grapalat" w:cs="Arian AMU"/>
          <w:b/>
          <w:bCs/>
          <w:lang w:val="hy-AM"/>
        </w:rPr>
      </w:pPr>
      <w:r w:rsidRPr="00244C4C">
        <w:rPr>
          <w:rFonts w:ascii="GHEA Grapalat" w:hAnsi="GHEA Grapalat"/>
          <w:b/>
          <w:bCs/>
          <w:lang w:val="hy-AM"/>
        </w:rPr>
        <w:t>«</w:t>
      </w:r>
      <w:r w:rsidRPr="00244C4C">
        <w:rPr>
          <w:rFonts w:ascii="GHEA Grapalat" w:hAnsi="GHEA Grapalat" w:cs="Sylfaen"/>
          <w:b/>
          <w:bCs/>
          <w:lang w:val="hy-AM"/>
        </w:rPr>
        <w:t>ՕՎԱԼ</w:t>
      </w:r>
      <w:r w:rsidRPr="00244C4C">
        <w:rPr>
          <w:rFonts w:ascii="GHEA Grapalat" w:hAnsi="GHEA Grapalat"/>
          <w:b/>
          <w:bCs/>
          <w:lang w:val="hy-AM"/>
        </w:rPr>
        <w:t xml:space="preserve"> </w:t>
      </w:r>
      <w:r w:rsidRPr="00244C4C">
        <w:rPr>
          <w:rFonts w:ascii="GHEA Grapalat" w:hAnsi="GHEA Grapalat" w:cs="Sylfaen"/>
          <w:b/>
          <w:bCs/>
          <w:lang w:val="hy-AM"/>
        </w:rPr>
        <w:t>պլաստիկ</w:t>
      </w:r>
      <w:r w:rsidRPr="00244C4C">
        <w:rPr>
          <w:rFonts w:ascii="GHEA Grapalat" w:hAnsi="GHEA Grapalat"/>
          <w:b/>
          <w:bCs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ընկերությունը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մեկանգամյա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պլաստմասե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ապրանքատեսակներ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պոլիէթիլենային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փաթեթներ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պլաստիկ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շշեր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արկղեր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բանկաներ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դույլեր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պլաստիկ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միկրոալիքային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վառարաններում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Ընկերության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ապրանքատեսակները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սննդամթերքի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արտադրությունում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բժշկության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դեղագործության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առօրյա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կյանքում</w:t>
      </w:r>
      <w:r w:rsidRPr="00244C4C">
        <w:rPr>
          <w:rFonts w:ascii="GHEA Grapalat" w:hAnsi="GHEA Grapalat" w:cs="Arian AMU"/>
          <w:lang w:val="hy-AM"/>
        </w:rPr>
        <w:t xml:space="preserve">: </w:t>
      </w:r>
    </w:p>
    <w:p w:rsidR="00F3536E" w:rsidRPr="00244C4C" w:rsidRDefault="00F3536E" w:rsidP="00496EA8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szCs w:val="24"/>
          <w:lang w:val="hy-AM"/>
        </w:rPr>
      </w:pPr>
    </w:p>
    <w:p w:rsidR="00F3536E" w:rsidRPr="00244C4C" w:rsidRDefault="00F3536E" w:rsidP="00837392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Պլաստիկ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մեծածախ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Հայաստանում</w:t>
      </w:r>
      <w:r w:rsidRPr="00244C4C">
        <w:rPr>
          <w:rFonts w:ascii="GHEA Grapalat" w:hAnsi="GHEA Grapalat" w:cs="Arian AMU"/>
          <w:lang w:val="hy-AM"/>
        </w:rPr>
        <w:t>`</w:t>
      </w:r>
    </w:p>
    <w:p w:rsidR="00F3536E" w:rsidRPr="00244C4C" w:rsidRDefault="00F3536E" w:rsidP="00496EA8">
      <w:pPr>
        <w:autoSpaceDE w:val="0"/>
        <w:autoSpaceDN w:val="0"/>
        <w:adjustRightInd w:val="0"/>
        <w:spacing w:line="240" w:lineRule="auto"/>
        <w:rPr>
          <w:rFonts w:ascii="GHEA Grapalat" w:hAnsi="GHEA Grapalat" w:cs="Arian AMU"/>
          <w:bCs/>
          <w:szCs w:val="24"/>
          <w:lang w:val="hy-AM"/>
        </w:rPr>
      </w:pPr>
      <w:r w:rsidRPr="00244C4C">
        <w:rPr>
          <w:rFonts w:ascii="GHEA Grapalat" w:hAnsi="GHEA Grapalat" w:cs="Arian AMU"/>
          <w:bCs/>
          <w:szCs w:val="24"/>
          <w:lang w:val="hy-AM"/>
        </w:rPr>
        <w:t xml:space="preserve"> </w:t>
      </w:r>
    </w:p>
    <w:p w:rsidR="00F3536E" w:rsidRPr="00244C4C" w:rsidRDefault="00F3536E" w:rsidP="00837392">
      <w:pPr>
        <w:pStyle w:val="ListBullet"/>
        <w:rPr>
          <w:rFonts w:ascii="GHEA Grapalat" w:hAnsi="GHEA Grapalat" w:cs="Arian AMU"/>
        </w:rPr>
      </w:pPr>
      <w:r w:rsidRPr="00244C4C">
        <w:rPr>
          <w:rFonts w:ascii="GHEA Grapalat" w:hAnsi="GHEA Grapalat" w:cs="Arian AMU"/>
        </w:rPr>
        <w:t>200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</w:rPr>
        <w:t>գրամ</w:t>
      </w:r>
      <w:r w:rsidRPr="00244C4C">
        <w:rPr>
          <w:rFonts w:ascii="GHEA Grapalat" w:hAnsi="GHEA Grapalat" w:cs="Arian AMU"/>
        </w:rPr>
        <w:t xml:space="preserve"> - 30 </w:t>
      </w:r>
      <w:r w:rsidRPr="00244C4C">
        <w:rPr>
          <w:rFonts w:ascii="GHEA Grapalat" w:hAnsi="GHEA Grapalat" w:cs="Sylfaen"/>
        </w:rPr>
        <w:t>դր</w:t>
      </w:r>
      <w:r w:rsidRPr="00244C4C">
        <w:rPr>
          <w:rFonts w:ascii="GHEA Grapalat" w:hAnsi="GHEA Grapalat" w:cs="Arian AMU"/>
        </w:rPr>
        <w:t xml:space="preserve">  </w:t>
      </w:r>
    </w:p>
    <w:p w:rsidR="00F3536E" w:rsidRPr="00244C4C" w:rsidRDefault="00F3536E" w:rsidP="00837392">
      <w:pPr>
        <w:pStyle w:val="ListBullet"/>
        <w:rPr>
          <w:rFonts w:ascii="GHEA Grapalat" w:hAnsi="GHEA Grapalat" w:cs="Arian AMU"/>
        </w:rPr>
      </w:pPr>
      <w:r w:rsidRPr="00244C4C">
        <w:rPr>
          <w:rFonts w:ascii="GHEA Grapalat" w:hAnsi="GHEA Grapalat" w:cs="Arian AMU"/>
        </w:rPr>
        <w:t>650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</w:rPr>
        <w:t>գրամ</w:t>
      </w:r>
      <w:r w:rsidRPr="00244C4C">
        <w:rPr>
          <w:rFonts w:ascii="GHEA Grapalat" w:hAnsi="GHEA Grapalat" w:cs="Arian AMU"/>
        </w:rPr>
        <w:t xml:space="preserve"> - 50</w:t>
      </w:r>
      <w:r w:rsidRPr="00244C4C">
        <w:rPr>
          <w:rFonts w:ascii="GHEA Grapalat" w:hAnsi="GHEA Grapalat" w:cs="Sylfaen"/>
        </w:rPr>
        <w:t>դր</w:t>
      </w:r>
    </w:p>
    <w:p w:rsidR="00F3536E" w:rsidRPr="00244C4C" w:rsidRDefault="00F3536E" w:rsidP="00837392">
      <w:pPr>
        <w:pStyle w:val="ListBullet"/>
        <w:numPr>
          <w:ilvl w:val="0"/>
          <w:numId w:val="0"/>
        </w:numPr>
        <w:ind w:left="568"/>
        <w:rPr>
          <w:rFonts w:ascii="GHEA Grapalat" w:hAnsi="GHEA Grapalat"/>
        </w:rPr>
      </w:pPr>
    </w:p>
    <w:p w:rsidR="00F3536E" w:rsidRPr="00244C4C" w:rsidRDefault="00F3536E" w:rsidP="00837392">
      <w:pPr>
        <w:pStyle w:val="Heading4"/>
        <w:rPr>
          <w:rFonts w:ascii="GHEA Grapalat" w:hAnsi="GHEA Grapalat"/>
          <w:color w:val="3071C3"/>
          <w:sz w:val="20"/>
          <w:szCs w:val="20"/>
        </w:rPr>
      </w:pPr>
      <w:r w:rsidRPr="00244C4C">
        <w:rPr>
          <w:rFonts w:ascii="GHEA Grapalat" w:hAnsi="GHEA Grapalat" w:cs="Sylfaen"/>
          <w:lang w:val="hy-AM"/>
        </w:rPr>
        <w:t>Ներդրումներ</w:t>
      </w:r>
    </w:p>
    <w:p w:rsidR="00F3536E" w:rsidRPr="00244C4C" w:rsidRDefault="00F3536E" w:rsidP="00837392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կիրականացվի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գումարների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աղյուսակում</w:t>
      </w:r>
      <w:r w:rsidRPr="00244C4C">
        <w:rPr>
          <w:rFonts w:ascii="GHEA Grapalat" w:hAnsi="GHEA Grapalat"/>
        </w:rPr>
        <w:t>`</w:t>
      </w:r>
    </w:p>
    <w:p w:rsidR="00F3536E" w:rsidRPr="00244C4C" w:rsidRDefault="00F3536E" w:rsidP="00837392">
      <w:pPr>
        <w:rPr>
          <w:rFonts w:ascii="GHEA Grapalat" w:hAnsi="GHEA Grapalat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1975"/>
        <w:gridCol w:w="1821"/>
        <w:gridCol w:w="1876"/>
        <w:gridCol w:w="1823"/>
        <w:gridCol w:w="1916"/>
      </w:tblGrid>
      <w:tr w:rsidR="00F3536E" w:rsidRPr="00244C4C" w:rsidTr="00837392">
        <w:trPr>
          <w:trHeight w:val="315"/>
        </w:trPr>
        <w:tc>
          <w:tcPr>
            <w:tcW w:w="5000" w:type="pct"/>
            <w:gridSpan w:val="5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37392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Ներդրումների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բաշխվածք</w:t>
            </w:r>
          </w:p>
        </w:tc>
      </w:tr>
      <w:tr w:rsidR="00F3536E" w:rsidRPr="00244C4C" w:rsidTr="00837392">
        <w:trPr>
          <w:trHeight w:val="300"/>
        </w:trPr>
        <w:tc>
          <w:tcPr>
            <w:tcW w:w="1065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Մարզ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համայնք</w:t>
            </w:r>
          </w:p>
        </w:tc>
        <w:tc>
          <w:tcPr>
            <w:tcW w:w="983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Ներդրող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Վարկ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837392">
        <w:trPr>
          <w:trHeight w:val="300"/>
        </w:trPr>
        <w:tc>
          <w:tcPr>
            <w:tcW w:w="1065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5%</w:t>
            </w:r>
          </w:p>
        </w:tc>
        <w:tc>
          <w:tcPr>
            <w:tcW w:w="983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45%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50%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100%</w:t>
            </w:r>
          </w:p>
        </w:tc>
      </w:tr>
      <w:tr w:rsidR="00F3536E" w:rsidRPr="00244C4C" w:rsidTr="00837392">
        <w:trPr>
          <w:trHeight w:val="300"/>
        </w:trPr>
        <w:tc>
          <w:tcPr>
            <w:tcW w:w="1065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Ֆինանսական</w:t>
            </w:r>
          </w:p>
        </w:tc>
        <w:tc>
          <w:tcPr>
            <w:tcW w:w="983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Բնաիրային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</w:tr>
      <w:tr w:rsidR="00F3536E" w:rsidRPr="00244C4C" w:rsidTr="00837392">
        <w:trPr>
          <w:trHeight w:val="300"/>
        </w:trPr>
        <w:tc>
          <w:tcPr>
            <w:tcW w:w="1065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10%</w:t>
            </w:r>
          </w:p>
        </w:tc>
        <w:tc>
          <w:tcPr>
            <w:tcW w:w="983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90%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</w:tr>
      <w:tr w:rsidR="00F3536E" w:rsidRPr="00244C4C" w:rsidTr="00837392">
        <w:trPr>
          <w:trHeight w:val="300"/>
        </w:trPr>
        <w:tc>
          <w:tcPr>
            <w:tcW w:w="1065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121,750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83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1,095,750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10,957,500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12,175,000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84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24,350,000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</w:tbl>
    <w:p w:rsidR="00F3536E" w:rsidRPr="00244C4C" w:rsidRDefault="00F3536E" w:rsidP="00496EA8">
      <w:pPr>
        <w:rPr>
          <w:rFonts w:ascii="GHEA Grapalat" w:hAnsi="GHEA Grapalat"/>
          <w:color w:val="5A5A5A"/>
          <w:sz w:val="20"/>
          <w:szCs w:val="20"/>
        </w:rPr>
      </w:pPr>
    </w:p>
    <w:p w:rsidR="00F3536E" w:rsidRPr="00244C4C" w:rsidRDefault="00F3536E" w:rsidP="00837392">
      <w:pPr>
        <w:pStyle w:val="Heading3"/>
        <w:rPr>
          <w:rFonts w:ascii="GHEA Grapalat" w:hAnsi="GHEA Grapalat"/>
        </w:rPr>
      </w:pPr>
      <w:bookmarkStart w:id="348" w:name="_Toc345447211"/>
      <w:bookmarkStart w:id="349" w:name="_Toc361931078"/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կառավարում</w:t>
      </w:r>
      <w:bookmarkEnd w:id="348"/>
      <w:bookmarkEnd w:id="349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837392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</w:t>
      </w:r>
      <w:r w:rsidRPr="00244C4C">
        <w:rPr>
          <w:rFonts w:ascii="GHEA Grapalat" w:hAnsi="GHEA Grapalat" w:cs="Sylfaen"/>
          <w:lang w:val="hy-AM"/>
        </w:rPr>
        <w:t>ասնավոր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սեփականություն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կկառավարի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տնօրենը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Կառավարման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տիրապետել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սարքավորման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տեխնոլոգիային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կառավարման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արտադրություն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կազմակերպելու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խնդիրներին</w:t>
      </w:r>
      <w:r w:rsidRPr="00244C4C">
        <w:rPr>
          <w:rFonts w:ascii="GHEA Grapalat" w:hAnsi="GHEA Grapalat"/>
        </w:rPr>
        <w:t xml:space="preserve">: </w:t>
      </w:r>
    </w:p>
    <w:p w:rsidR="00F3536E" w:rsidRPr="00244C4C" w:rsidRDefault="00F3536E" w:rsidP="00837392">
      <w:pPr>
        <w:rPr>
          <w:rFonts w:ascii="GHEA Grapalat" w:hAnsi="GHEA Grapalat"/>
          <w:b/>
          <w:color w:val="000000"/>
          <w:u w:val="single"/>
        </w:rPr>
      </w:pPr>
    </w:p>
    <w:p w:rsidR="00F3536E" w:rsidRPr="00244C4C" w:rsidRDefault="00F3536E" w:rsidP="00837392">
      <w:pPr>
        <w:pStyle w:val="Heading4"/>
        <w:rPr>
          <w:rFonts w:ascii="GHEA Grapalat" w:hAnsi="GHEA Grapalat"/>
          <w:color w:val="3071C3"/>
          <w:sz w:val="20"/>
          <w:szCs w:val="20"/>
        </w:rPr>
      </w:pP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837392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Ծրագիրն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վարձել</w:t>
      </w:r>
      <w:r w:rsidRPr="00244C4C">
        <w:rPr>
          <w:rFonts w:ascii="GHEA Grapalat" w:hAnsi="GHEA Grapalat"/>
        </w:rPr>
        <w:t xml:space="preserve"> 9 </w:t>
      </w:r>
      <w:r w:rsidRPr="00244C4C">
        <w:rPr>
          <w:rFonts w:ascii="GHEA Grapalat" w:hAnsi="GHEA Grapalat" w:cs="Sylfaen"/>
        </w:rPr>
        <w:t>անձից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կազմված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աշխատողներ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որոնց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աշխատավարձը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ներկայացված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աղյուսակում</w:t>
      </w:r>
      <w:r w:rsidRPr="00244C4C">
        <w:rPr>
          <w:rFonts w:ascii="GHEA Grapalat" w:hAnsi="GHEA Grapalat"/>
        </w:rPr>
        <w:t xml:space="preserve"> :</w:t>
      </w:r>
    </w:p>
    <w:p w:rsidR="00F3536E" w:rsidRPr="00244C4C" w:rsidRDefault="00F3536E" w:rsidP="00496EA8">
      <w:pPr>
        <w:autoSpaceDE w:val="0"/>
        <w:autoSpaceDN w:val="0"/>
        <w:adjustRightInd w:val="0"/>
        <w:spacing w:line="240" w:lineRule="auto"/>
        <w:rPr>
          <w:rFonts w:ascii="GHEA Grapalat" w:hAnsi="GHEA Grapalat"/>
          <w:szCs w:val="24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550"/>
        <w:gridCol w:w="1636"/>
        <w:gridCol w:w="2027"/>
        <w:gridCol w:w="2278"/>
      </w:tblGrid>
      <w:tr w:rsidR="00F3536E" w:rsidRPr="00244C4C" w:rsidTr="00837392">
        <w:trPr>
          <w:trHeight w:val="555"/>
        </w:trPr>
        <w:tc>
          <w:tcPr>
            <w:tcW w:w="187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Աշխատավարձի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հաշվարկ</w:t>
            </w:r>
          </w:p>
        </w:tc>
        <w:tc>
          <w:tcPr>
            <w:tcW w:w="862" w:type="pct"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Թվաքանակ</w:t>
            </w:r>
          </w:p>
        </w:tc>
        <w:tc>
          <w:tcPr>
            <w:tcW w:w="1068" w:type="pct"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Կեղտոտ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1200" w:type="pct"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837392">
        <w:trPr>
          <w:trHeight w:val="600"/>
        </w:trPr>
        <w:tc>
          <w:tcPr>
            <w:tcW w:w="1870" w:type="pct"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000000"/>
              </w:rPr>
            </w:pPr>
            <w:r w:rsidRPr="00244C4C">
              <w:rPr>
                <w:rFonts w:ascii="GHEA Grapalat" w:hAnsi="GHEA Grapalat" w:cs="Sylfaen"/>
                <w:color w:val="000000"/>
              </w:rPr>
              <w:t>Ղեկավար</w:t>
            </w:r>
            <w:r w:rsidRPr="00244C4C">
              <w:rPr>
                <w:rFonts w:ascii="GHEA Grapalat" w:hAnsi="GHEA Grapalat" w:cs="Calibri"/>
                <w:color w:val="000000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</w:rPr>
              <w:t>անձնակազմ</w:t>
            </w:r>
          </w:p>
        </w:tc>
        <w:tc>
          <w:tcPr>
            <w:tcW w:w="862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000000"/>
              </w:rPr>
            </w:pPr>
            <w:r w:rsidRPr="00244C4C">
              <w:rPr>
                <w:rFonts w:ascii="GHEA Grapalat" w:hAnsi="GHEA Grapalat" w:cs="Calibri"/>
                <w:color w:val="000000"/>
              </w:rPr>
              <w:t>1</w:t>
            </w:r>
          </w:p>
        </w:tc>
        <w:tc>
          <w:tcPr>
            <w:tcW w:w="1068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000000"/>
              </w:rPr>
            </w:pPr>
            <w:r w:rsidRPr="00244C4C">
              <w:rPr>
                <w:rFonts w:ascii="GHEA Grapalat" w:hAnsi="GHEA Grapalat" w:cs="Calibri"/>
                <w:color w:val="000000"/>
              </w:rPr>
              <w:t xml:space="preserve">250,000 </w:t>
            </w:r>
            <w:r w:rsidRPr="00244C4C">
              <w:rPr>
                <w:rFonts w:ascii="GHEA Grapalat" w:hAnsi="GHEA Grapalat" w:cs="Sylfaen"/>
                <w:color w:val="000000"/>
              </w:rPr>
              <w:t>դր</w:t>
            </w:r>
            <w:r w:rsidRPr="00244C4C">
              <w:rPr>
                <w:rFonts w:ascii="GHEA Grapalat" w:hAnsi="GHEA Grapalat" w:cs="Calibri"/>
                <w:color w:val="000000"/>
              </w:rPr>
              <w:t>.</w:t>
            </w:r>
          </w:p>
        </w:tc>
        <w:tc>
          <w:tcPr>
            <w:tcW w:w="1200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000000"/>
              </w:rPr>
            </w:pPr>
            <w:r w:rsidRPr="00244C4C">
              <w:rPr>
                <w:rFonts w:ascii="GHEA Grapalat" w:hAnsi="GHEA Grapalat" w:cs="Calibri"/>
                <w:color w:val="000000"/>
              </w:rPr>
              <w:t xml:space="preserve">250,000 </w:t>
            </w:r>
            <w:r w:rsidRPr="00244C4C">
              <w:rPr>
                <w:rFonts w:ascii="GHEA Grapalat" w:hAnsi="GHEA Grapalat" w:cs="Sylfaen"/>
                <w:color w:val="000000"/>
              </w:rPr>
              <w:t>դր</w:t>
            </w:r>
            <w:r w:rsidRPr="00244C4C">
              <w:rPr>
                <w:rFonts w:ascii="GHEA Grapalat" w:hAnsi="GHEA Grapalat" w:cs="Calibri"/>
                <w:color w:val="000000"/>
              </w:rPr>
              <w:t>.</w:t>
            </w:r>
          </w:p>
        </w:tc>
      </w:tr>
      <w:tr w:rsidR="00F3536E" w:rsidRPr="00244C4C" w:rsidTr="00837392">
        <w:trPr>
          <w:trHeight w:val="300"/>
        </w:trPr>
        <w:tc>
          <w:tcPr>
            <w:tcW w:w="1870" w:type="pct"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000000"/>
              </w:rPr>
            </w:pPr>
            <w:r w:rsidRPr="00244C4C">
              <w:rPr>
                <w:rFonts w:ascii="GHEA Grapalat" w:hAnsi="GHEA Grapalat" w:cs="Sylfaen"/>
                <w:color w:val="000000"/>
              </w:rPr>
              <w:t>Ծառայողներ</w:t>
            </w:r>
          </w:p>
        </w:tc>
        <w:tc>
          <w:tcPr>
            <w:tcW w:w="862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000000"/>
              </w:rPr>
            </w:pPr>
            <w:r w:rsidRPr="00244C4C">
              <w:rPr>
                <w:rFonts w:ascii="GHEA Grapalat" w:hAnsi="GHEA Grapalat" w:cs="Calibri"/>
                <w:color w:val="000000"/>
              </w:rPr>
              <w:t>2</w:t>
            </w:r>
          </w:p>
        </w:tc>
        <w:tc>
          <w:tcPr>
            <w:tcW w:w="1068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000000"/>
              </w:rPr>
            </w:pPr>
            <w:r w:rsidRPr="00244C4C">
              <w:rPr>
                <w:rFonts w:ascii="GHEA Grapalat" w:hAnsi="GHEA Grapalat" w:cs="Calibri"/>
                <w:color w:val="000000"/>
              </w:rPr>
              <w:t xml:space="preserve">150,000 </w:t>
            </w:r>
            <w:r w:rsidRPr="00244C4C">
              <w:rPr>
                <w:rFonts w:ascii="GHEA Grapalat" w:hAnsi="GHEA Grapalat" w:cs="Sylfaen"/>
                <w:color w:val="000000"/>
              </w:rPr>
              <w:t>դր</w:t>
            </w:r>
            <w:r w:rsidRPr="00244C4C">
              <w:rPr>
                <w:rFonts w:ascii="GHEA Grapalat" w:hAnsi="GHEA Grapalat" w:cs="Calibri"/>
                <w:color w:val="000000"/>
              </w:rPr>
              <w:t>.</w:t>
            </w:r>
          </w:p>
        </w:tc>
        <w:tc>
          <w:tcPr>
            <w:tcW w:w="1200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000000"/>
              </w:rPr>
            </w:pPr>
            <w:r w:rsidRPr="00244C4C">
              <w:rPr>
                <w:rFonts w:ascii="GHEA Grapalat" w:hAnsi="GHEA Grapalat" w:cs="Calibri"/>
                <w:color w:val="000000"/>
              </w:rPr>
              <w:t xml:space="preserve">300,000 </w:t>
            </w:r>
            <w:r w:rsidRPr="00244C4C">
              <w:rPr>
                <w:rFonts w:ascii="GHEA Grapalat" w:hAnsi="GHEA Grapalat" w:cs="Sylfaen"/>
                <w:color w:val="000000"/>
              </w:rPr>
              <w:t>դր</w:t>
            </w:r>
            <w:r w:rsidRPr="00244C4C">
              <w:rPr>
                <w:rFonts w:ascii="GHEA Grapalat" w:hAnsi="GHEA Grapalat" w:cs="Calibri"/>
                <w:color w:val="000000"/>
              </w:rPr>
              <w:t>.</w:t>
            </w:r>
          </w:p>
        </w:tc>
      </w:tr>
      <w:tr w:rsidR="00F3536E" w:rsidRPr="00244C4C" w:rsidTr="00837392">
        <w:trPr>
          <w:trHeight w:val="300"/>
        </w:trPr>
        <w:tc>
          <w:tcPr>
            <w:tcW w:w="1870" w:type="pct"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000000"/>
              </w:rPr>
            </w:pPr>
            <w:r w:rsidRPr="00244C4C">
              <w:rPr>
                <w:rFonts w:ascii="GHEA Grapalat" w:hAnsi="GHEA Grapalat" w:cs="Sylfaen"/>
                <w:color w:val="000000"/>
              </w:rPr>
              <w:t>Բանվորներ</w:t>
            </w:r>
          </w:p>
        </w:tc>
        <w:tc>
          <w:tcPr>
            <w:tcW w:w="862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000000"/>
              </w:rPr>
            </w:pPr>
            <w:r w:rsidRPr="00244C4C">
              <w:rPr>
                <w:rFonts w:ascii="GHEA Grapalat" w:hAnsi="GHEA Grapalat" w:cs="Calibri"/>
                <w:color w:val="000000"/>
              </w:rPr>
              <w:t>4</w:t>
            </w:r>
          </w:p>
        </w:tc>
        <w:tc>
          <w:tcPr>
            <w:tcW w:w="1068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000000"/>
              </w:rPr>
            </w:pPr>
            <w:r w:rsidRPr="00244C4C">
              <w:rPr>
                <w:rFonts w:ascii="GHEA Grapalat" w:hAnsi="GHEA Grapalat" w:cs="Calibri"/>
                <w:color w:val="000000"/>
              </w:rPr>
              <w:t xml:space="preserve">120,000 </w:t>
            </w:r>
            <w:r w:rsidRPr="00244C4C">
              <w:rPr>
                <w:rFonts w:ascii="GHEA Grapalat" w:hAnsi="GHEA Grapalat" w:cs="Sylfaen"/>
                <w:color w:val="000000"/>
              </w:rPr>
              <w:t>դր</w:t>
            </w:r>
            <w:r w:rsidRPr="00244C4C">
              <w:rPr>
                <w:rFonts w:ascii="GHEA Grapalat" w:hAnsi="GHEA Grapalat" w:cs="Calibri"/>
                <w:color w:val="000000"/>
              </w:rPr>
              <w:t>.</w:t>
            </w:r>
          </w:p>
        </w:tc>
        <w:tc>
          <w:tcPr>
            <w:tcW w:w="1200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000000"/>
              </w:rPr>
            </w:pPr>
            <w:r w:rsidRPr="00244C4C">
              <w:rPr>
                <w:rFonts w:ascii="GHEA Grapalat" w:hAnsi="GHEA Grapalat" w:cs="Calibri"/>
                <w:color w:val="000000"/>
              </w:rPr>
              <w:t xml:space="preserve">480,000 </w:t>
            </w:r>
            <w:r w:rsidRPr="00244C4C">
              <w:rPr>
                <w:rFonts w:ascii="GHEA Grapalat" w:hAnsi="GHEA Grapalat" w:cs="Sylfaen"/>
                <w:color w:val="000000"/>
              </w:rPr>
              <w:t>դր</w:t>
            </w:r>
            <w:r w:rsidRPr="00244C4C">
              <w:rPr>
                <w:rFonts w:ascii="GHEA Grapalat" w:hAnsi="GHEA Grapalat" w:cs="Calibri"/>
                <w:color w:val="000000"/>
              </w:rPr>
              <w:t>.</w:t>
            </w:r>
          </w:p>
        </w:tc>
      </w:tr>
      <w:tr w:rsidR="00F3536E" w:rsidRPr="00244C4C" w:rsidTr="00837392">
        <w:trPr>
          <w:trHeight w:val="900"/>
        </w:trPr>
        <w:tc>
          <w:tcPr>
            <w:tcW w:w="1870" w:type="pct"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000000"/>
              </w:rPr>
            </w:pPr>
            <w:r w:rsidRPr="00244C4C">
              <w:rPr>
                <w:rFonts w:ascii="GHEA Grapalat" w:hAnsi="GHEA Grapalat" w:cs="Sylfaen"/>
                <w:color w:val="000000"/>
              </w:rPr>
              <w:t>Սպասարկող</w:t>
            </w:r>
            <w:r w:rsidRPr="00244C4C">
              <w:rPr>
                <w:rFonts w:ascii="GHEA Grapalat" w:hAnsi="GHEA Grapalat" w:cs="Calibri"/>
                <w:color w:val="000000"/>
              </w:rPr>
              <w:t>/</w:t>
            </w:r>
            <w:r w:rsidRPr="00244C4C">
              <w:rPr>
                <w:rFonts w:ascii="GHEA Grapalat" w:hAnsi="GHEA Grapalat" w:cs="Sylfaen"/>
                <w:color w:val="000000"/>
              </w:rPr>
              <w:t>տեխնիկական</w:t>
            </w:r>
            <w:r w:rsidRPr="00244C4C">
              <w:rPr>
                <w:rFonts w:ascii="GHEA Grapalat" w:hAnsi="GHEA Grapalat" w:cs="Calibri"/>
                <w:color w:val="000000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</w:rPr>
              <w:t>անձնակազմ</w:t>
            </w:r>
          </w:p>
        </w:tc>
        <w:tc>
          <w:tcPr>
            <w:tcW w:w="862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000000"/>
              </w:rPr>
            </w:pPr>
            <w:r w:rsidRPr="00244C4C">
              <w:rPr>
                <w:rFonts w:ascii="GHEA Grapalat" w:hAnsi="GHEA Grapalat" w:cs="Calibri"/>
                <w:color w:val="000000"/>
              </w:rPr>
              <w:t>2</w:t>
            </w:r>
          </w:p>
        </w:tc>
        <w:tc>
          <w:tcPr>
            <w:tcW w:w="1068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000000"/>
              </w:rPr>
            </w:pPr>
            <w:r w:rsidRPr="00244C4C">
              <w:rPr>
                <w:rFonts w:ascii="GHEA Grapalat" w:hAnsi="GHEA Grapalat" w:cs="Calibri"/>
                <w:color w:val="000000"/>
              </w:rPr>
              <w:t xml:space="preserve">110,000 </w:t>
            </w:r>
            <w:r w:rsidRPr="00244C4C">
              <w:rPr>
                <w:rFonts w:ascii="GHEA Grapalat" w:hAnsi="GHEA Grapalat" w:cs="Sylfaen"/>
                <w:color w:val="000000"/>
              </w:rPr>
              <w:t>դր</w:t>
            </w:r>
            <w:r w:rsidRPr="00244C4C">
              <w:rPr>
                <w:rFonts w:ascii="GHEA Grapalat" w:hAnsi="GHEA Grapalat" w:cs="Calibri"/>
                <w:color w:val="000000"/>
              </w:rPr>
              <w:t>.</w:t>
            </w:r>
          </w:p>
        </w:tc>
        <w:tc>
          <w:tcPr>
            <w:tcW w:w="1200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  <w:color w:val="000000"/>
              </w:rPr>
            </w:pPr>
            <w:r w:rsidRPr="00244C4C">
              <w:rPr>
                <w:rFonts w:ascii="GHEA Grapalat" w:hAnsi="GHEA Grapalat" w:cs="Calibri"/>
                <w:color w:val="000000"/>
              </w:rPr>
              <w:t xml:space="preserve">220,000 </w:t>
            </w:r>
            <w:r w:rsidRPr="00244C4C">
              <w:rPr>
                <w:rFonts w:ascii="GHEA Grapalat" w:hAnsi="GHEA Grapalat" w:cs="Sylfaen"/>
                <w:color w:val="000000"/>
              </w:rPr>
              <w:t>դր</w:t>
            </w:r>
            <w:r w:rsidRPr="00244C4C">
              <w:rPr>
                <w:rFonts w:ascii="GHEA Grapalat" w:hAnsi="GHEA Grapalat" w:cs="Calibri"/>
                <w:color w:val="000000"/>
              </w:rPr>
              <w:t>.</w:t>
            </w:r>
          </w:p>
        </w:tc>
      </w:tr>
      <w:tr w:rsidR="00F3536E" w:rsidRPr="00244C4C" w:rsidTr="00837392">
        <w:trPr>
          <w:trHeight w:val="300"/>
        </w:trPr>
        <w:tc>
          <w:tcPr>
            <w:tcW w:w="1870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862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1068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 </w:t>
            </w:r>
          </w:p>
        </w:tc>
        <w:tc>
          <w:tcPr>
            <w:tcW w:w="1200" w:type="pct"/>
            <w:noWrap/>
            <w:vAlign w:val="center"/>
          </w:tcPr>
          <w:p w:rsidR="00F3536E" w:rsidRPr="00244C4C" w:rsidRDefault="00F3536E" w:rsidP="00837392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1,250,000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</w:tbl>
    <w:p w:rsidR="00F3536E" w:rsidRPr="00244C4C" w:rsidRDefault="00F3536E" w:rsidP="00496EA8">
      <w:pPr>
        <w:autoSpaceDE w:val="0"/>
        <w:autoSpaceDN w:val="0"/>
        <w:adjustRightInd w:val="0"/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FA41B9">
      <w:pPr>
        <w:rPr>
          <w:rFonts w:ascii="GHEA Grapalat" w:hAnsi="GHEA Grapalat"/>
        </w:rPr>
      </w:pPr>
      <w:r>
        <w:rPr>
          <w:noProof/>
        </w:rPr>
        <w:pict>
          <v:shape id="Picture 52" o:spid="_x0000_s1056" type="#_x0000_t75" style="position:absolute;left:0;text-align:left;margin-left:-17.55pt;margin-top:25.3pt;width:189pt;height:148.5pt;z-index:251663872;visibility:visible" wrapcoords="-86 0 -86 21491 21600 21491 21600 0 -86 0">
            <v:imagedata r:id="rId125" o:title=""/>
            <w10:wrap type="through"/>
          </v:shape>
        </w:pict>
      </w:r>
      <w:r w:rsidRPr="00244C4C">
        <w:rPr>
          <w:rFonts w:ascii="GHEA Grapalat" w:hAnsi="GHEA Grapalat" w:cs="Sylfaen"/>
        </w:rPr>
        <w:t>Սկզբնական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ներդրումներ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սարքավորում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հումք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Հումքը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սարքավորումը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ներկրվել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Չինաստանից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Սարքավորումների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արժեքները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տարբեր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կախված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ապրանքի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տեսակից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հզորությունից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Մեր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հաշվարկներում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հիմք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ընդունված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սարքավորման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հատկացնել</w:t>
      </w:r>
      <w:r w:rsidRPr="00244C4C">
        <w:rPr>
          <w:rFonts w:ascii="GHEA Grapalat" w:hAnsi="GHEA Grapalat"/>
        </w:rPr>
        <w:t xml:space="preserve"> 20,350,000 </w:t>
      </w:r>
      <w:r w:rsidRPr="00244C4C">
        <w:rPr>
          <w:rFonts w:ascii="GHEA Grapalat" w:hAnsi="GHEA Grapalat" w:cs="Sylfaen"/>
        </w:rPr>
        <w:t>դր</w:t>
      </w:r>
      <w:r w:rsidRPr="00244C4C">
        <w:rPr>
          <w:rFonts w:ascii="GHEA Grapalat" w:hAnsi="GHEA Grapalat"/>
        </w:rPr>
        <w:t xml:space="preserve">.: </w:t>
      </w:r>
      <w:r w:rsidRPr="00244C4C">
        <w:rPr>
          <w:rFonts w:ascii="GHEA Grapalat" w:hAnsi="GHEA Grapalat" w:cs="Sylfaen"/>
        </w:rPr>
        <w:t>Հումքը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բերել</w:t>
      </w:r>
      <w:r w:rsidRPr="00244C4C">
        <w:rPr>
          <w:rFonts w:ascii="GHEA Grapalat" w:hAnsi="GHEA Grapalat"/>
        </w:rPr>
        <w:t xml:space="preserve"> 1 </w:t>
      </w:r>
      <w:r w:rsidRPr="00244C4C">
        <w:rPr>
          <w:rFonts w:ascii="GHEA Grapalat" w:hAnsi="GHEA Grapalat" w:cs="Sylfaen"/>
        </w:rPr>
        <w:t>տոննայի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վճարելով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մոտ</w:t>
      </w:r>
      <w:r w:rsidRPr="00244C4C">
        <w:rPr>
          <w:rFonts w:ascii="GHEA Grapalat" w:hAnsi="GHEA Grapalat"/>
        </w:rPr>
        <w:t xml:space="preserve"> 900,000 </w:t>
      </w:r>
      <w:r w:rsidRPr="00244C4C">
        <w:rPr>
          <w:rFonts w:ascii="GHEA Grapalat" w:hAnsi="GHEA Grapalat" w:cs="Sylfaen"/>
        </w:rPr>
        <w:t>դր</w:t>
      </w:r>
      <w:r w:rsidRPr="00244C4C">
        <w:rPr>
          <w:rFonts w:ascii="GHEA Grapalat" w:hAnsi="GHEA Grapalat"/>
        </w:rPr>
        <w:t>.:</w:t>
      </w:r>
    </w:p>
    <w:p w:rsidR="00F3536E" w:rsidRPr="00244C4C" w:rsidRDefault="00F3536E" w:rsidP="00496EA8">
      <w:pPr>
        <w:autoSpaceDE w:val="0"/>
        <w:autoSpaceDN w:val="0"/>
        <w:adjustRightInd w:val="0"/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FA41B9">
      <w:pPr>
        <w:pStyle w:val="Heading3"/>
        <w:rPr>
          <w:rFonts w:ascii="GHEA Grapalat" w:hAnsi="GHEA Grapalat"/>
          <w:color w:val="3071C3"/>
          <w:sz w:val="20"/>
          <w:szCs w:val="20"/>
        </w:rPr>
      </w:pPr>
      <w:bookmarkStart w:id="350" w:name="_Toc345447212"/>
      <w:bookmarkStart w:id="351" w:name="_Toc361931079"/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bookmarkEnd w:id="350"/>
      <w:bookmarkEnd w:id="351"/>
    </w:p>
    <w:p w:rsidR="00F3536E" w:rsidRPr="00244C4C" w:rsidRDefault="00F3536E" w:rsidP="00FA41B9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համահունչ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2010-2013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թվականների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սոցիալ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առաջարկում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>`</w:t>
      </w:r>
    </w:p>
    <w:p w:rsidR="00F3536E" w:rsidRPr="00244C4C" w:rsidRDefault="00F3536E" w:rsidP="00FA41B9">
      <w:pPr>
        <w:pStyle w:val="ListBullet"/>
        <w:rPr>
          <w:rFonts w:ascii="GHEA Grapalat" w:hAnsi="GHEA Grapalat" w:cs="Arian AMU"/>
          <w:color w:val="5A5A5A"/>
          <w:sz w:val="20"/>
          <w:szCs w:val="20"/>
        </w:rPr>
      </w:pPr>
      <w:r w:rsidRPr="00244C4C">
        <w:rPr>
          <w:rFonts w:ascii="GHEA Grapalat" w:hAnsi="GHEA Grapalat" w:cs="Sylfaen"/>
        </w:rPr>
        <w:t>արդյունավետության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բարձրացում</w:t>
      </w:r>
      <w:r w:rsidRPr="00244C4C">
        <w:rPr>
          <w:rFonts w:ascii="GHEA Grapalat" w:hAnsi="GHEA Grapalat" w:cs="Arian AMU"/>
        </w:rPr>
        <w:t xml:space="preserve">, </w:t>
      </w:r>
      <w:r w:rsidRPr="00244C4C">
        <w:rPr>
          <w:rFonts w:ascii="GHEA Grapalat" w:hAnsi="GHEA Grapalat" w:cs="Sylfaen"/>
        </w:rPr>
        <w:t>մթերքների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ապրանքայնության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մակարդակի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բարձրացում</w:t>
      </w:r>
      <w:r w:rsidRPr="00244C4C">
        <w:rPr>
          <w:rFonts w:ascii="GHEA Grapalat" w:hAnsi="GHEA Grapalat" w:cs="Arian AMU"/>
        </w:rPr>
        <w:t xml:space="preserve">, </w:t>
      </w:r>
      <w:r w:rsidRPr="00244C4C">
        <w:rPr>
          <w:rFonts w:ascii="GHEA Grapalat" w:hAnsi="GHEA Grapalat" w:cs="Sylfaen"/>
        </w:rPr>
        <w:t>հատկապես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պտղի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դրանց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վերամշակումից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ստացված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արտադրատեսակների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արտահանման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ծավալների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էական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ավելացում</w:t>
      </w:r>
      <w:r w:rsidRPr="00244C4C">
        <w:rPr>
          <w:rFonts w:ascii="GHEA Grapalat" w:hAnsi="GHEA Grapalat" w:cs="Arian AMU"/>
        </w:rPr>
        <w:t xml:space="preserve"> :</w:t>
      </w:r>
    </w:p>
    <w:p w:rsidR="00F3536E" w:rsidRPr="00244C4C" w:rsidRDefault="00F3536E" w:rsidP="00496EA8">
      <w:pPr>
        <w:pStyle w:val="ListParagraph"/>
        <w:rPr>
          <w:rFonts w:ascii="GHEA Grapalat" w:hAnsi="GHEA Grapalat" w:cs="Arian AMU"/>
        </w:rPr>
      </w:pPr>
    </w:p>
    <w:p w:rsidR="00F3536E" w:rsidRPr="00244C4C" w:rsidRDefault="00F3536E" w:rsidP="00FA41B9">
      <w:pPr>
        <w:rPr>
          <w:rFonts w:ascii="GHEA Grapalat" w:hAnsi="GHEA Grapalat" w:cs="Arian AMU"/>
          <w:color w:val="5A5A5A"/>
          <w:sz w:val="20"/>
          <w:szCs w:val="20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համահունչ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 w:cs="Arian AMU"/>
        </w:rPr>
        <w:t xml:space="preserve">   </w:t>
      </w:r>
      <w:r w:rsidRPr="00244C4C">
        <w:rPr>
          <w:rFonts w:ascii="GHEA Grapalat" w:hAnsi="GHEA Grapalat" w:cs="Sylfaen"/>
        </w:rPr>
        <w:t>Ազգային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Ժողովի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կողմից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ընդունված</w:t>
      </w:r>
      <w:r w:rsidRPr="00244C4C">
        <w:rPr>
          <w:rFonts w:ascii="GHEA Grapalat" w:hAnsi="GHEA Grapalat" w:cs="Arian AMU"/>
        </w:rPr>
        <w:t xml:space="preserve"> «</w:t>
      </w:r>
      <w:hyperlink r:id="rId126" w:tgtFrame="_blank" w:history="1">
        <w:r w:rsidRPr="00244C4C">
          <w:rPr>
            <w:rStyle w:val="Hyperlink"/>
            <w:rFonts w:ascii="GHEA Grapalat" w:hAnsi="GHEA Grapalat" w:cs="Sylfaen"/>
            <w:szCs w:val="24"/>
          </w:rPr>
          <w:t>Ազատ</w:t>
        </w:r>
        <w:r w:rsidRPr="00244C4C">
          <w:rPr>
            <w:rStyle w:val="Hyperlink"/>
            <w:rFonts w:ascii="GHEA Grapalat" w:hAnsi="GHEA Grapalat" w:cs="Arian AMU"/>
            <w:szCs w:val="24"/>
          </w:rPr>
          <w:t xml:space="preserve"> </w:t>
        </w:r>
        <w:r w:rsidRPr="00244C4C">
          <w:rPr>
            <w:rStyle w:val="Hyperlink"/>
            <w:rFonts w:ascii="GHEA Grapalat" w:hAnsi="GHEA Grapalat" w:cs="Sylfaen"/>
            <w:szCs w:val="24"/>
          </w:rPr>
          <w:t>տնտեսական</w:t>
        </w:r>
        <w:r w:rsidRPr="00244C4C">
          <w:rPr>
            <w:rStyle w:val="Hyperlink"/>
            <w:rFonts w:ascii="GHEA Grapalat" w:hAnsi="GHEA Grapalat" w:cs="Arian AMU"/>
            <w:szCs w:val="24"/>
          </w:rPr>
          <w:t xml:space="preserve"> </w:t>
        </w:r>
        <w:r w:rsidRPr="00244C4C">
          <w:rPr>
            <w:rStyle w:val="Hyperlink"/>
            <w:rFonts w:ascii="GHEA Grapalat" w:hAnsi="GHEA Grapalat" w:cs="Sylfaen"/>
            <w:szCs w:val="24"/>
          </w:rPr>
          <w:t>գոտիների</w:t>
        </w:r>
        <w:r w:rsidRPr="00244C4C">
          <w:rPr>
            <w:rStyle w:val="Hyperlink"/>
            <w:rFonts w:ascii="GHEA Grapalat" w:hAnsi="GHEA Grapalat" w:cs="Arian AMU"/>
            <w:szCs w:val="24"/>
          </w:rPr>
          <w:t xml:space="preserve"> </w:t>
        </w:r>
        <w:r w:rsidRPr="00244C4C">
          <w:rPr>
            <w:rStyle w:val="Hyperlink"/>
            <w:rFonts w:ascii="GHEA Grapalat" w:hAnsi="GHEA Grapalat" w:cs="Sylfaen"/>
            <w:szCs w:val="24"/>
          </w:rPr>
          <w:t>մասին</w:t>
        </w:r>
      </w:hyperlink>
      <w:r w:rsidRPr="00244C4C">
        <w:rPr>
          <w:rFonts w:ascii="GHEA Grapalat" w:hAnsi="GHEA Grapalat" w:cs="Arian AMU"/>
        </w:rPr>
        <w:t xml:space="preserve">»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օրենքին</w:t>
      </w:r>
      <w:r w:rsidRPr="00244C4C">
        <w:rPr>
          <w:rFonts w:ascii="GHEA Grapalat" w:hAnsi="GHEA Grapalat" w:cs="Arian AMU"/>
        </w:rPr>
        <w:t xml:space="preserve"> /2011 </w:t>
      </w:r>
      <w:r w:rsidRPr="00244C4C">
        <w:rPr>
          <w:rFonts w:ascii="GHEA Grapalat" w:hAnsi="GHEA Grapalat" w:cs="Sylfaen"/>
        </w:rPr>
        <w:t>թվականի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մայիսի</w:t>
      </w:r>
      <w:r w:rsidRPr="00244C4C">
        <w:rPr>
          <w:rFonts w:ascii="GHEA Grapalat" w:hAnsi="GHEA Grapalat" w:cs="Arian AMU"/>
        </w:rPr>
        <w:t xml:space="preserve"> 25/: </w:t>
      </w: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Զվարթնոց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օդանավակայանում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ստեղծել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Ազատ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տնտեսական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գոտի</w:t>
      </w:r>
      <w:r w:rsidRPr="00244C4C">
        <w:rPr>
          <w:rFonts w:ascii="GHEA Grapalat" w:hAnsi="GHEA Grapalat" w:cs="Arian AMU"/>
        </w:rPr>
        <w:t xml:space="preserve">, </w:t>
      </w:r>
      <w:r w:rsidRPr="00244C4C">
        <w:rPr>
          <w:rFonts w:ascii="GHEA Grapalat" w:hAnsi="GHEA Grapalat" w:cs="Sylfaen"/>
        </w:rPr>
        <w:t>որտեղ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բերքը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կմթերվի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ողջ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տարածաշրջաններից</w:t>
      </w:r>
      <w:r w:rsidRPr="00244C4C">
        <w:rPr>
          <w:rFonts w:ascii="GHEA Grapalat" w:hAnsi="GHEA Grapalat" w:cs="Arian AMU"/>
        </w:rPr>
        <w:t xml:space="preserve">, </w:t>
      </w:r>
      <w:r w:rsidRPr="00244C4C">
        <w:rPr>
          <w:rFonts w:ascii="GHEA Grapalat" w:hAnsi="GHEA Grapalat" w:cs="Sylfaen"/>
        </w:rPr>
        <w:t>կփաթեթավորվի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պլաստիկ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տարաների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մեջ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կարտահանվի</w:t>
      </w:r>
      <w:r w:rsidRPr="00244C4C">
        <w:rPr>
          <w:rFonts w:ascii="GHEA Grapalat" w:hAnsi="GHEA Grapalat" w:cs="Arian AMU"/>
        </w:rPr>
        <w:t>:</w:t>
      </w:r>
    </w:p>
    <w:p w:rsidR="00F3536E" w:rsidRPr="00244C4C" w:rsidRDefault="00F3536E" w:rsidP="00FA41B9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</w:t>
      </w:r>
    </w:p>
    <w:p w:rsidR="00F3536E" w:rsidRPr="00244C4C" w:rsidRDefault="00F3536E" w:rsidP="00FA41B9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Ներդրումների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կառուցվածքը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5983"/>
        <w:gridCol w:w="3508"/>
      </w:tblGrid>
      <w:tr w:rsidR="00F3536E" w:rsidRPr="00244C4C" w:rsidTr="00FA41B9">
        <w:trPr>
          <w:trHeight w:val="555"/>
        </w:trPr>
        <w:tc>
          <w:tcPr>
            <w:tcW w:w="3152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FA41B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Սկզբնական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ներդրումներ</w:t>
            </w:r>
          </w:p>
        </w:tc>
        <w:tc>
          <w:tcPr>
            <w:tcW w:w="1848" w:type="pct"/>
            <w:vAlign w:val="center"/>
          </w:tcPr>
          <w:p w:rsidR="00F3536E" w:rsidRPr="00244C4C" w:rsidRDefault="00F3536E" w:rsidP="00FA41B9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Գումար</w:t>
            </w:r>
          </w:p>
        </w:tc>
      </w:tr>
      <w:tr w:rsidR="00F3536E" w:rsidRPr="00244C4C" w:rsidTr="00FA41B9">
        <w:trPr>
          <w:trHeight w:val="300"/>
        </w:trPr>
        <w:tc>
          <w:tcPr>
            <w:tcW w:w="3152" w:type="pct"/>
            <w:vAlign w:val="center"/>
          </w:tcPr>
          <w:p w:rsidR="00F3536E" w:rsidRPr="00244C4C" w:rsidRDefault="00F3536E" w:rsidP="00FA41B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Սարքավորումներ</w:t>
            </w:r>
          </w:p>
        </w:tc>
        <w:tc>
          <w:tcPr>
            <w:tcW w:w="1848" w:type="pct"/>
            <w:noWrap/>
            <w:vAlign w:val="center"/>
          </w:tcPr>
          <w:p w:rsidR="00F3536E" w:rsidRPr="00244C4C" w:rsidRDefault="00F3536E" w:rsidP="00FA41B9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20,350,000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FA41B9">
        <w:trPr>
          <w:trHeight w:val="494"/>
        </w:trPr>
        <w:tc>
          <w:tcPr>
            <w:tcW w:w="3152" w:type="pct"/>
            <w:vAlign w:val="center"/>
          </w:tcPr>
          <w:p w:rsidR="00F3536E" w:rsidRPr="00244C4C" w:rsidRDefault="00F3536E" w:rsidP="00FA41B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Տրանսպորտային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միջոցներ</w:t>
            </w:r>
          </w:p>
        </w:tc>
        <w:tc>
          <w:tcPr>
            <w:tcW w:w="1848" w:type="pct"/>
            <w:noWrap/>
            <w:vAlign w:val="center"/>
          </w:tcPr>
          <w:p w:rsidR="00F3536E" w:rsidRPr="00244C4C" w:rsidRDefault="00F3536E" w:rsidP="00FA41B9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3,000,000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FA41B9">
        <w:trPr>
          <w:trHeight w:val="600"/>
        </w:trPr>
        <w:tc>
          <w:tcPr>
            <w:tcW w:w="3152" w:type="pct"/>
            <w:vAlign w:val="center"/>
          </w:tcPr>
          <w:p w:rsidR="00F3536E" w:rsidRPr="00244C4C" w:rsidRDefault="00F3536E" w:rsidP="00FA41B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Պաշարների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ձեռք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բերում</w:t>
            </w:r>
          </w:p>
        </w:tc>
        <w:tc>
          <w:tcPr>
            <w:tcW w:w="1848" w:type="pct"/>
            <w:noWrap/>
            <w:vAlign w:val="center"/>
          </w:tcPr>
          <w:p w:rsidR="00F3536E" w:rsidRPr="00244C4C" w:rsidRDefault="00F3536E" w:rsidP="00FA41B9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1,000,000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FA41B9">
        <w:trPr>
          <w:trHeight w:val="315"/>
        </w:trPr>
        <w:tc>
          <w:tcPr>
            <w:tcW w:w="3152" w:type="pct"/>
            <w:vAlign w:val="center"/>
          </w:tcPr>
          <w:p w:rsidR="00F3536E" w:rsidRPr="00244C4C" w:rsidRDefault="00F3536E" w:rsidP="00FA41B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  <w:tc>
          <w:tcPr>
            <w:tcW w:w="1848" w:type="pct"/>
            <w:noWrap/>
            <w:vAlign w:val="center"/>
          </w:tcPr>
          <w:p w:rsidR="00F3536E" w:rsidRPr="00244C4C" w:rsidRDefault="00F3536E" w:rsidP="00FA41B9">
            <w:pPr>
              <w:jc w:val="right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24,350,000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</w:tbl>
    <w:p w:rsidR="00F3536E" w:rsidRPr="00244C4C" w:rsidRDefault="00F3536E" w:rsidP="00496EA8">
      <w:pPr>
        <w:rPr>
          <w:rFonts w:ascii="GHEA Grapalat" w:hAnsi="GHEA Grapalat"/>
          <w:szCs w:val="24"/>
        </w:rPr>
      </w:pPr>
    </w:p>
    <w:p w:rsidR="00F3536E" w:rsidRPr="00244C4C" w:rsidRDefault="00F3536E" w:rsidP="00FA41B9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Բացի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սարքավորումից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հումքից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միջոցներ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Տարածքը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կվարձակալվի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496EA8">
      <w:pPr>
        <w:rPr>
          <w:rFonts w:ascii="GHEA Grapalat" w:hAnsi="GHEA Grapalat"/>
          <w:szCs w:val="24"/>
        </w:rPr>
      </w:pPr>
    </w:p>
    <w:p w:rsidR="00F3536E" w:rsidRPr="00244C4C" w:rsidRDefault="00F3536E" w:rsidP="00FA41B9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Եկամուտ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</w:t>
      </w:r>
    </w:p>
    <w:p w:rsidR="00F3536E" w:rsidRPr="00244C4C" w:rsidRDefault="00F3536E" w:rsidP="00FA41B9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Եկամուտները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տարեկան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մոտ</w:t>
      </w:r>
      <w:r w:rsidRPr="00244C4C">
        <w:rPr>
          <w:rFonts w:ascii="GHEA Grapalat" w:hAnsi="GHEA Grapalat"/>
        </w:rPr>
        <w:t xml:space="preserve"> 1,400,000 </w:t>
      </w:r>
      <w:r w:rsidRPr="00244C4C">
        <w:rPr>
          <w:rFonts w:ascii="GHEA Grapalat" w:hAnsi="GHEA Grapalat" w:cs="Sylfaen"/>
        </w:rPr>
        <w:t>հատ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վաճառքից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650 </w:t>
      </w:r>
      <w:r w:rsidRPr="00244C4C">
        <w:rPr>
          <w:rFonts w:ascii="GHEA Grapalat" w:hAnsi="GHEA Grapalat" w:cs="Sylfaen"/>
        </w:rPr>
        <w:t>գրամանոց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վաճառել</w:t>
      </w:r>
      <w:r w:rsidRPr="00244C4C">
        <w:rPr>
          <w:rFonts w:ascii="GHEA Grapalat" w:hAnsi="GHEA Grapalat"/>
        </w:rPr>
        <w:t xml:space="preserve"> 42 </w:t>
      </w:r>
      <w:r w:rsidRPr="00244C4C">
        <w:rPr>
          <w:rFonts w:ascii="GHEA Grapalat" w:hAnsi="GHEA Grapalat" w:cs="Sylfaen"/>
        </w:rPr>
        <w:t>դրամով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իսկ</w:t>
      </w:r>
      <w:r w:rsidRPr="00244C4C">
        <w:rPr>
          <w:rFonts w:ascii="GHEA Grapalat" w:hAnsi="GHEA Grapalat"/>
        </w:rPr>
        <w:t xml:space="preserve"> 200 </w:t>
      </w:r>
      <w:r w:rsidRPr="00244C4C">
        <w:rPr>
          <w:rFonts w:ascii="GHEA Grapalat" w:hAnsi="GHEA Grapalat" w:cs="Sylfaen"/>
        </w:rPr>
        <w:t>գրամանոցները</w:t>
      </w:r>
      <w:r w:rsidRPr="00244C4C">
        <w:rPr>
          <w:rFonts w:ascii="GHEA Grapalat" w:hAnsi="GHEA Grapalat"/>
        </w:rPr>
        <w:t xml:space="preserve">` 25 </w:t>
      </w:r>
      <w:r w:rsidRPr="00244C4C">
        <w:rPr>
          <w:rFonts w:ascii="GHEA Grapalat" w:hAnsi="GHEA Grapalat" w:cs="Sylfaen"/>
        </w:rPr>
        <w:t>դրամով</w:t>
      </w:r>
      <w:r w:rsidRPr="00244C4C">
        <w:rPr>
          <w:rFonts w:ascii="GHEA Grapalat" w:hAnsi="GHEA Grapalat"/>
        </w:rPr>
        <w:t xml:space="preserve">:  </w:t>
      </w:r>
      <w:r w:rsidRPr="00244C4C">
        <w:rPr>
          <w:rFonts w:ascii="GHEA Grapalat" w:hAnsi="GHEA Grapalat" w:cs="Sylfaen"/>
        </w:rPr>
        <w:t>Ամորտիզացիոն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հատկացումները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հաշվապահական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ստանդարտների՝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սարքավորումների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20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շինությունների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1-5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Երկու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ընթացքում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շահույթ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ապահովի</w:t>
      </w:r>
      <w:r w:rsidRPr="00244C4C">
        <w:rPr>
          <w:rFonts w:ascii="GHEA Grapalat" w:hAnsi="GHEA Grapalat"/>
        </w:rPr>
        <w:t xml:space="preserve">, 3 </w:t>
      </w:r>
      <w:r w:rsidRPr="00244C4C">
        <w:rPr>
          <w:rFonts w:ascii="GHEA Grapalat" w:hAnsi="GHEA Grapalat" w:cs="Sylfaen"/>
        </w:rPr>
        <w:t>տարվանից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սկսած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շահութաբեր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496EA8">
      <w:pPr>
        <w:rPr>
          <w:rFonts w:ascii="GHEA Grapalat" w:hAnsi="GHEA Grapalat"/>
          <w:szCs w:val="24"/>
        </w:rPr>
      </w:pPr>
    </w:p>
    <w:p w:rsidR="00F3536E" w:rsidRPr="00244C4C" w:rsidRDefault="00F3536E" w:rsidP="00496EA8">
      <w:pPr>
        <w:rPr>
          <w:rFonts w:ascii="GHEA Grapalat" w:hAnsi="GHEA Grapalat"/>
          <w:szCs w:val="24"/>
        </w:rPr>
      </w:pPr>
    </w:p>
    <w:p w:rsidR="00F3536E" w:rsidRPr="00244C4C" w:rsidRDefault="00F3536E" w:rsidP="00496EA8">
      <w:pPr>
        <w:rPr>
          <w:rFonts w:ascii="GHEA Grapalat" w:hAnsi="GHEA Grapalat"/>
          <w:szCs w:val="24"/>
        </w:rPr>
      </w:pPr>
    </w:p>
    <w:p w:rsidR="00F3536E" w:rsidRPr="00244C4C" w:rsidRDefault="00F3536E" w:rsidP="00496EA8">
      <w:pPr>
        <w:rPr>
          <w:rFonts w:ascii="GHEA Grapalat" w:hAnsi="GHEA Grapalat"/>
          <w:szCs w:val="24"/>
        </w:rPr>
      </w:pPr>
    </w:p>
    <w:p w:rsidR="00F3536E" w:rsidRPr="00244C4C" w:rsidRDefault="00F3536E" w:rsidP="00496EA8">
      <w:pPr>
        <w:rPr>
          <w:rFonts w:ascii="GHEA Grapalat" w:hAnsi="GHEA Grapalat"/>
          <w:szCs w:val="24"/>
        </w:rPr>
      </w:pPr>
    </w:p>
    <w:p w:rsidR="00F3536E" w:rsidRPr="00244C4C" w:rsidRDefault="00F3536E" w:rsidP="00496EA8">
      <w:pPr>
        <w:rPr>
          <w:rFonts w:ascii="GHEA Grapalat" w:hAnsi="GHEA Grapalat"/>
          <w:szCs w:val="24"/>
        </w:rPr>
      </w:pPr>
    </w:p>
    <w:p w:rsidR="00F3536E" w:rsidRPr="00244C4C" w:rsidRDefault="00F3536E" w:rsidP="00496EA8">
      <w:pPr>
        <w:spacing w:line="240" w:lineRule="auto"/>
        <w:rPr>
          <w:rFonts w:ascii="GHEA Grapalat" w:hAnsi="GHEA Grapalat" w:cs="Calibri"/>
          <w:color w:val="000000"/>
          <w:sz w:val="22"/>
        </w:rPr>
        <w:sectPr w:rsidR="00F3536E" w:rsidRPr="00244C4C">
          <w:pgSz w:w="11907" w:h="16840"/>
          <w:pgMar w:top="1134" w:right="851" w:bottom="1134" w:left="1701" w:header="567" w:footer="567" w:gutter="0"/>
          <w:cols w:space="720"/>
        </w:sectPr>
      </w:pPr>
    </w:p>
    <w:tbl>
      <w:tblPr>
        <w:tblpPr w:leftFromText="180" w:rightFromText="180" w:horzAnchor="margin" w:tblpY="645"/>
        <w:tblW w:w="5000" w:type="pct"/>
        <w:tblBorders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1728"/>
        <w:gridCol w:w="1287"/>
        <w:gridCol w:w="1287"/>
        <w:gridCol w:w="1287"/>
        <w:gridCol w:w="1287"/>
        <w:gridCol w:w="1287"/>
        <w:gridCol w:w="1287"/>
        <w:gridCol w:w="1287"/>
        <w:gridCol w:w="1287"/>
        <w:gridCol w:w="1287"/>
        <w:gridCol w:w="1281"/>
      </w:tblGrid>
      <w:tr w:rsidR="00F3536E" w:rsidRPr="00244C4C" w:rsidTr="00FA41B9">
        <w:trPr>
          <w:trHeight w:val="300"/>
        </w:trPr>
        <w:tc>
          <w:tcPr>
            <w:tcW w:w="592" w:type="pct"/>
            <w:shd w:val="clear" w:color="auto" w:fill="D8D8D8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FA41B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sz w:val="22"/>
              </w:rPr>
              <w:t> 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1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2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3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4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5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6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7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8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9</w:t>
            </w:r>
          </w:p>
        </w:tc>
        <w:tc>
          <w:tcPr>
            <w:tcW w:w="439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 w:cs="Sylfaen"/>
                <w:sz w:val="18"/>
              </w:rPr>
              <w:t>Տարի</w:t>
            </w:r>
            <w:r w:rsidRPr="00244C4C">
              <w:rPr>
                <w:rFonts w:ascii="GHEA Grapalat" w:hAnsi="GHEA Grapalat"/>
                <w:sz w:val="18"/>
              </w:rPr>
              <w:t xml:space="preserve"> 10</w:t>
            </w:r>
          </w:p>
        </w:tc>
      </w:tr>
      <w:tr w:rsidR="00F3536E" w:rsidRPr="00244C4C" w:rsidTr="00FA41B9">
        <w:trPr>
          <w:trHeight w:val="300"/>
        </w:trPr>
        <w:tc>
          <w:tcPr>
            <w:tcW w:w="592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sz w:val="22"/>
              </w:rPr>
              <w:t>Քանակ</w:t>
            </w:r>
            <w:r w:rsidRPr="00244C4C">
              <w:rPr>
                <w:rFonts w:ascii="GHEA Grapalat" w:hAnsi="GHEA Grapalat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հատ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700,000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721,000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742,630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764,909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787,856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811,492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835,837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860,912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886,739</w:t>
            </w:r>
          </w:p>
        </w:tc>
        <w:tc>
          <w:tcPr>
            <w:tcW w:w="439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913,341</w:t>
            </w:r>
          </w:p>
        </w:tc>
      </w:tr>
      <w:tr w:rsidR="00F3536E" w:rsidRPr="00244C4C" w:rsidTr="00FA41B9">
        <w:trPr>
          <w:trHeight w:val="300"/>
        </w:trPr>
        <w:tc>
          <w:tcPr>
            <w:tcW w:w="592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sz w:val="22"/>
              </w:rPr>
              <w:t>Քանակ</w:t>
            </w:r>
            <w:r w:rsidRPr="00244C4C">
              <w:rPr>
                <w:rFonts w:ascii="GHEA Grapalat" w:hAnsi="GHEA Grapalat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հատ</w:t>
            </w:r>
            <w:r w:rsidRPr="00244C4C">
              <w:rPr>
                <w:rFonts w:ascii="GHEA Grapalat" w:hAnsi="GHEA Grapalat"/>
                <w:sz w:val="22"/>
              </w:rPr>
              <w:t xml:space="preserve">  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700,000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735,000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771,750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810,338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850,854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893,397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938,067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984,970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1,034,219</w:t>
            </w:r>
          </w:p>
        </w:tc>
        <w:tc>
          <w:tcPr>
            <w:tcW w:w="439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1,085,930</w:t>
            </w:r>
          </w:p>
        </w:tc>
      </w:tr>
      <w:tr w:rsidR="00F3536E" w:rsidRPr="00244C4C" w:rsidTr="00FA41B9">
        <w:trPr>
          <w:trHeight w:val="300"/>
        </w:trPr>
        <w:tc>
          <w:tcPr>
            <w:tcW w:w="592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  <w:sz w:val="22"/>
              </w:rPr>
              <w:t> 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color w:val="17375D"/>
                <w:sz w:val="18"/>
              </w:rPr>
            </w:pP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439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</w:p>
        </w:tc>
      </w:tr>
      <w:tr w:rsidR="00F3536E" w:rsidRPr="00244C4C" w:rsidTr="00FA41B9">
        <w:trPr>
          <w:trHeight w:val="300"/>
        </w:trPr>
        <w:tc>
          <w:tcPr>
            <w:tcW w:w="592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sz w:val="22"/>
              </w:rPr>
              <w:t>Հասույթ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46,900,000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48,657,000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50,484,210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52,384,611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54,361,318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56,417,585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58,556,811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60,782,549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63,098,511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  <w:tc>
          <w:tcPr>
            <w:tcW w:w="439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65,508,575</w:t>
            </w:r>
            <w:r w:rsidRPr="00244C4C">
              <w:rPr>
                <w:rFonts w:ascii="GHEA Grapalat" w:hAnsi="GHEA Grapalat" w:cs="Sylfaen"/>
                <w:sz w:val="18"/>
              </w:rPr>
              <w:t>դր</w:t>
            </w:r>
            <w:r w:rsidRPr="00244C4C">
              <w:rPr>
                <w:rFonts w:ascii="GHEA Grapalat" w:hAnsi="GHEA Grapalat"/>
                <w:sz w:val="18"/>
              </w:rPr>
              <w:t>.</w:t>
            </w:r>
          </w:p>
        </w:tc>
      </w:tr>
      <w:tr w:rsidR="00F3536E" w:rsidRPr="00244C4C" w:rsidTr="00FA41B9">
        <w:trPr>
          <w:trHeight w:val="300"/>
        </w:trPr>
        <w:tc>
          <w:tcPr>
            <w:tcW w:w="592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sz w:val="22"/>
              </w:rPr>
              <w:t>Նյութական</w:t>
            </w:r>
            <w:r w:rsidRPr="00244C4C">
              <w:rPr>
                <w:rFonts w:ascii="GHEA Grapalat" w:hAnsi="GHEA Grapalat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ծախսեր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-25,200,000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-26,166,000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-27,171,480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-28,218,149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-29,307,795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-30,442,285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-31,623,573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-32,853,700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-34,134,802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39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-35,469,112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</w:tr>
      <w:tr w:rsidR="00F3536E" w:rsidRPr="00244C4C" w:rsidTr="00FA41B9">
        <w:trPr>
          <w:trHeight w:val="300"/>
        </w:trPr>
        <w:tc>
          <w:tcPr>
            <w:tcW w:w="592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sz w:val="22"/>
              </w:rPr>
              <w:t>Աշխատավարձ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-15,000,000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-15,750,000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-16,537,500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-17,364,375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-18,232,594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-19,144,223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-20,101,435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-21,106,506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-22,161,832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39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-23,269,923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</w:tr>
      <w:tr w:rsidR="00F3536E" w:rsidRPr="00244C4C" w:rsidTr="00FA41B9">
        <w:trPr>
          <w:trHeight w:val="300"/>
        </w:trPr>
        <w:tc>
          <w:tcPr>
            <w:tcW w:w="592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sz w:val="22"/>
              </w:rPr>
              <w:t>Մաշվածություն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-4,670,000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-4,670,000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-4,670,000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-4,670,000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-4,670,000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-4,670,000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-4,670,000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-4,670,000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-4,670,000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39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-4,670,000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</w:tr>
      <w:tr w:rsidR="00F3536E" w:rsidRPr="00244C4C" w:rsidTr="00FA41B9">
        <w:trPr>
          <w:trHeight w:val="300"/>
        </w:trPr>
        <w:tc>
          <w:tcPr>
            <w:tcW w:w="592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sz w:val="22"/>
              </w:rPr>
              <w:t>Վարկի</w:t>
            </w:r>
            <w:r w:rsidRPr="00244C4C">
              <w:rPr>
                <w:rFonts w:ascii="GHEA Grapalat" w:hAnsi="GHEA Grapalat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տոկոս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-1,948,000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-1,669,714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-1,391,429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-1,113,143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-834,857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-556,571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-278,286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0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0</w:t>
            </w:r>
          </w:p>
        </w:tc>
        <w:tc>
          <w:tcPr>
            <w:tcW w:w="439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sz w:val="18"/>
              </w:rPr>
              <w:t>0</w:t>
            </w:r>
          </w:p>
        </w:tc>
      </w:tr>
      <w:tr w:rsidR="00F3536E" w:rsidRPr="00244C4C" w:rsidTr="00FA41B9">
        <w:trPr>
          <w:trHeight w:val="300"/>
        </w:trPr>
        <w:tc>
          <w:tcPr>
            <w:tcW w:w="592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sz w:val="22"/>
              </w:rPr>
              <w:t>Տարեկան</w:t>
            </w:r>
            <w:r w:rsidRPr="00244C4C">
              <w:rPr>
                <w:rFonts w:ascii="GHEA Grapalat" w:hAnsi="GHEA Grapalat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հաստատուն</w:t>
            </w:r>
            <w:r w:rsidRPr="00244C4C">
              <w:rPr>
                <w:rFonts w:ascii="GHEA Grapalat" w:hAnsi="GHEA Grapalat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ծախսեր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  <w:tc>
          <w:tcPr>
            <w:tcW w:w="439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sz w:val="18"/>
              </w:rPr>
            </w:pPr>
            <w:r w:rsidRPr="00244C4C">
              <w:rPr>
                <w:rFonts w:ascii="GHEA Grapalat" w:hAnsi="GHEA Grapalat"/>
                <w:color w:val="FF0000"/>
                <w:sz w:val="18"/>
              </w:rPr>
              <w:t>-500,000</w:t>
            </w:r>
            <w:r w:rsidRPr="00244C4C">
              <w:rPr>
                <w:rFonts w:ascii="GHEA Grapalat" w:hAnsi="GHEA Grapalat" w:cs="Sylfaen"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color w:val="FF0000"/>
                <w:sz w:val="18"/>
              </w:rPr>
              <w:t>.</w:t>
            </w:r>
          </w:p>
        </w:tc>
      </w:tr>
      <w:tr w:rsidR="00F3536E" w:rsidRPr="00244C4C" w:rsidTr="00FA41B9">
        <w:trPr>
          <w:trHeight w:val="300"/>
        </w:trPr>
        <w:tc>
          <w:tcPr>
            <w:tcW w:w="592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sz w:val="22"/>
              </w:rPr>
              <w:t>Շահույթ՝</w:t>
            </w:r>
            <w:r w:rsidRPr="00244C4C">
              <w:rPr>
                <w:rFonts w:ascii="GHEA Grapalat" w:hAnsi="GHEA Grapalat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մինչև</w:t>
            </w:r>
            <w:r w:rsidRPr="00244C4C">
              <w:rPr>
                <w:rFonts w:ascii="GHEA Grapalat" w:hAnsi="GHEA Grapalat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հարկումը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color w:val="FF0000"/>
                <w:sz w:val="18"/>
              </w:rPr>
              <w:t>-418,000</w:t>
            </w:r>
            <w:r w:rsidRPr="00244C4C">
              <w:rPr>
                <w:rFonts w:ascii="GHEA Grapalat" w:hAnsi="GHEA Grapalat" w:cs="Sylfaen"/>
                <w:b/>
                <w:bCs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color w:val="FF0000"/>
                <w:sz w:val="18"/>
              </w:rPr>
              <w:t>-98,714</w:t>
            </w:r>
            <w:r w:rsidRPr="00244C4C">
              <w:rPr>
                <w:rFonts w:ascii="GHEA Grapalat" w:hAnsi="GHEA Grapalat" w:cs="Sylfaen"/>
                <w:b/>
                <w:bCs/>
                <w:color w:val="FF0000"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color w:val="FF0000"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213,801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518,944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816,072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1,104,505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1,383,518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1,652,342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441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1,631,877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  <w:tc>
          <w:tcPr>
            <w:tcW w:w="439" w:type="pct"/>
            <w:shd w:val="clear" w:color="auto" w:fill="D8D8D8"/>
            <w:noWrap/>
            <w:vAlign w:val="center"/>
          </w:tcPr>
          <w:p w:rsidR="00F3536E" w:rsidRPr="00244C4C" w:rsidRDefault="00F3536E" w:rsidP="00FA41B9">
            <w:pPr>
              <w:jc w:val="center"/>
              <w:rPr>
                <w:rFonts w:ascii="GHEA Grapalat" w:hAnsi="GHEA Grapalat"/>
                <w:b/>
                <w:bCs/>
                <w:sz w:val="18"/>
              </w:rPr>
            </w:pPr>
            <w:r w:rsidRPr="00244C4C">
              <w:rPr>
                <w:rFonts w:ascii="GHEA Grapalat" w:hAnsi="GHEA Grapalat"/>
                <w:b/>
                <w:bCs/>
                <w:sz w:val="18"/>
              </w:rPr>
              <w:t>1,599,540</w:t>
            </w:r>
            <w:r w:rsidRPr="00244C4C">
              <w:rPr>
                <w:rFonts w:ascii="GHEA Grapalat" w:hAnsi="GHEA Grapalat" w:cs="Sylfaen"/>
                <w:b/>
                <w:bCs/>
                <w:sz w:val="18"/>
              </w:rPr>
              <w:t>դր</w:t>
            </w:r>
            <w:r w:rsidRPr="00244C4C">
              <w:rPr>
                <w:rFonts w:ascii="GHEA Grapalat" w:hAnsi="GHEA Grapalat"/>
                <w:b/>
                <w:bCs/>
                <w:sz w:val="18"/>
              </w:rPr>
              <w:t>.</w:t>
            </w:r>
          </w:p>
        </w:tc>
      </w:tr>
    </w:tbl>
    <w:p w:rsidR="00F3536E" w:rsidRPr="00244C4C" w:rsidRDefault="00F3536E" w:rsidP="00496EA8">
      <w:pPr>
        <w:rPr>
          <w:rFonts w:ascii="GHEA Grapalat" w:hAnsi="GHEA Grapalat"/>
          <w:szCs w:val="24"/>
        </w:rPr>
        <w:sectPr w:rsidR="00F3536E" w:rsidRPr="00244C4C">
          <w:headerReference w:type="default" r:id="rId127"/>
          <w:pgSz w:w="16840" w:h="11907" w:orient="landscape"/>
          <w:pgMar w:top="1699" w:right="1138" w:bottom="850" w:left="1138" w:header="562" w:footer="562" w:gutter="0"/>
          <w:cols w:space="720"/>
        </w:sectPr>
      </w:pPr>
    </w:p>
    <w:p w:rsidR="00F3536E" w:rsidRPr="00244C4C" w:rsidRDefault="00F3536E" w:rsidP="00D25DCB">
      <w:pPr>
        <w:pStyle w:val="Heading3"/>
        <w:rPr>
          <w:rFonts w:ascii="GHEA Grapalat" w:hAnsi="GHEA Grapalat"/>
          <w:color w:val="3071C3"/>
          <w:sz w:val="20"/>
          <w:szCs w:val="20"/>
        </w:rPr>
      </w:pPr>
      <w:bookmarkStart w:id="352" w:name="_Toc345447213"/>
      <w:bookmarkStart w:id="353" w:name="_Toc361931080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352"/>
      <w:bookmarkEnd w:id="353"/>
    </w:p>
    <w:p w:rsidR="00F3536E" w:rsidRPr="00244C4C" w:rsidRDefault="00F3536E" w:rsidP="00FA41B9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ru-RU"/>
        </w:rPr>
        <w:t>Ծրագրում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պ</w:t>
      </w:r>
      <w:r w:rsidRPr="00244C4C">
        <w:rPr>
          <w:rFonts w:ascii="GHEA Grapalat" w:hAnsi="GHEA Grapalat" w:cs="Sylfaen"/>
        </w:rPr>
        <w:t>ետական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մասնակցությունը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5 </w:t>
      </w:r>
      <w:r w:rsidRPr="00244C4C">
        <w:rPr>
          <w:rFonts w:ascii="GHEA Grapalat" w:hAnsi="GHEA Grapalat" w:cs="Sylfaen"/>
        </w:rPr>
        <w:t>տոկոսի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չափով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բնաիրային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ֆինանսական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ձևով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ուղղված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աջակցության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Պետության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տվյալ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կբարձրացնի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նշանակությունը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ներդրողներ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գտնելու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գործընթացում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D25DCB">
      <w:pPr>
        <w:pStyle w:val="Heading3"/>
        <w:rPr>
          <w:rFonts w:ascii="GHEA Grapalat" w:hAnsi="GHEA Grapalat"/>
          <w:color w:val="3071C3"/>
          <w:sz w:val="20"/>
          <w:szCs w:val="20"/>
          <w:lang w:val="hy-AM"/>
        </w:rPr>
      </w:pPr>
      <w:bookmarkStart w:id="354" w:name="_Toc345447214"/>
      <w:bookmarkStart w:id="355" w:name="_Toc361931081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354"/>
      <w:bookmarkEnd w:id="355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D25DCB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հաջողված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եթե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սերտորեն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համագործակցի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ոլորտով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զբաղվող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միջազգային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կառույցների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որոնցից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>`</w:t>
      </w:r>
    </w:p>
    <w:p w:rsidR="00F3536E" w:rsidRPr="00244C4C" w:rsidRDefault="00F3536E" w:rsidP="00FA41B9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Գյուղատնտեսության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նախարարությունը</w:t>
      </w:r>
    </w:p>
    <w:p w:rsidR="00F3536E" w:rsidRPr="00244C4C" w:rsidRDefault="00F3536E" w:rsidP="00FA41B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“</w:t>
      </w: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առաջմղման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</w:t>
      </w:r>
      <w:r w:rsidRPr="00244C4C">
        <w:rPr>
          <w:rFonts w:ascii="GHEA Grapalat" w:hAnsi="GHEA Grapalat"/>
          <w:lang w:val="hy-AM"/>
        </w:rPr>
        <w:t>” (</w:t>
      </w:r>
      <w:r w:rsidRPr="00244C4C">
        <w:rPr>
          <w:rFonts w:ascii="GHEA Grapalat" w:hAnsi="GHEA Grapalat" w:cs="Sylfaen"/>
          <w:lang w:val="hy-AM"/>
        </w:rPr>
        <w:t>ՀԲԱԿ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ՓԲԸ</w:t>
      </w:r>
    </w:p>
    <w:p w:rsidR="00F3536E" w:rsidRPr="00244C4C" w:rsidRDefault="00F3536E" w:rsidP="00FA41B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D25DCB">
      <w:pPr>
        <w:pStyle w:val="Heading3"/>
        <w:rPr>
          <w:rFonts w:ascii="GHEA Grapalat" w:hAnsi="GHEA Grapalat"/>
          <w:color w:val="3071C3"/>
          <w:sz w:val="20"/>
          <w:szCs w:val="20"/>
          <w:lang w:val="hy-AM"/>
        </w:rPr>
      </w:pPr>
      <w:bookmarkStart w:id="356" w:name="_Toc345447215"/>
      <w:bookmarkStart w:id="357" w:name="_Toc361931082"/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bookmarkEnd w:id="356"/>
      <w:bookmarkEnd w:id="357"/>
    </w:p>
    <w:p w:rsidR="00F3536E" w:rsidRPr="00244C4C" w:rsidRDefault="00F3536E" w:rsidP="00D25DCB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ռիսկերը՝</w:t>
      </w:r>
    </w:p>
    <w:p w:rsidR="00F3536E" w:rsidRPr="00244C4C" w:rsidRDefault="00F3536E" w:rsidP="00D25DCB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ներկրված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տեղում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արտադրվածների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համեմատ</w:t>
      </w:r>
    </w:p>
    <w:p w:rsidR="00F3536E" w:rsidRPr="00244C4C" w:rsidRDefault="00F3536E" w:rsidP="00D25DCB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առաջանալ</w:t>
      </w:r>
    </w:p>
    <w:p w:rsidR="00F3536E" w:rsidRPr="00244C4C" w:rsidRDefault="00F3536E" w:rsidP="00D25DCB">
      <w:pPr>
        <w:rPr>
          <w:rFonts w:ascii="GHEA Grapalat" w:hAnsi="GHEA Grapalat"/>
          <w:lang w:val="hy-AM"/>
        </w:rPr>
      </w:pPr>
    </w:p>
    <w:p w:rsidR="00F3536E" w:rsidRPr="00244C4C" w:rsidRDefault="00F3536E" w:rsidP="00D25DCB">
      <w:pPr>
        <w:rPr>
          <w:rFonts w:ascii="GHEA Grapalat" w:hAnsi="GHEA Grapalat"/>
          <w:lang w:val="hy-AM"/>
        </w:rPr>
        <w:sectPr w:rsidR="00F3536E" w:rsidRPr="00244C4C" w:rsidSect="00D40E93"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56"/>
        <w:gridCol w:w="10852"/>
      </w:tblGrid>
      <w:tr w:rsidR="00F3536E" w:rsidRPr="00244C4C" w:rsidTr="003C0602">
        <w:trPr>
          <w:trHeight w:val="331"/>
        </w:trPr>
        <w:tc>
          <w:tcPr>
            <w:tcW w:w="131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331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>14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ծրագիրը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աստիճանաբար՝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այլ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ավարտից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հետո՝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Sylfaen"/>
                <w:sz w:val="22"/>
                <w:lang w:val="hy-AM"/>
              </w:rPr>
              <w:t>առաջին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</w:t>
            </w:r>
            <w:r w:rsidRPr="00527A98">
              <w:rPr>
                <w:rFonts w:ascii="GHEA Grapalat" w:hAnsi="GHEA Grapalat" w:cs="Sylfaen"/>
                <w:sz w:val="22"/>
                <w:lang w:val="hy-AM"/>
              </w:rPr>
              <w:t>վանից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սկսած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9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>14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>17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23269923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267604117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314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689" w:type="pct"/>
            <w:vAlign w:val="center"/>
          </w:tcPr>
          <w:p w:rsidR="00F3536E" w:rsidRPr="00527A98" w:rsidRDefault="00F3536E" w:rsidP="003C0602">
            <w:pPr>
              <w:spacing w:line="240" w:lineRule="auto"/>
              <w:rPr>
                <w:rFonts w:ascii="GHEA Grapalat" w:hAnsi="GHEA Grapalat" w:cs="Arian AMU"/>
                <w:color w:val="000000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557151171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>56204288</w:t>
            </w:r>
          </w:p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64634931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</w:p>
        </w:tc>
      </w:tr>
      <w:tr w:rsidR="00F3536E" w:rsidRPr="00244C4C" w:rsidTr="003C0602">
        <w:trPr>
          <w:trHeight w:val="152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color w:val="000000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557151171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8403886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`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  </w:t>
            </w:r>
          </w:p>
          <w:p w:rsidR="00F3536E" w:rsidRPr="00244C4C" w:rsidRDefault="00F3536E" w:rsidP="00AB3993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color w:val="000000"/>
                <w:sz w:val="22"/>
              </w:rPr>
              <w:t xml:space="preserve">9664468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highlight w:val="yellow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24350000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>16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%`(</w:t>
            </w:r>
          </w:p>
          <w:p w:rsidR="00F3536E" w:rsidRPr="00244C4C" w:rsidRDefault="00F3536E" w:rsidP="00AB3993">
            <w:pPr>
              <w:rPr>
                <w:rFonts w:ascii="GHEA Grapalat" w:hAnsi="GHEA Grapalat" w:cs="Arian AMU"/>
                <w:lang w:val="hy-AM"/>
              </w:rPr>
            </w:pP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4000000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արժողությամբ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527A98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>557151171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66858141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54419386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</w:p>
          <w:p w:rsidR="00F3536E" w:rsidRPr="00244C4C" w:rsidRDefault="00F3536E" w:rsidP="00AB3993">
            <w:pPr>
              <w:rPr>
                <w:rFonts w:ascii="GHEA Grapalat" w:hAnsi="GHEA Grapalat" w:cs="Arian AMU"/>
                <w:lang w:val="hy-AM"/>
              </w:rPr>
            </w:pP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66858141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x 10%),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x 25%)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x 20%)</w:t>
            </w:r>
          </w:p>
        </w:tc>
      </w:tr>
    </w:tbl>
    <w:p w:rsidR="00F3536E" w:rsidRPr="00244C4C" w:rsidRDefault="00F3536E" w:rsidP="00D25DCB">
      <w:pPr>
        <w:rPr>
          <w:rFonts w:ascii="GHEA Grapalat" w:hAnsi="GHEA Grapalat"/>
          <w:lang w:val="hy-AM"/>
        </w:rPr>
        <w:sectPr w:rsidR="00F3536E" w:rsidRPr="00244C4C" w:rsidSect="00ED5DD9">
          <w:headerReference w:type="default" r:id="rId128"/>
          <w:pgSz w:w="16840" w:h="11907" w:orient="landscape" w:code="9"/>
          <w:pgMar w:top="1134" w:right="1134" w:bottom="851" w:left="1134" w:header="567" w:footer="567" w:gutter="0"/>
          <w:cols w:space="720"/>
          <w:docGrid w:linePitch="360"/>
        </w:sectPr>
      </w:pPr>
    </w:p>
    <w:p w:rsidR="00F3536E" w:rsidRPr="00244C4C" w:rsidRDefault="00F3536E" w:rsidP="003547DB">
      <w:pPr>
        <w:pStyle w:val="Heading2"/>
        <w:rPr>
          <w:rFonts w:ascii="GHEA Grapalat" w:hAnsi="GHEA Grapalat"/>
          <w:lang w:val="hy-AM"/>
        </w:rPr>
      </w:pPr>
      <w:bookmarkStart w:id="358" w:name="_Toc361931083"/>
      <w:bookmarkStart w:id="359" w:name="_Toc345447216"/>
      <w:r w:rsidRPr="00244C4C">
        <w:rPr>
          <w:rFonts w:ascii="GHEA Grapalat" w:hAnsi="GHEA Grapalat" w:cs="Sylfaen"/>
          <w:lang w:val="hy-AM"/>
        </w:rPr>
        <w:t>Այլընտրանքային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մսամթերքի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թանկարժեք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</w:t>
      </w:r>
      <w:bookmarkEnd w:id="358"/>
      <w:r w:rsidRPr="00244C4C">
        <w:rPr>
          <w:rFonts w:ascii="GHEA Grapalat" w:hAnsi="GHEA Grapalat"/>
          <w:lang w:val="hy-AM"/>
        </w:rPr>
        <w:t xml:space="preserve"> </w:t>
      </w:r>
      <w:bookmarkEnd w:id="359"/>
    </w:p>
    <w:p w:rsidR="00F3536E" w:rsidRPr="00244C4C" w:rsidRDefault="00F3536E" w:rsidP="00D25DCB">
      <w:pPr>
        <w:rPr>
          <w:rFonts w:ascii="GHEA Grapalat" w:hAnsi="GHEA Grapalat"/>
          <w:lang w:val="hy-AM"/>
        </w:rPr>
      </w:pPr>
    </w:p>
    <w:p w:rsidR="00F3536E" w:rsidRPr="00244C4C" w:rsidRDefault="00F3536E" w:rsidP="00FA41B9">
      <w:pPr>
        <w:pStyle w:val="Heading3"/>
        <w:rPr>
          <w:rFonts w:ascii="GHEA Grapalat" w:hAnsi="GHEA Grapalat"/>
          <w:lang w:val="hy-AM"/>
        </w:rPr>
      </w:pPr>
      <w:bookmarkStart w:id="360" w:name="_Toc345447217"/>
      <w:bookmarkStart w:id="361" w:name="_Toc361931084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360"/>
      <w:bookmarkEnd w:id="361"/>
    </w:p>
    <w:p w:rsidR="00F3536E" w:rsidRPr="00244C4C" w:rsidRDefault="00F3536E" w:rsidP="00FA41B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Այլընտրանքային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մսամթերքի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թանկարժեք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կազմակերպում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FA41B9">
      <w:pPr>
        <w:pStyle w:val="Heading3"/>
        <w:rPr>
          <w:rFonts w:ascii="GHEA Grapalat" w:hAnsi="GHEA Grapalat"/>
          <w:lang w:val="hy-AM"/>
        </w:rPr>
      </w:pPr>
      <w:bookmarkStart w:id="362" w:name="_Toc345447218"/>
      <w:bookmarkStart w:id="363" w:name="_Toc361931085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362"/>
      <w:bookmarkEnd w:id="363"/>
    </w:p>
    <w:p w:rsidR="00F3536E" w:rsidRPr="00244C4C" w:rsidRDefault="00F3536E" w:rsidP="00FA41B9">
      <w:pPr>
        <w:rPr>
          <w:rFonts w:ascii="GHEA Grapalat" w:hAnsi="GHEA Grapalat" w:cs="Arial"/>
          <w:lang w:val="hy-AM"/>
        </w:rPr>
      </w:pP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նուտրիաների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շինշիլաների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Arial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կստացվի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այլընտրանքային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մսամթերք</w:t>
      </w:r>
      <w:r w:rsidRPr="00244C4C">
        <w:rPr>
          <w:rFonts w:ascii="GHEA Grapalat" w:hAnsi="GHEA Grapalat" w:cs="Arial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թանկարժեք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մորթիներ</w:t>
      </w:r>
      <w:r w:rsidRPr="00244C4C">
        <w:rPr>
          <w:rFonts w:ascii="GHEA Grapalat" w:hAnsi="GHEA Grapalat" w:cs="Arial"/>
          <w:lang w:val="hy-AM"/>
        </w:rPr>
        <w:t>:</w:t>
      </w:r>
    </w:p>
    <w:p w:rsidR="00F3536E" w:rsidRPr="00244C4C" w:rsidRDefault="00F3536E" w:rsidP="00FA41B9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Ճագար</w:t>
      </w:r>
    </w:p>
    <w:p w:rsidR="00F3536E" w:rsidRPr="00244C4C" w:rsidRDefault="00F3536E" w:rsidP="00FA41B9">
      <w:pPr>
        <w:rPr>
          <w:rFonts w:ascii="GHEA Grapalat" w:hAnsi="GHEA Grapalat" w:cs="Arian AMU"/>
          <w:lang w:val="hy-AM"/>
        </w:rPr>
      </w:pPr>
      <w:r>
        <w:rPr>
          <w:noProof/>
        </w:rPr>
        <w:pict>
          <v:shape id="Picture 55" o:spid="_x0000_s1057" type="#_x0000_t75" alt="Description: http://www.clermontanimal.net/images/lop_rabbit_easter.jpg" style="position:absolute;left:0;text-align:left;margin-left:-.3pt;margin-top:18.8pt;width:161.25pt;height:162pt;z-index:251664896;visibility:visible" wrapcoords="-100 0 -100 21500 21600 21500 21600 0 -100 0">
            <v:imagedata r:id="rId129" o:title=""/>
            <w10:wrap type="through"/>
          </v:shape>
        </w:pict>
      </w:r>
      <w:r w:rsidRPr="00244C4C">
        <w:rPr>
          <w:rFonts w:ascii="GHEA Grapalat" w:hAnsi="GHEA Grapalat" w:cs="Sylfaen"/>
          <w:lang w:val="hy-AM"/>
        </w:rPr>
        <w:t>Ճագարային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Ուսումնասիրությունները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ցույց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նպատակահարմար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արտերկրից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ներկրել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տեղում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կազմակերպել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աքսելերացված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ճագարների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վերարտադրություն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սպանդային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քաշի</w:t>
      </w:r>
      <w:r w:rsidRPr="00244C4C">
        <w:rPr>
          <w:rFonts w:ascii="GHEA Grapalat" w:hAnsi="GHEA Grapalat" w:cs="Arial"/>
          <w:lang w:val="hy-AM"/>
        </w:rPr>
        <w:t xml:space="preserve"> (4-6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 w:cs="Arial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հասնում</w:t>
      </w:r>
      <w:r w:rsidRPr="00244C4C">
        <w:rPr>
          <w:rFonts w:ascii="GHEA Grapalat" w:hAnsi="GHEA Grapalat" w:cs="Arial"/>
          <w:lang w:val="hy-AM"/>
        </w:rPr>
        <w:t xml:space="preserve"> 4-4,5 </w:t>
      </w:r>
      <w:r w:rsidRPr="00244C4C">
        <w:rPr>
          <w:rFonts w:ascii="GHEA Grapalat" w:hAnsi="GHEA Grapalat" w:cs="Sylfaen"/>
          <w:lang w:val="hy-AM"/>
        </w:rPr>
        <w:t>ամսում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Առաջարկվում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ճագարաբուծության</w:t>
      </w:r>
      <w:r w:rsidRPr="00244C4C">
        <w:rPr>
          <w:rFonts w:ascii="GHEA Grapalat" w:hAnsi="GHEA Grapalat"/>
          <w:lang w:val="hy-AM"/>
        </w:rPr>
        <w:t xml:space="preserve"> “</w:t>
      </w:r>
      <w:r w:rsidRPr="00244C4C">
        <w:rPr>
          <w:rFonts w:ascii="GHEA Grapalat" w:hAnsi="GHEA Grapalat" w:cs="Sylfaen"/>
          <w:lang w:val="hy-AM"/>
        </w:rPr>
        <w:t>Միակրո</w:t>
      </w:r>
      <w:r w:rsidRPr="00244C4C">
        <w:rPr>
          <w:rFonts w:ascii="GHEA Grapalat" w:hAnsi="GHEA Grapalat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տեխնոլոգիան</w:t>
      </w:r>
      <w:r w:rsidRPr="00244C4C">
        <w:rPr>
          <w:rFonts w:ascii="GHEA Grapalat" w:hAnsi="GHEA Grapalat" w:cs="Arial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Ստեղծվում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մինի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ֆերմաներ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որտեղ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կերամանները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եւ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դարակները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նախագծված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 w:cs="Arial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խնամվող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ճագարներին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կերի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եւ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պաշարը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բավարարում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շաբաթ</w:t>
      </w:r>
      <w:r w:rsidRPr="00244C4C">
        <w:rPr>
          <w:rFonts w:ascii="GHEA Grapalat" w:hAnsi="GHEA Grapalat" w:cs="Arial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Կենդանիներին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զերծ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պահում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մարդու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անհարկի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այցերից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եւ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կերպ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դրսից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եկող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հիվանդություններից</w:t>
      </w:r>
      <w:r w:rsidRPr="00244C4C">
        <w:rPr>
          <w:rFonts w:ascii="GHEA Grapalat" w:hAnsi="GHEA Grapalat" w:cs="Arial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մինի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ֆերման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նախատեսված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l"/>
          <w:lang w:val="hy-AM"/>
        </w:rPr>
        <w:t xml:space="preserve"> 2 </w:t>
      </w:r>
      <w:r w:rsidRPr="00244C4C">
        <w:rPr>
          <w:rFonts w:ascii="GHEA Grapalat" w:hAnsi="GHEA Grapalat" w:cs="Sylfaen"/>
          <w:lang w:val="hy-AM"/>
        </w:rPr>
        <w:t>մայր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ճագարի</w:t>
      </w:r>
      <w:r w:rsidRPr="00244C4C">
        <w:rPr>
          <w:rFonts w:ascii="GHEA Grapalat" w:hAnsi="GHEA Grapalat" w:cs="Arial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Աքսելերատ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սեռական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հասունացման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</w:t>
      </w:r>
      <w:r w:rsidRPr="00244C4C">
        <w:rPr>
          <w:rFonts w:ascii="GHEA Grapalat" w:hAnsi="GHEA Grapalat"/>
          <w:lang w:val="hy-AM"/>
        </w:rPr>
        <w:t xml:space="preserve"> 9,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3,5-4 </w:t>
      </w:r>
      <w:r w:rsidRPr="00244C4C">
        <w:rPr>
          <w:rFonts w:ascii="GHEA Grapalat" w:hAnsi="GHEA Grapalat" w:cs="Sylfaen"/>
          <w:lang w:val="hy-AM"/>
        </w:rPr>
        <w:t>ամսական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ութ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Հղիությունը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տևում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29-32 </w:t>
      </w:r>
      <w:r w:rsidRPr="00244C4C">
        <w:rPr>
          <w:rFonts w:ascii="GHEA Grapalat" w:hAnsi="GHEA Grapalat" w:cs="Sylfaen"/>
          <w:lang w:val="hy-AM"/>
        </w:rPr>
        <w:t>օր</w:t>
      </w:r>
      <w:r w:rsidRPr="00244C4C">
        <w:rPr>
          <w:rFonts w:ascii="GHEA Grapalat" w:hAnsi="GHEA Grapalat"/>
          <w:lang w:val="hy-AM"/>
        </w:rPr>
        <w:t>:  </w:t>
      </w:r>
      <w:r w:rsidRPr="00244C4C">
        <w:rPr>
          <w:rFonts w:ascii="GHEA Grapalat" w:hAnsi="GHEA Grapalat" w:cs="Sylfaen"/>
          <w:lang w:val="hy-AM"/>
        </w:rPr>
        <w:t>Յուրաքանչյուր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մայրը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միջինը</w:t>
      </w:r>
      <w:r w:rsidRPr="00244C4C">
        <w:rPr>
          <w:rFonts w:ascii="GHEA Grapalat" w:hAnsi="GHEA Grapalat"/>
          <w:lang w:val="hy-AM"/>
        </w:rPr>
        <w:t xml:space="preserve"> 8-10  </w:t>
      </w:r>
      <w:r w:rsidRPr="00244C4C">
        <w:rPr>
          <w:rFonts w:ascii="GHEA Grapalat" w:hAnsi="GHEA Grapalat" w:cs="Sylfaen"/>
          <w:lang w:val="hy-AM"/>
        </w:rPr>
        <w:t>ձագ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Ճագարները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ձագերին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կերակրելու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զուգակցել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հղիության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թույլ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ծնից</w:t>
      </w:r>
      <w:r w:rsidRPr="00244C4C">
        <w:rPr>
          <w:rFonts w:ascii="GHEA Grapalat" w:hAnsi="GHEA Grapalat" w:cs="Arian AMU"/>
          <w:lang w:val="hy-AM"/>
        </w:rPr>
        <w:t xml:space="preserve"> 12 </w:t>
      </w:r>
      <w:r w:rsidRPr="00244C4C">
        <w:rPr>
          <w:rFonts w:ascii="GHEA Grapalat" w:hAnsi="GHEA Grapalat" w:cs="Sylfaen"/>
          <w:lang w:val="hy-AM"/>
        </w:rPr>
        <w:t>օր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կրկին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բեղմնավորվել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հղիանալ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մայր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</w:t>
      </w:r>
      <w:r w:rsidRPr="00244C4C">
        <w:rPr>
          <w:rFonts w:ascii="GHEA Grapalat" w:hAnsi="GHEA Grapalat" w:cs="Arian AMU"/>
          <w:lang w:val="hy-AM"/>
        </w:rPr>
        <w:t xml:space="preserve">  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 w:cs="Arian AMU"/>
          <w:lang w:val="hy-AM"/>
        </w:rPr>
        <w:t xml:space="preserve"> 120 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սննդարար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առողջարար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միս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Ճագարի</w:t>
      </w:r>
      <w:r w:rsidRPr="00244C4C">
        <w:rPr>
          <w:rFonts w:ascii="GHEA Grapalat" w:hAnsi="GHEA Grapalat" w:cs="Arian AMU"/>
          <w:lang w:val="hy-AM"/>
        </w:rPr>
        <w:t xml:space="preserve"> 1 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միսը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պարունակում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1.5 </w:t>
      </w:r>
      <w:r w:rsidRPr="00244C4C">
        <w:rPr>
          <w:rFonts w:ascii="GHEA Grapalat" w:hAnsi="GHEA Grapalat" w:cs="Sylfaen"/>
          <w:lang w:val="hy-AM"/>
        </w:rPr>
        <w:t>անգամ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սպիտակուցներ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խոզի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1.3 </w:t>
      </w:r>
      <w:r w:rsidRPr="00244C4C">
        <w:rPr>
          <w:rFonts w:ascii="GHEA Grapalat" w:hAnsi="GHEA Grapalat" w:cs="Sylfaen"/>
          <w:lang w:val="hy-AM"/>
        </w:rPr>
        <w:t>անգամ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ոչխարի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միսը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Ճագարի</w:t>
      </w:r>
      <w:r w:rsidRPr="00244C4C">
        <w:rPr>
          <w:rFonts w:ascii="GHEA Grapalat" w:hAnsi="GHEA Grapalat" w:cs="Arian AMU"/>
          <w:lang w:val="hy-AM"/>
        </w:rPr>
        <w:t xml:space="preserve"> 0.8 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միսը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համազոր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տավարի</w:t>
      </w:r>
      <w:r w:rsidRPr="00244C4C">
        <w:rPr>
          <w:rFonts w:ascii="GHEA Grapalat" w:hAnsi="GHEA Grapalat" w:cs="Arian AMU"/>
          <w:lang w:val="hy-AM"/>
        </w:rPr>
        <w:t xml:space="preserve"> 1 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մսին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FA41B9">
      <w:pPr>
        <w:rPr>
          <w:rFonts w:ascii="GHEA Grapalat" w:hAnsi="GHEA Grapalat" w:cs="Arian AMU"/>
          <w:lang w:val="hy-AM"/>
        </w:rPr>
      </w:pPr>
      <w:r>
        <w:rPr>
          <w:noProof/>
        </w:rPr>
        <w:pict>
          <v:shape id="Picture 54" o:spid="_x0000_s1058" type="#_x0000_t75" alt="Description: Разведение нутрий в домашних условиях" href="http://miragro.com/sites/default/files/imagecache/lightbox/fotoinstory/razvedenie_nutriy_v_domashnih" style="position:absolute;left:0;text-align:left;margin-left:-9.3pt;margin-top:4.2pt;width:170.25pt;height:130.5pt;z-index:251666944;visibility:visible" wrapcoords="-95 0 -95 21476 21600 21476 21600 0 -95 0" o:button="t">
            <v:fill o:detectmouseclick="t"/>
            <v:imagedata r:id="rId130" o:title=""/>
            <w10:wrap type="through"/>
          </v:shape>
        </w:pict>
      </w:r>
    </w:p>
    <w:p w:rsidR="00F3536E" w:rsidRPr="00244C4C" w:rsidRDefault="00F3536E" w:rsidP="00FA41B9">
      <w:pPr>
        <w:pStyle w:val="Heading4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Նուտրիա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ճահճակուղբ</w:t>
      </w:r>
    </w:p>
    <w:p w:rsidR="00F3536E" w:rsidRPr="00244C4C" w:rsidRDefault="00F3536E" w:rsidP="003547DB">
      <w:pPr>
        <w:spacing w:line="240" w:lineRule="auto"/>
        <w:rPr>
          <w:rFonts w:ascii="GHEA Grapalat" w:hAnsi="GHEA Grapalat" w:cs="Arian AMU"/>
          <w:color w:val="333333"/>
          <w:szCs w:val="24"/>
          <w:lang w:val="hy-AM"/>
        </w:rPr>
      </w:pPr>
      <w:r w:rsidRPr="00244C4C">
        <w:rPr>
          <w:rFonts w:ascii="GHEA Grapalat" w:hAnsi="GHEA Grapalat" w:cs="Sylfaen"/>
          <w:color w:val="333333"/>
          <w:szCs w:val="24"/>
          <w:lang w:val="hy-AM"/>
        </w:rPr>
        <w:t>Նուտրայի</w:t>
      </w:r>
      <w:r w:rsidRPr="00244C4C">
        <w:rPr>
          <w:rFonts w:ascii="GHEA Grapalat" w:hAnsi="GHEA Grapalat" w:cs="Arian AMU"/>
          <w:color w:val="333333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color w:val="333333"/>
          <w:szCs w:val="24"/>
          <w:lang w:val="hy-AM"/>
        </w:rPr>
        <w:t>բազմացումով</w:t>
      </w:r>
      <w:r w:rsidRPr="00244C4C">
        <w:rPr>
          <w:rFonts w:ascii="GHEA Grapalat" w:hAnsi="GHEA Grapalat" w:cs="Arian AMU"/>
          <w:color w:val="333333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color w:val="333333"/>
          <w:szCs w:val="24"/>
          <w:lang w:val="hy-AM"/>
        </w:rPr>
        <w:t>զբաղվել</w:t>
      </w:r>
      <w:r w:rsidRPr="00244C4C">
        <w:rPr>
          <w:rFonts w:ascii="GHEA Grapalat" w:hAnsi="GHEA Grapalat" w:cs="Arian AMU"/>
          <w:color w:val="333333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color w:val="333333"/>
          <w:szCs w:val="24"/>
          <w:lang w:val="hy-AM"/>
        </w:rPr>
        <w:t>են</w:t>
      </w:r>
      <w:r w:rsidRPr="00244C4C">
        <w:rPr>
          <w:rFonts w:ascii="GHEA Grapalat" w:hAnsi="GHEA Grapalat" w:cs="Arian AMU"/>
          <w:color w:val="333333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color w:val="333333"/>
          <w:szCs w:val="24"/>
          <w:lang w:val="hy-AM"/>
        </w:rPr>
        <w:t>Հայատանում</w:t>
      </w:r>
      <w:r w:rsidRPr="00244C4C">
        <w:rPr>
          <w:rFonts w:ascii="GHEA Grapalat" w:hAnsi="GHEA Grapalat" w:cs="Arian AMU"/>
          <w:color w:val="333333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color w:val="333333"/>
          <w:szCs w:val="24"/>
          <w:lang w:val="hy-AM"/>
        </w:rPr>
        <w:t>փոքր</w:t>
      </w:r>
      <w:r w:rsidRPr="00244C4C">
        <w:rPr>
          <w:rFonts w:ascii="GHEA Grapalat" w:hAnsi="GHEA Grapalat" w:cs="Arian AMU"/>
          <w:color w:val="333333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color w:val="333333"/>
          <w:szCs w:val="24"/>
          <w:lang w:val="hy-AM"/>
        </w:rPr>
        <w:t>տնային</w:t>
      </w:r>
      <w:r w:rsidRPr="00244C4C">
        <w:rPr>
          <w:rFonts w:ascii="GHEA Grapalat" w:hAnsi="GHEA Grapalat" w:cs="Arian AMU"/>
          <w:color w:val="333333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color w:val="333333"/>
          <w:szCs w:val="24"/>
          <w:lang w:val="hy-AM"/>
        </w:rPr>
        <w:t>տնտեսությունները</w:t>
      </w:r>
      <w:r w:rsidRPr="00244C4C">
        <w:rPr>
          <w:rFonts w:ascii="GHEA Grapalat" w:hAnsi="GHEA Grapalat" w:cs="Arian AMU"/>
          <w:color w:val="333333"/>
          <w:szCs w:val="24"/>
          <w:lang w:val="hy-AM"/>
        </w:rPr>
        <w:t>:</w:t>
      </w:r>
    </w:p>
    <w:p w:rsidR="00F3536E" w:rsidRPr="00244C4C" w:rsidRDefault="00F3536E" w:rsidP="00FA41B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կենդանիները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արագ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բազմանում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նուտրայի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գերազանցում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մորթուն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 w:cs="Arian AMU"/>
          <w:lang w:val="hy-AM"/>
        </w:rPr>
        <w:t xml:space="preserve"> 10 </w:t>
      </w:r>
      <w:r w:rsidRPr="00244C4C">
        <w:rPr>
          <w:rFonts w:ascii="GHEA Grapalat" w:hAnsi="GHEA Grapalat" w:cs="Sylfaen"/>
          <w:lang w:val="hy-AM"/>
        </w:rPr>
        <w:t>անգամ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կենդանու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հղիությունը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տևում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127-137 </w:t>
      </w:r>
      <w:r w:rsidRPr="00244C4C">
        <w:rPr>
          <w:rFonts w:ascii="GHEA Grapalat" w:hAnsi="GHEA Grapalat" w:cs="Sylfaen"/>
          <w:lang w:val="hy-AM"/>
        </w:rPr>
        <w:t>օր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ծնված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կենդանիների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4-6-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հազվադեպ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հասնել</w:t>
      </w:r>
      <w:r w:rsidRPr="00244C4C">
        <w:rPr>
          <w:rFonts w:ascii="GHEA Grapalat" w:hAnsi="GHEA Grapalat"/>
          <w:lang w:val="hy-AM"/>
        </w:rPr>
        <w:t xml:space="preserve"> 10-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Ճիշտ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կերակրման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13 </w:t>
      </w:r>
      <w:r w:rsidRPr="00244C4C">
        <w:rPr>
          <w:rFonts w:ascii="GHEA Grapalat" w:hAnsi="GHEA Grapalat" w:cs="Sylfaen"/>
          <w:lang w:val="hy-AM"/>
        </w:rPr>
        <w:t>ամսվա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2 </w:t>
      </w:r>
      <w:r w:rsidRPr="00244C4C">
        <w:rPr>
          <w:rFonts w:ascii="GHEA Grapalat" w:hAnsi="GHEA Grapalat" w:cs="Sylfaen"/>
          <w:lang w:val="hy-AM"/>
        </w:rPr>
        <w:t>ծին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ունենալ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Նուտրայի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բազմացման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ավազան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որովհետև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կենդանիները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լվանում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Նուտրան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կաղամբով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գազարով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բույսերով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նուտրայից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ստացվոմ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2-3 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դիետիկ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սննդարար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զիջում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մսին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3547DB">
      <w:pPr>
        <w:spacing w:line="240" w:lineRule="auto"/>
        <w:rPr>
          <w:rFonts w:ascii="GHEA Grapalat" w:hAnsi="GHEA Grapalat" w:cs="Sylfaen"/>
          <w:b/>
          <w:i/>
          <w:color w:val="333333"/>
          <w:szCs w:val="24"/>
          <w:u w:val="single"/>
          <w:lang w:val="hy-AM"/>
        </w:rPr>
      </w:pPr>
    </w:p>
    <w:p w:rsidR="00F3536E" w:rsidRPr="00244C4C" w:rsidRDefault="00F3536E" w:rsidP="00FA41B9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Շինշիլա</w:t>
      </w:r>
    </w:p>
    <w:p w:rsidR="00F3536E" w:rsidRPr="00244C4C" w:rsidRDefault="00F3536E" w:rsidP="00FA41B9">
      <w:pPr>
        <w:rPr>
          <w:rFonts w:ascii="GHEA Grapalat" w:hAnsi="GHEA Grapalat"/>
          <w:lang w:val="hy-AM"/>
        </w:rPr>
      </w:pPr>
      <w:r>
        <w:rPr>
          <w:noProof/>
        </w:rPr>
        <w:pict>
          <v:shape id="Picture 53" o:spid="_x0000_s1059" type="#_x0000_t75" alt="Description: http://bisnesideya.ru/wp-content/uploads/2012/09/SHinshilla-6000--300x268.jpg" style="position:absolute;left:0;text-align:left;margin-left:1.2pt;margin-top:.5pt;width:173.25pt;height:179.25pt;z-index:251665920;visibility:visible" wrapcoords="-94 0 -94 21510 21600 21510 21600 0 -94 0">
            <v:imagedata r:id="rId131" o:title=""/>
            <w10:wrap type="through"/>
          </v:shape>
        </w:pic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կենդանու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դժվարություն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եկամտաբերություն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գործարարություն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Ծնելիությունը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3 </w:t>
      </w:r>
      <w:r w:rsidRPr="00244C4C">
        <w:rPr>
          <w:rFonts w:ascii="GHEA Grapalat" w:hAnsi="GHEA Grapalat" w:cs="Sylfaen"/>
          <w:lang w:val="hy-AM"/>
        </w:rPr>
        <w:t>անգամ</w:t>
      </w:r>
      <w:r w:rsidRPr="00244C4C">
        <w:rPr>
          <w:rFonts w:ascii="GHEA Grapalat" w:hAnsi="GHEA Grapalat"/>
          <w:lang w:val="hy-AM"/>
        </w:rPr>
        <w:t xml:space="preserve">, 4-6 </w:t>
      </w:r>
      <w:r w:rsidRPr="00244C4C">
        <w:rPr>
          <w:rFonts w:ascii="GHEA Grapalat" w:hAnsi="GHEA Grapalat" w:cs="Sylfaen"/>
          <w:lang w:val="hy-AM"/>
        </w:rPr>
        <w:t>ձագ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ապահովելով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Հասուն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կենդանին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12 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կոմբիկեր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6 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խոտ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կենդանու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մորթին</w:t>
      </w:r>
      <w:r w:rsidRPr="00244C4C">
        <w:rPr>
          <w:rFonts w:ascii="GHEA Grapalat" w:hAnsi="GHEA Grapalat"/>
          <w:lang w:val="hy-AM"/>
        </w:rPr>
        <w:t xml:space="preserve"> 9-10 </w:t>
      </w:r>
      <w:r w:rsidRPr="00244C4C">
        <w:rPr>
          <w:rFonts w:ascii="GHEA Grapalat" w:hAnsi="GHEA Grapalat" w:cs="Sylfaen"/>
          <w:lang w:val="hy-AM"/>
        </w:rPr>
        <w:t>ամսական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1 </w:t>
      </w:r>
      <w:r w:rsidRPr="00244C4C">
        <w:rPr>
          <w:rFonts w:ascii="GHEA Grapalat" w:hAnsi="GHEA Grapalat" w:cs="Sylfaen"/>
          <w:lang w:val="hy-AM"/>
        </w:rPr>
        <w:t>շինշիլան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9 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կոմբիկեր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4.5 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խոտ</w:t>
      </w:r>
      <w:r w:rsidRPr="00244C4C">
        <w:rPr>
          <w:rFonts w:ascii="GHEA Grapalat" w:hAnsi="GHEA Grapalat"/>
          <w:lang w:val="hy-AM"/>
        </w:rPr>
        <w:t xml:space="preserve">:  1 </w:t>
      </w:r>
      <w:r w:rsidRPr="00244C4C">
        <w:rPr>
          <w:rFonts w:ascii="GHEA Grapalat" w:hAnsi="GHEA Grapalat" w:cs="Sylfaen"/>
          <w:lang w:val="hy-AM"/>
        </w:rPr>
        <w:t>քմ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պահել</w:t>
      </w:r>
      <w:r w:rsidRPr="00244C4C">
        <w:rPr>
          <w:rFonts w:ascii="GHEA Grapalat" w:hAnsi="GHEA Grapalat"/>
          <w:lang w:val="hy-AM"/>
        </w:rPr>
        <w:t xml:space="preserve"> 20 </w:t>
      </w:r>
      <w:r w:rsidRPr="00244C4C">
        <w:rPr>
          <w:rFonts w:ascii="GHEA Grapalat" w:hAnsi="GHEA Grapalat" w:cs="Sylfaen"/>
          <w:lang w:val="hy-AM"/>
        </w:rPr>
        <w:t>հատ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շինշիլա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կենդանու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թանկ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մորթուց</w:t>
      </w:r>
      <w:r w:rsidRPr="00244C4C">
        <w:rPr>
          <w:rFonts w:ascii="GHEA Grapalat" w:hAnsi="GHEA Grapalat"/>
          <w:lang w:val="hy-AM"/>
        </w:rPr>
        <w:t xml:space="preserve"> 250 </w:t>
      </w:r>
      <w:r w:rsidRPr="00244C4C">
        <w:rPr>
          <w:rFonts w:ascii="GHEA Grapalat" w:hAnsi="GHEA Grapalat" w:cs="Sylfaen"/>
          <w:lang w:val="hy-AM"/>
        </w:rPr>
        <w:t>անգամ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շինշիլայի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100 </w:t>
      </w:r>
      <w:r w:rsidRPr="00244C4C">
        <w:rPr>
          <w:rFonts w:ascii="GHEA Grapalat" w:hAnsi="GHEA Grapalat" w:cs="Sylfaen"/>
          <w:lang w:val="hy-AM"/>
        </w:rPr>
        <w:t>ԱՄՆ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դոլար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A41B9">
      <w:pPr>
        <w:rPr>
          <w:rFonts w:ascii="GHEA Grapalat" w:hAnsi="GHEA Grapalat"/>
          <w:lang w:val="hy-AM"/>
        </w:rPr>
      </w:pPr>
    </w:p>
    <w:p w:rsidR="00F3536E" w:rsidRPr="00244C4C" w:rsidRDefault="00F3536E" w:rsidP="00FA41B9">
      <w:pPr>
        <w:pStyle w:val="Heading3"/>
        <w:rPr>
          <w:rFonts w:ascii="GHEA Grapalat" w:hAnsi="GHEA Grapalat"/>
          <w:lang w:val="hy-AM"/>
        </w:rPr>
      </w:pPr>
      <w:bookmarkStart w:id="364" w:name="_Toc345447219"/>
      <w:bookmarkStart w:id="365" w:name="_Toc361931086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364"/>
      <w:bookmarkEnd w:id="365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FA41B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նախարարությունը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պարբերաբար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ճագարաբուծության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ուսումնասիրություններ՝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հանրապետությունում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բուծվող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գլխաքանակը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պարզելու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ներուժը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պարզելու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նախարարության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ուսումնասիրությունների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ճագարաբուծության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նպատակահարմար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Տավուշի</w:t>
      </w:r>
      <w:r w:rsidRPr="00244C4C">
        <w:rPr>
          <w:rFonts w:ascii="GHEA Grapalat" w:hAnsi="GHEA Grapalat"/>
          <w:lang w:val="hy-AM"/>
        </w:rPr>
        <w:t>,</w:t>
      </w:r>
      <w:r w:rsidRPr="00244C4C">
        <w:rPr>
          <w:rFonts w:ascii="GHEA Grapalat" w:hAnsi="GHEA Grapalat" w:cs="Sylfaen"/>
          <w:lang w:val="hy-AM"/>
        </w:rPr>
        <w:t>Կոտայքի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Լոռու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Գեղարքունիքի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Վայոց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մարզերում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A41B9">
      <w:pPr>
        <w:rPr>
          <w:rFonts w:ascii="GHEA Grapalat" w:hAnsi="GHEA Grapalat"/>
          <w:lang w:val="hy-AM"/>
        </w:rPr>
      </w:pPr>
    </w:p>
    <w:p w:rsidR="00F3536E" w:rsidRPr="00244C4C" w:rsidRDefault="00F3536E" w:rsidP="00FA41B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կնպաստի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այլընտրանքային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մսամթերքի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թանկարժեք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կնպաստի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աշխատատեղերի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ստեղծմանը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</w:t>
      </w:r>
      <w:r w:rsidRPr="00244C4C">
        <w:rPr>
          <w:rFonts w:ascii="GHEA Grapalat" w:hAnsi="GHEA Grapalat"/>
          <w:lang w:val="hy-AM"/>
        </w:rPr>
        <w:t xml:space="preserve"> 34 </w:t>
      </w:r>
      <w:r w:rsidRPr="00244C4C">
        <w:rPr>
          <w:rFonts w:ascii="GHEA Grapalat" w:hAnsi="GHEA Grapalat" w:cs="Sylfaen"/>
          <w:lang w:val="hy-AM"/>
        </w:rPr>
        <w:t>ռեստորան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բավարարվել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իրականացմամպբ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մանրածախ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FA41B9">
      <w:pPr>
        <w:rPr>
          <w:rFonts w:ascii="GHEA Grapalat" w:hAnsi="GHEA Grapalat"/>
          <w:lang w:val="hy-AM"/>
        </w:rPr>
        <w:sectPr w:rsidR="00F3536E" w:rsidRPr="00244C4C">
          <w:headerReference w:type="default" r:id="rId132"/>
          <w:pgSz w:w="11907" w:h="16840"/>
          <w:pgMar w:top="1134" w:right="851" w:bottom="1134" w:left="1701" w:header="567" w:footer="567" w:gutter="0"/>
          <w:cols w:space="720"/>
          <w:rtlGutter/>
        </w:sectPr>
      </w:pPr>
    </w:p>
    <w:p w:rsidR="00F3536E" w:rsidRPr="00244C4C" w:rsidRDefault="00F3536E" w:rsidP="00CF538A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CF538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Թանկարժեք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դիանամիկ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աշխարհում</w:t>
      </w:r>
      <w:r w:rsidRPr="00244C4C">
        <w:rPr>
          <w:rFonts w:ascii="GHEA Grapalat" w:hAnsi="GHEA Grapalat"/>
          <w:lang w:val="hy-AM"/>
        </w:rPr>
        <w:t xml:space="preserve">: 1980 </w:t>
      </w:r>
      <w:r w:rsidRPr="00244C4C">
        <w:rPr>
          <w:rFonts w:ascii="GHEA Grapalat" w:hAnsi="GHEA Grapalat" w:cs="Sylfaen"/>
          <w:lang w:val="hy-AM"/>
        </w:rPr>
        <w:t>ականներին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45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Սկանդինավյան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,  31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ԽՍՀՄ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երկրների</w:t>
      </w:r>
      <w:r w:rsidRPr="00244C4C">
        <w:rPr>
          <w:rFonts w:ascii="GHEA Grapalat" w:hAnsi="GHEA Grapalat"/>
          <w:lang w:val="hy-AM"/>
        </w:rPr>
        <w:t xml:space="preserve">, 10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ԱՄՆ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>, 3_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Կանադայի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մնացածը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Մանրածախ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ԱՄՆ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էր</w:t>
      </w:r>
      <w:r w:rsidRPr="00244C4C">
        <w:rPr>
          <w:rFonts w:ascii="GHEA Grapalat" w:hAnsi="GHEA Grapalat"/>
          <w:lang w:val="hy-AM"/>
        </w:rPr>
        <w:t xml:space="preserve"> 2 </w:t>
      </w:r>
      <w:r w:rsidRPr="00244C4C">
        <w:rPr>
          <w:rFonts w:ascii="GHEA Grapalat" w:hAnsi="GHEA Grapalat" w:cs="Sylfaen"/>
          <w:lang w:val="hy-AM"/>
        </w:rPr>
        <w:t>բիլիոն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դոլարի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կենդանիների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իրավունքի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բողոքի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ճնշման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վաճառքի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նվազեցին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զիջելով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արհեստական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մորթիներին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CF538A">
      <w:pPr>
        <w:rPr>
          <w:rFonts w:ascii="GHEA Grapalat" w:hAnsi="GHEA Grapalat"/>
          <w:lang w:val="hy-AM"/>
        </w:rPr>
      </w:pPr>
    </w:p>
    <w:p w:rsidR="00F3536E" w:rsidRPr="00244C4C" w:rsidRDefault="00F3536E" w:rsidP="00CF538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Նուտրայի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շինշիլայի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սկիզբ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Հարավային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Աֆրկայում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հասանելի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ամանահաուստ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սպառողներին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Դրանց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բազմացումը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աշխարհագրական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վայրերում՝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Եվրոպայում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Ռուսաստանում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երկրներում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հնարավորություն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տվեց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սպառողին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արտադրատեսակից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CF538A">
      <w:pPr>
        <w:rPr>
          <w:rFonts w:ascii="GHEA Grapalat" w:hAnsi="GHEA Grapalat"/>
          <w:lang w:val="hy-AM"/>
        </w:rPr>
      </w:pPr>
    </w:p>
    <w:p w:rsidR="00F3536E" w:rsidRPr="00244C4C" w:rsidRDefault="00F3536E" w:rsidP="00CF538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Ճագարաբուծության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հիմնվում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մորթին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անհամեմատ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էժան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CF538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Ճագարաբուծությունը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դինամիկ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Այսպես՝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Չինաստանը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Իտալիան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Իսպանիան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Ֆրանսիան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համաշխարհային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շուրջ</w:t>
      </w:r>
      <w:r w:rsidRPr="00244C4C">
        <w:rPr>
          <w:rFonts w:ascii="GHEA Grapalat" w:hAnsi="GHEA Grapalat"/>
          <w:lang w:val="hy-AM"/>
        </w:rPr>
        <w:t xml:space="preserve"> 75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CF538A">
      <w:pPr>
        <w:rPr>
          <w:rFonts w:ascii="GHEA Grapalat" w:hAnsi="GHEA Grapalat"/>
          <w:lang w:val="hy-AM"/>
        </w:rPr>
      </w:pPr>
    </w:p>
    <w:p w:rsidR="00F3536E" w:rsidRPr="00244C4C" w:rsidRDefault="00F3536E" w:rsidP="00CF538A">
      <w:pPr>
        <w:rPr>
          <w:rFonts w:ascii="GHEA Grapalat" w:hAnsi="GHEA Grapalat"/>
          <w:b/>
          <w:bCs/>
          <w:lang w:val="hy-AM"/>
        </w:rPr>
      </w:pPr>
      <w:r w:rsidRPr="00244C4C">
        <w:rPr>
          <w:rFonts w:ascii="GHEA Grapalat" w:hAnsi="GHEA Grapalat"/>
          <w:lang w:val="hy-AM"/>
        </w:rPr>
        <w:t xml:space="preserve">2009 </w:t>
      </w:r>
      <w:r w:rsidRPr="00244C4C">
        <w:rPr>
          <w:rFonts w:ascii="GHEA Grapalat" w:hAnsi="GHEA Grapalat" w:cs="Sylfaen"/>
          <w:lang w:val="hy-AM"/>
        </w:rPr>
        <w:t>թվականի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հունվարի</w:t>
      </w:r>
      <w:r w:rsidRPr="00244C4C">
        <w:rPr>
          <w:rFonts w:ascii="GHEA Grapalat" w:hAnsi="GHEA Grapalat"/>
          <w:lang w:val="hy-AM"/>
        </w:rPr>
        <w:t xml:space="preserve"> 1-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գլխաքանակը</w:t>
      </w:r>
      <w:r w:rsidRPr="00244C4C">
        <w:rPr>
          <w:rFonts w:ascii="GHEA Grapalat" w:hAnsi="GHEA Grapalat"/>
          <w:lang w:val="hy-AM"/>
        </w:rPr>
        <w:t xml:space="preserve"> 19,7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2012 </w:t>
      </w:r>
      <w:r w:rsidRPr="00244C4C">
        <w:rPr>
          <w:rFonts w:ascii="GHEA Grapalat" w:hAnsi="GHEA Grapalat" w:cs="Sylfaen"/>
          <w:lang w:val="hy-AM"/>
        </w:rPr>
        <w:t>թվականի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ժամանակահատվածի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հանրապետությունում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բուծվում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էր</w:t>
      </w:r>
      <w:r w:rsidRPr="00244C4C">
        <w:rPr>
          <w:rFonts w:ascii="GHEA Grapalat" w:hAnsi="GHEA Grapalat"/>
          <w:lang w:val="hy-AM"/>
        </w:rPr>
        <w:t xml:space="preserve"> 20,8 </w:t>
      </w:r>
      <w:r w:rsidRPr="00244C4C">
        <w:rPr>
          <w:rFonts w:ascii="GHEA Grapalat" w:hAnsi="GHEA Grapalat" w:cs="Sylfaen"/>
          <w:lang w:val="hy-AM"/>
        </w:rPr>
        <w:t>հազար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գերակշիռ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մեծամասնությունը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մայր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ճագարները</w:t>
      </w:r>
      <w:r w:rsidRPr="00244C4C">
        <w:rPr>
          <w:rFonts w:ascii="GHEA Grapalat" w:hAnsi="GHEA Grapalat"/>
          <w:lang w:val="hy-AM"/>
        </w:rPr>
        <w:t>: </w:t>
      </w:r>
      <w:r w:rsidRPr="00244C4C">
        <w:rPr>
          <w:rFonts w:ascii="GHEA Grapalat" w:hAnsi="GHEA Grapalat"/>
          <w:b/>
          <w:bCs/>
          <w:lang w:val="hy-AM"/>
        </w:rPr>
        <w:t> </w:t>
      </w:r>
    </w:p>
    <w:p w:rsidR="00F3536E" w:rsidRPr="00244C4C" w:rsidRDefault="00F3536E" w:rsidP="00CF538A">
      <w:pPr>
        <w:rPr>
          <w:rFonts w:ascii="GHEA Grapalat" w:hAnsi="GHEA Grapalat"/>
          <w:b/>
          <w:bCs/>
          <w:lang w:val="hy-AM"/>
        </w:rPr>
      </w:pPr>
    </w:p>
    <w:p w:rsidR="00F3536E" w:rsidRPr="00244C4C" w:rsidRDefault="00F3536E" w:rsidP="00CF538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Չնայած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ճագարաբուծության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դեռևս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հասանելի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մանրածախ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հանրախանութներում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համարյա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հանդիպում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ճագարի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թարմ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միս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ռեստորանների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ճաշատեսակներում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հանդիպել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թանկ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առաջարկով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Օրինակ՝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խորովածն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2900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գնով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CF538A">
      <w:pPr>
        <w:rPr>
          <w:rFonts w:ascii="GHEA Grapalat" w:hAnsi="GHEA Grapalat"/>
          <w:lang w:val="hy-AM"/>
        </w:rPr>
      </w:pPr>
    </w:p>
    <w:p w:rsidR="00F3536E" w:rsidRPr="00244C4C" w:rsidRDefault="00F3536E" w:rsidP="00CF538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Վրաստանում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զբոսաշրջության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>։</w:t>
      </w:r>
      <w:r w:rsidRPr="00244C4C">
        <w:rPr>
          <w:rFonts w:ascii="GHEA Grapalat" w:hAnsi="GHEA Grapalat"/>
          <w:lang w:val="hy-AM"/>
        </w:rPr>
        <w:t xml:space="preserve"> “</w:t>
      </w:r>
      <w:r w:rsidRPr="00244C4C">
        <w:rPr>
          <w:rFonts w:ascii="GHEA Grapalat" w:hAnsi="GHEA Grapalat" w:cs="Sylfaen"/>
          <w:lang w:val="hy-AM"/>
        </w:rPr>
        <w:t>Ագրո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խմբի</w:t>
      </w:r>
      <w:r w:rsidRPr="00244C4C">
        <w:rPr>
          <w:rFonts w:ascii="GHEA Grapalat" w:hAnsi="GHEA Grapalat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տվյալների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10 </w:t>
      </w:r>
      <w:r w:rsidRPr="00244C4C">
        <w:rPr>
          <w:rFonts w:ascii="GHEA Grapalat" w:hAnsi="GHEA Grapalat" w:cs="Sylfaen"/>
          <w:lang w:val="hy-AM"/>
        </w:rPr>
        <w:t>ամիսներին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Վրաստանում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զգալիորեն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նկատմամբ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հետաքրքրությունը</w:t>
      </w:r>
      <w:r w:rsidRPr="00244C4C">
        <w:rPr>
          <w:rFonts w:ascii="GHEA Grapalat" w:hAnsi="GHEA Grapalat" w:cs="Arian AMU"/>
          <w:lang w:val="hy-AM"/>
        </w:rPr>
        <w:t>։</w:t>
      </w:r>
      <w:r w:rsidRPr="00244C4C">
        <w:rPr>
          <w:rFonts w:ascii="GHEA Grapalat" w:hAnsi="GHEA Grapalat"/>
          <w:lang w:val="hy-AM"/>
        </w:rPr>
        <w:t xml:space="preserve"> 2011-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վայելել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հատկապես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ռեստորաններում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հանրախանութներում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առաջարկը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մնացել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պահանջարկից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Այժմ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ճագարաբուծությամբ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30-60-</w:t>
      </w:r>
      <w:r w:rsidRPr="00244C4C">
        <w:rPr>
          <w:rFonts w:ascii="GHEA Grapalat" w:hAnsi="GHEA Grapalat" w:cs="Sylfaen"/>
          <w:lang w:val="hy-AM"/>
        </w:rPr>
        <w:t>ով</w:t>
      </w:r>
      <w:r w:rsidRPr="00244C4C">
        <w:rPr>
          <w:rFonts w:ascii="GHEA Grapalat" w:hAnsi="GHEA Grapalat" w:cs="Arian AMU"/>
          <w:lang w:val="hy-AM"/>
        </w:rPr>
        <w:t>։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Վրաստանում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ճագարի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6-8 </w:t>
      </w:r>
      <w:r w:rsidRPr="00244C4C">
        <w:rPr>
          <w:rFonts w:ascii="GHEA Grapalat" w:hAnsi="GHEA Grapalat" w:cs="Sylfaen"/>
          <w:lang w:val="hy-AM"/>
        </w:rPr>
        <w:t>լարի</w:t>
      </w:r>
      <w:r w:rsidRPr="00244C4C">
        <w:rPr>
          <w:rFonts w:ascii="GHEA Grapalat" w:hAnsi="GHEA Grapalat"/>
          <w:lang w:val="hy-AM"/>
        </w:rPr>
        <w:t xml:space="preserve"> (1 </w:t>
      </w:r>
      <w:r w:rsidRPr="00244C4C">
        <w:rPr>
          <w:rFonts w:ascii="GHEA Grapalat" w:hAnsi="GHEA Grapalat" w:cs="Sylfaen"/>
          <w:lang w:val="hy-AM"/>
        </w:rPr>
        <w:t>լարին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հավասար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0.64 </w:t>
      </w:r>
      <w:r w:rsidRPr="00244C4C">
        <w:rPr>
          <w:rFonts w:ascii="GHEA Grapalat" w:hAnsi="GHEA Grapalat" w:cs="Sylfaen"/>
          <w:lang w:val="hy-AM"/>
        </w:rPr>
        <w:t>ամերիկյան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դոլարի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առքի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գինը՝</w:t>
      </w:r>
      <w:r w:rsidRPr="00244C4C">
        <w:rPr>
          <w:rFonts w:ascii="GHEA Grapalat" w:hAnsi="GHEA Grapalat"/>
          <w:lang w:val="hy-AM"/>
        </w:rPr>
        <w:t xml:space="preserve"> 10-12 </w:t>
      </w:r>
      <w:r w:rsidRPr="00244C4C">
        <w:rPr>
          <w:rFonts w:ascii="GHEA Grapalat" w:hAnsi="GHEA Grapalat" w:cs="Sylfaen"/>
          <w:lang w:val="hy-AM"/>
        </w:rPr>
        <w:t>լարի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վաճառքի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գինը՝</w:t>
      </w:r>
      <w:r w:rsidRPr="00244C4C">
        <w:rPr>
          <w:rFonts w:ascii="GHEA Grapalat" w:hAnsi="GHEA Grapalat"/>
          <w:lang w:val="hy-AM"/>
        </w:rPr>
        <w:t xml:space="preserve"> 17-28 </w:t>
      </w:r>
      <w:r w:rsidRPr="00244C4C">
        <w:rPr>
          <w:rFonts w:ascii="GHEA Grapalat" w:hAnsi="GHEA Grapalat" w:cs="Sylfaen"/>
          <w:lang w:val="hy-AM"/>
        </w:rPr>
        <w:t>լարի</w:t>
      </w:r>
      <w:r w:rsidRPr="00244C4C">
        <w:rPr>
          <w:rFonts w:ascii="GHEA Grapalat" w:hAnsi="GHEA Grapalat" w:cs="Arian AMU"/>
          <w:lang w:val="hy-AM"/>
        </w:rPr>
        <w:t>։</w:t>
      </w:r>
    </w:p>
    <w:p w:rsidR="00F3536E" w:rsidRPr="00244C4C" w:rsidRDefault="00F3536E" w:rsidP="003547DB">
      <w:pPr>
        <w:pStyle w:val="NormalWeb"/>
        <w:rPr>
          <w:rFonts w:ascii="GHEA Grapalat" w:hAnsi="GHEA Grapalat" w:cs="Arian AMU"/>
          <w:lang w:val="hy-AM"/>
        </w:rPr>
      </w:pPr>
    </w:p>
    <w:p w:rsidR="00F3536E" w:rsidRPr="00244C4C" w:rsidRDefault="00F3536E" w:rsidP="003547DB">
      <w:pPr>
        <w:pStyle w:val="NormalWeb"/>
        <w:rPr>
          <w:rFonts w:ascii="GHEA Grapalat" w:hAnsi="GHEA Grapalat" w:cs="Arian AMU"/>
          <w:lang w:val="hy-AM"/>
        </w:rPr>
      </w:pPr>
    </w:p>
    <w:p w:rsidR="00F3536E" w:rsidRPr="00244C4C" w:rsidRDefault="00F3536E" w:rsidP="00CF538A">
      <w:pPr>
        <w:pStyle w:val="Heading3"/>
        <w:rPr>
          <w:rFonts w:ascii="GHEA Grapalat" w:hAnsi="GHEA Grapalat"/>
          <w:lang w:val="hy-AM"/>
        </w:rPr>
      </w:pPr>
      <w:bookmarkStart w:id="366" w:name="_Toc345447220"/>
      <w:bookmarkStart w:id="367" w:name="_Toc361931087"/>
      <w:r w:rsidRPr="00244C4C">
        <w:rPr>
          <w:rFonts w:ascii="GHEA Grapalat" w:hAnsi="GHEA Grapalat" w:cs="Sylfaen"/>
          <w:lang w:val="hy-AM"/>
        </w:rPr>
        <w:t>Ներդրումներ</w:t>
      </w:r>
      <w:bookmarkEnd w:id="366"/>
      <w:bookmarkEnd w:id="367"/>
    </w:p>
    <w:p w:rsidR="00F3536E" w:rsidRPr="00244C4C" w:rsidRDefault="00F3536E" w:rsidP="00CF538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կիրականացվի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մանաբաժինները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գումարների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աղյուսակում՝</w:t>
      </w:r>
    </w:p>
    <w:p w:rsidR="00F3536E" w:rsidRPr="00244C4C" w:rsidRDefault="00F3536E" w:rsidP="00CF538A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251"/>
        <w:gridCol w:w="1783"/>
        <w:gridCol w:w="1783"/>
        <w:gridCol w:w="1785"/>
        <w:gridCol w:w="1809"/>
      </w:tblGrid>
      <w:tr w:rsidR="00F3536E" w:rsidRPr="00244C4C" w:rsidTr="00CF538A">
        <w:trPr>
          <w:trHeight w:val="315"/>
        </w:trPr>
        <w:tc>
          <w:tcPr>
            <w:tcW w:w="5000" w:type="pct"/>
            <w:gridSpan w:val="5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Ներդրումների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բաշխվածք</w:t>
            </w:r>
          </w:p>
        </w:tc>
      </w:tr>
      <w:tr w:rsidR="00F3536E" w:rsidRPr="00244C4C" w:rsidTr="00CF538A">
        <w:trPr>
          <w:trHeight w:val="300"/>
        </w:trPr>
        <w:tc>
          <w:tcPr>
            <w:tcW w:w="1199" w:type="pct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Մարզ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համայնք</w:t>
            </w:r>
          </w:p>
        </w:tc>
        <w:tc>
          <w:tcPr>
            <w:tcW w:w="950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50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Ներդրող</w:t>
            </w:r>
          </w:p>
        </w:tc>
        <w:tc>
          <w:tcPr>
            <w:tcW w:w="950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Վարկ</w:t>
            </w:r>
          </w:p>
        </w:tc>
        <w:tc>
          <w:tcPr>
            <w:tcW w:w="951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CF538A">
        <w:trPr>
          <w:trHeight w:val="300"/>
        </w:trPr>
        <w:tc>
          <w:tcPr>
            <w:tcW w:w="1199" w:type="pct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5%</w:t>
            </w:r>
          </w:p>
        </w:tc>
        <w:tc>
          <w:tcPr>
            <w:tcW w:w="950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50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45%</w:t>
            </w:r>
          </w:p>
        </w:tc>
        <w:tc>
          <w:tcPr>
            <w:tcW w:w="950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50%</w:t>
            </w:r>
          </w:p>
        </w:tc>
        <w:tc>
          <w:tcPr>
            <w:tcW w:w="951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100%</w:t>
            </w:r>
          </w:p>
        </w:tc>
      </w:tr>
      <w:tr w:rsidR="00F3536E" w:rsidRPr="00244C4C" w:rsidTr="00CF538A">
        <w:trPr>
          <w:trHeight w:val="300"/>
        </w:trPr>
        <w:tc>
          <w:tcPr>
            <w:tcW w:w="1199" w:type="pct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Ֆինանսական</w:t>
            </w:r>
          </w:p>
        </w:tc>
        <w:tc>
          <w:tcPr>
            <w:tcW w:w="950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Բնաիրային</w:t>
            </w:r>
          </w:p>
        </w:tc>
        <w:tc>
          <w:tcPr>
            <w:tcW w:w="950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50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51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CF538A">
        <w:trPr>
          <w:trHeight w:val="300"/>
        </w:trPr>
        <w:tc>
          <w:tcPr>
            <w:tcW w:w="1199" w:type="pct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  <w:color w:val="17375D"/>
              </w:rPr>
            </w:pPr>
            <w:r w:rsidRPr="00244C4C">
              <w:rPr>
                <w:rFonts w:ascii="GHEA Grapalat" w:hAnsi="GHEA Grapalat" w:cs="Calibri"/>
                <w:color w:val="17375D"/>
              </w:rPr>
              <w:t>10%</w:t>
            </w:r>
          </w:p>
        </w:tc>
        <w:tc>
          <w:tcPr>
            <w:tcW w:w="950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>90%</w:t>
            </w:r>
          </w:p>
        </w:tc>
        <w:tc>
          <w:tcPr>
            <w:tcW w:w="950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50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</w:p>
        </w:tc>
        <w:tc>
          <w:tcPr>
            <w:tcW w:w="951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</w:p>
        </w:tc>
      </w:tr>
      <w:tr w:rsidR="00F3536E" w:rsidRPr="00244C4C" w:rsidTr="00CF538A">
        <w:trPr>
          <w:trHeight w:val="300"/>
        </w:trPr>
        <w:tc>
          <w:tcPr>
            <w:tcW w:w="1199" w:type="pct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42,800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50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385,200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50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3,852,000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50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4,280,000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  <w:tc>
          <w:tcPr>
            <w:tcW w:w="951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8,560,000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</w:tbl>
    <w:p w:rsidR="00F3536E" w:rsidRPr="00244C4C" w:rsidRDefault="00F3536E" w:rsidP="00CF538A">
      <w:pPr>
        <w:pStyle w:val="Heading3"/>
        <w:rPr>
          <w:rFonts w:ascii="GHEA Grapalat" w:hAnsi="GHEA Grapalat"/>
          <w:lang w:val="ru-RU"/>
        </w:rPr>
      </w:pPr>
      <w:bookmarkStart w:id="368" w:name="_Toc345447221"/>
      <w:bookmarkStart w:id="369" w:name="_Toc361931088"/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կառավարում</w:t>
      </w:r>
      <w:bookmarkEnd w:id="368"/>
      <w:bookmarkEnd w:id="369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CF538A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լինել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մ</w:t>
      </w:r>
      <w:r w:rsidRPr="00244C4C">
        <w:rPr>
          <w:rFonts w:ascii="GHEA Grapalat" w:hAnsi="GHEA Grapalat" w:cs="Sylfaen"/>
          <w:lang w:val="hy-AM"/>
        </w:rPr>
        <w:t>ասնավոր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սեփականություն</w:t>
      </w:r>
      <w:r w:rsidRPr="00244C4C">
        <w:rPr>
          <w:rFonts w:ascii="GHEA Grapalat" w:hAnsi="GHEA Grapalat"/>
          <w:lang w:val="ru-RU"/>
        </w:rPr>
        <w:t xml:space="preserve">: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կկառավարի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տնօրենը</w:t>
      </w:r>
      <w:r w:rsidRPr="00244C4C">
        <w:rPr>
          <w:rFonts w:ascii="GHEA Grapalat" w:hAnsi="GHEA Grapalat"/>
          <w:lang w:val="ru-RU"/>
        </w:rPr>
        <w:t xml:space="preserve">: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</w:rPr>
        <w:t>որ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տնօրենն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ունենա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որոշակի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փորձ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անասնապահության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բնագավառում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ունենա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անասնապահական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որոշակի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գիտելիքներ</w:t>
      </w:r>
      <w:r w:rsidRPr="00244C4C">
        <w:rPr>
          <w:rFonts w:ascii="GHEA Grapalat" w:hAnsi="GHEA Grapalat"/>
          <w:lang w:val="ru-RU"/>
        </w:rPr>
        <w:t xml:space="preserve">: </w:t>
      </w:r>
      <w:r w:rsidRPr="00244C4C">
        <w:rPr>
          <w:rFonts w:ascii="GHEA Grapalat" w:hAnsi="GHEA Grapalat" w:cs="Sylfaen"/>
        </w:rPr>
        <w:t>Այսօր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Հայաստանում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կա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բավարար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փորձ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ճագարաբուծության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բանագավառում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</w:rPr>
        <w:t>համագործակցելով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ԳԱՄԿ</w:t>
      </w:r>
      <w:r w:rsidRPr="00244C4C">
        <w:rPr>
          <w:rFonts w:ascii="GHEA Grapalat" w:hAnsi="GHEA Grapalat"/>
          <w:lang w:val="ru-RU"/>
        </w:rPr>
        <w:t>-</w:t>
      </w:r>
      <w:r w:rsidRPr="00244C4C">
        <w:rPr>
          <w:rFonts w:ascii="GHEA Grapalat" w:hAnsi="GHEA Grapalat" w:cs="Sylfaen"/>
        </w:rPr>
        <w:t>երի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հետ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բավարար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աջակցություն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ստանալ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կառավարման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հարցում</w:t>
      </w:r>
      <w:r w:rsidRPr="00244C4C">
        <w:rPr>
          <w:rFonts w:ascii="GHEA Grapalat" w:hAnsi="GHEA Grapalat"/>
          <w:lang w:val="ru-RU"/>
        </w:rPr>
        <w:t xml:space="preserve">: </w:t>
      </w:r>
      <w:r w:rsidRPr="00244C4C">
        <w:rPr>
          <w:rFonts w:ascii="GHEA Grapalat" w:hAnsi="GHEA Grapalat" w:cs="Sylfaen"/>
        </w:rPr>
        <w:t>Նուտրայի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շինշիլայի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ոլորտով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զբաղվող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մասնագիտացված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կառույցներ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չկան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այդ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գործարարությունը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զարգացնելու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նպատակով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մանրամասն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տեղեկատվություն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ստանել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համացանցի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միջոցով</w:t>
      </w:r>
      <w:r w:rsidRPr="00244C4C">
        <w:rPr>
          <w:rFonts w:ascii="GHEA Grapalat" w:hAnsi="GHEA Grapalat"/>
          <w:lang w:val="ru-RU"/>
        </w:rPr>
        <w:t xml:space="preserve">: </w:t>
      </w:r>
    </w:p>
    <w:p w:rsidR="00F3536E" w:rsidRPr="00244C4C" w:rsidRDefault="00F3536E" w:rsidP="00CF538A">
      <w:pPr>
        <w:rPr>
          <w:rFonts w:ascii="GHEA Grapalat" w:hAnsi="GHEA Grapalat"/>
          <w:lang w:val="ru-RU"/>
        </w:rPr>
      </w:pPr>
    </w:p>
    <w:p w:rsidR="00F3536E" w:rsidRPr="00244C4C" w:rsidRDefault="00F3536E" w:rsidP="00CF538A">
      <w:pPr>
        <w:pStyle w:val="Heading4"/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/>
          <w:lang w:val="ru-RU"/>
        </w:rPr>
        <w:t xml:space="preserve"> </w:t>
      </w:r>
    </w:p>
    <w:p w:rsidR="00F3536E" w:rsidRPr="00244C4C" w:rsidRDefault="00F3536E" w:rsidP="00CF538A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</w:rPr>
        <w:t>Մշտական</w:t>
      </w:r>
      <w:r w:rsidRPr="00244C4C">
        <w:rPr>
          <w:rFonts w:ascii="GHEA Grapalat" w:hAnsi="GHEA Grapalat"/>
          <w:lang w:val="ru-RU"/>
        </w:rPr>
        <w:t xml:space="preserve"> 5 </w:t>
      </w:r>
      <w:r w:rsidRPr="00244C4C">
        <w:rPr>
          <w:rFonts w:ascii="GHEA Grapalat" w:hAnsi="GHEA Grapalat" w:cs="Sylfaen"/>
        </w:rPr>
        <w:t>աշխատողներից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կազմված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աշխատակազմը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կիրականցնի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  <w:lang w:val="ru-RU"/>
        </w:rPr>
        <w:t xml:space="preserve">: </w:t>
      </w:r>
      <w:r w:rsidRPr="00244C4C">
        <w:rPr>
          <w:rFonts w:ascii="GHEA Grapalat" w:hAnsi="GHEA Grapalat" w:cs="Sylfaen"/>
        </w:rPr>
        <w:t>Մորթի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ընթացում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սեզոնային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աշխատողներ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կվարձվեն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</w:rPr>
        <w:t>որոնք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կիրականացնեն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մորթի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դերը</w:t>
      </w:r>
      <w:r w:rsidRPr="00244C4C">
        <w:rPr>
          <w:rFonts w:ascii="GHEA Grapalat" w:hAnsi="GHEA Grapalat"/>
          <w:lang w:val="ru-RU"/>
        </w:rPr>
        <w:t xml:space="preserve">: </w:t>
      </w:r>
      <w:r w:rsidRPr="00244C4C">
        <w:rPr>
          <w:rFonts w:ascii="GHEA Grapalat" w:hAnsi="GHEA Grapalat" w:cs="Sylfaen"/>
        </w:rPr>
        <w:t>Հիմնական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աշխատողների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թիվը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ներկայացված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ստորև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աղյուսակում</w:t>
      </w:r>
      <w:r w:rsidRPr="00244C4C">
        <w:rPr>
          <w:rFonts w:ascii="GHEA Grapalat" w:hAnsi="GHEA Grapalat"/>
          <w:lang w:val="ru-RU"/>
        </w:rPr>
        <w:t>:</w:t>
      </w:r>
    </w:p>
    <w:p w:rsidR="00F3536E" w:rsidRPr="00244C4C" w:rsidRDefault="00F3536E" w:rsidP="003547DB">
      <w:pPr>
        <w:spacing w:line="240" w:lineRule="auto"/>
        <w:rPr>
          <w:rFonts w:ascii="GHEA Grapalat" w:hAnsi="GHEA Grapalat"/>
          <w:color w:val="5A5A5A"/>
          <w:szCs w:val="24"/>
          <w:lang w:val="ru-RU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334"/>
        <w:gridCol w:w="1589"/>
        <w:gridCol w:w="1908"/>
        <w:gridCol w:w="2660"/>
      </w:tblGrid>
      <w:tr w:rsidR="00F3536E" w:rsidRPr="00244C4C" w:rsidTr="00CF538A">
        <w:trPr>
          <w:trHeight w:val="555"/>
        </w:trPr>
        <w:tc>
          <w:tcPr>
            <w:tcW w:w="176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CF538A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Աշխատավարձի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հաշվարկ</w:t>
            </w:r>
          </w:p>
        </w:tc>
        <w:tc>
          <w:tcPr>
            <w:tcW w:w="817" w:type="pct"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Թվաքանակ</w:t>
            </w:r>
          </w:p>
        </w:tc>
        <w:tc>
          <w:tcPr>
            <w:tcW w:w="1012" w:type="pct"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Կեղտոտ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աշխատավարձ</w:t>
            </w:r>
          </w:p>
        </w:tc>
        <w:tc>
          <w:tcPr>
            <w:tcW w:w="1408" w:type="pct"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Ընդամենը</w:t>
            </w:r>
          </w:p>
        </w:tc>
      </w:tr>
      <w:tr w:rsidR="00F3536E" w:rsidRPr="00244C4C" w:rsidTr="00CF538A">
        <w:trPr>
          <w:trHeight w:val="600"/>
        </w:trPr>
        <w:tc>
          <w:tcPr>
            <w:tcW w:w="1763" w:type="pct"/>
            <w:vAlign w:val="center"/>
          </w:tcPr>
          <w:p w:rsidR="00F3536E" w:rsidRPr="00244C4C" w:rsidRDefault="00F3536E" w:rsidP="00CF538A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Ղեկավար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անձնակազմ</w:t>
            </w:r>
          </w:p>
        </w:tc>
        <w:tc>
          <w:tcPr>
            <w:tcW w:w="817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012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220,000 </w:t>
            </w:r>
            <w:r w:rsidRPr="00244C4C">
              <w:rPr>
                <w:rFonts w:ascii="GHEA Grapalat" w:hAnsi="GHEA Grapalat" w:cs="Sylfaen"/>
                <w:lang w:val="hy-AM"/>
              </w:rPr>
              <w:t>դր</w:t>
            </w:r>
            <w:r w:rsidRPr="00244C4C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08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220,000 </w:t>
            </w:r>
            <w:r w:rsidRPr="00244C4C">
              <w:rPr>
                <w:rFonts w:ascii="GHEA Grapalat" w:hAnsi="GHEA Grapalat" w:cs="Sylfaen"/>
                <w:lang w:val="hy-AM"/>
              </w:rPr>
              <w:t>դր</w:t>
            </w:r>
            <w:r w:rsidRPr="00244C4C">
              <w:rPr>
                <w:rFonts w:ascii="GHEA Grapalat" w:hAnsi="GHEA Grapalat"/>
                <w:lang w:val="hy-AM"/>
              </w:rPr>
              <w:t>.</w:t>
            </w:r>
          </w:p>
        </w:tc>
      </w:tr>
      <w:tr w:rsidR="00F3536E" w:rsidRPr="00244C4C" w:rsidTr="00CF538A">
        <w:trPr>
          <w:trHeight w:val="300"/>
        </w:trPr>
        <w:tc>
          <w:tcPr>
            <w:tcW w:w="1763" w:type="pct"/>
            <w:vAlign w:val="center"/>
          </w:tcPr>
          <w:p w:rsidR="00F3536E" w:rsidRPr="00244C4C" w:rsidRDefault="00F3536E" w:rsidP="00CF538A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Ծառայողներ</w:t>
            </w:r>
          </w:p>
        </w:tc>
        <w:tc>
          <w:tcPr>
            <w:tcW w:w="817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012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110,000 </w:t>
            </w:r>
            <w:r w:rsidRPr="00244C4C">
              <w:rPr>
                <w:rFonts w:ascii="GHEA Grapalat" w:hAnsi="GHEA Grapalat" w:cs="Sylfaen"/>
                <w:lang w:val="hy-AM"/>
              </w:rPr>
              <w:t>դր</w:t>
            </w:r>
            <w:r w:rsidRPr="00244C4C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08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110,000 </w:t>
            </w:r>
            <w:r w:rsidRPr="00244C4C">
              <w:rPr>
                <w:rFonts w:ascii="GHEA Grapalat" w:hAnsi="GHEA Grapalat" w:cs="Sylfaen"/>
                <w:lang w:val="hy-AM"/>
              </w:rPr>
              <w:t>դր</w:t>
            </w:r>
            <w:r w:rsidRPr="00244C4C">
              <w:rPr>
                <w:rFonts w:ascii="GHEA Grapalat" w:hAnsi="GHEA Grapalat"/>
                <w:lang w:val="hy-AM"/>
              </w:rPr>
              <w:t>.</w:t>
            </w:r>
          </w:p>
        </w:tc>
      </w:tr>
      <w:tr w:rsidR="00F3536E" w:rsidRPr="00244C4C" w:rsidTr="00CF538A">
        <w:trPr>
          <w:trHeight w:val="300"/>
        </w:trPr>
        <w:tc>
          <w:tcPr>
            <w:tcW w:w="1763" w:type="pct"/>
            <w:vAlign w:val="center"/>
          </w:tcPr>
          <w:p w:rsidR="00F3536E" w:rsidRPr="00244C4C" w:rsidRDefault="00F3536E" w:rsidP="00CF538A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Բանվորներ</w:t>
            </w:r>
          </w:p>
        </w:tc>
        <w:tc>
          <w:tcPr>
            <w:tcW w:w="817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012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100,000 </w:t>
            </w:r>
            <w:r w:rsidRPr="00244C4C">
              <w:rPr>
                <w:rFonts w:ascii="GHEA Grapalat" w:hAnsi="GHEA Grapalat" w:cs="Sylfaen"/>
                <w:lang w:val="hy-AM"/>
              </w:rPr>
              <w:t>դր</w:t>
            </w:r>
            <w:r w:rsidRPr="00244C4C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08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200,000 </w:t>
            </w:r>
            <w:r w:rsidRPr="00244C4C">
              <w:rPr>
                <w:rFonts w:ascii="GHEA Grapalat" w:hAnsi="GHEA Grapalat" w:cs="Sylfaen"/>
                <w:lang w:val="hy-AM"/>
              </w:rPr>
              <w:t>դր</w:t>
            </w:r>
            <w:r w:rsidRPr="00244C4C">
              <w:rPr>
                <w:rFonts w:ascii="GHEA Grapalat" w:hAnsi="GHEA Grapalat"/>
                <w:lang w:val="hy-AM"/>
              </w:rPr>
              <w:t>.</w:t>
            </w:r>
          </w:p>
        </w:tc>
      </w:tr>
      <w:tr w:rsidR="00F3536E" w:rsidRPr="00244C4C" w:rsidTr="00CF538A">
        <w:trPr>
          <w:trHeight w:val="423"/>
        </w:trPr>
        <w:tc>
          <w:tcPr>
            <w:tcW w:w="1763" w:type="pct"/>
            <w:vAlign w:val="center"/>
          </w:tcPr>
          <w:p w:rsidR="00F3536E" w:rsidRPr="00244C4C" w:rsidRDefault="00F3536E" w:rsidP="00CF538A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Սպասարկող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տեխնիկական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անձնակազմ</w:t>
            </w:r>
          </w:p>
        </w:tc>
        <w:tc>
          <w:tcPr>
            <w:tcW w:w="817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012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100,000 </w:t>
            </w:r>
            <w:r w:rsidRPr="00244C4C">
              <w:rPr>
                <w:rFonts w:ascii="GHEA Grapalat" w:hAnsi="GHEA Grapalat" w:cs="Sylfaen"/>
                <w:lang w:val="hy-AM"/>
              </w:rPr>
              <w:t>դր</w:t>
            </w:r>
            <w:r w:rsidRPr="00244C4C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08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100,000 </w:t>
            </w:r>
            <w:r w:rsidRPr="00244C4C">
              <w:rPr>
                <w:rFonts w:ascii="GHEA Grapalat" w:hAnsi="GHEA Grapalat" w:cs="Sylfaen"/>
                <w:lang w:val="hy-AM"/>
              </w:rPr>
              <w:t>դր</w:t>
            </w:r>
            <w:r w:rsidRPr="00244C4C">
              <w:rPr>
                <w:rFonts w:ascii="GHEA Grapalat" w:hAnsi="GHEA Grapalat"/>
                <w:lang w:val="hy-AM"/>
              </w:rPr>
              <w:t>.</w:t>
            </w:r>
          </w:p>
        </w:tc>
      </w:tr>
      <w:tr w:rsidR="00F3536E" w:rsidRPr="00244C4C" w:rsidTr="00CF538A">
        <w:trPr>
          <w:trHeight w:val="70"/>
        </w:trPr>
        <w:tc>
          <w:tcPr>
            <w:tcW w:w="1763" w:type="pct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817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012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08" w:type="pct"/>
            <w:noWrap/>
            <w:vAlign w:val="center"/>
          </w:tcPr>
          <w:p w:rsidR="00F3536E" w:rsidRPr="00244C4C" w:rsidRDefault="00F3536E" w:rsidP="00CF538A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630,000 </w:t>
            </w:r>
            <w:r w:rsidRPr="00244C4C">
              <w:rPr>
                <w:rFonts w:ascii="GHEA Grapalat" w:hAnsi="GHEA Grapalat" w:cs="Sylfaen"/>
                <w:lang w:val="hy-AM"/>
              </w:rPr>
              <w:t>դր</w:t>
            </w:r>
            <w:r w:rsidRPr="00244C4C">
              <w:rPr>
                <w:rFonts w:ascii="GHEA Grapalat" w:hAnsi="GHEA Grapalat"/>
                <w:lang w:val="hy-AM"/>
              </w:rPr>
              <w:t>.</w:t>
            </w:r>
          </w:p>
        </w:tc>
      </w:tr>
    </w:tbl>
    <w:p w:rsidR="00F3536E" w:rsidRPr="00244C4C" w:rsidRDefault="00F3536E" w:rsidP="003547D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CF538A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կգնվեն</w:t>
      </w:r>
      <w:r w:rsidRPr="00244C4C">
        <w:rPr>
          <w:rFonts w:ascii="GHEA Grapalat" w:hAnsi="GHEA Grapalat"/>
        </w:rPr>
        <w:t xml:space="preserve"> 20 </w:t>
      </w:r>
      <w:r w:rsidRPr="00244C4C">
        <w:rPr>
          <w:rFonts w:ascii="GHEA Grapalat" w:hAnsi="GHEA Grapalat" w:cs="Sylfaen"/>
        </w:rPr>
        <w:t>ճագարներ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Քանի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աքսելերացված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ճագարները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արդեն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բուծվում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Հայաստանի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հանրապետության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տարբեր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մարզերում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ապա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դրանք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կբերվեն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շուկայից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իսկ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նուտրան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շինշիլան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Ռուսաստանի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Դաշնությունից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կներկրվեն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CF538A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Ճագարների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նուտրաների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շինշիլաների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հանդիսացող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մշակաբույսերի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խոտաբույսերի</w:t>
      </w:r>
      <w:r w:rsidRPr="00244C4C">
        <w:rPr>
          <w:rFonts w:ascii="GHEA Grapalat" w:hAnsi="GHEA Grapalat"/>
        </w:rPr>
        <w:t> </w:t>
      </w:r>
      <w:r w:rsidRPr="00244C4C">
        <w:rPr>
          <w:rFonts w:ascii="GHEA Grapalat" w:hAnsi="GHEA Grapalat" w:cs="Sylfaen"/>
        </w:rPr>
        <w:t>մեծամասնությունը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հնարավոր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պայմաններում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աճեցնել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խթան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կհանդիսանա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գյուղատնտեսության</w:t>
      </w:r>
      <w:r w:rsidRPr="00244C4C">
        <w:rPr>
          <w:rFonts w:ascii="GHEA Grapalat" w:hAnsi="GHEA Grapalat"/>
        </w:rPr>
        <w:t xml:space="preserve">  </w:t>
      </w:r>
      <w:r w:rsidRPr="00244C4C">
        <w:rPr>
          <w:rFonts w:ascii="GHEA Grapalat" w:hAnsi="GHEA Grapalat" w:cs="Sylfaen"/>
        </w:rPr>
        <w:t>ոլորտում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մշակաբույսերի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իրացմանը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CF538A">
      <w:pPr>
        <w:rPr>
          <w:rFonts w:ascii="GHEA Grapalat" w:hAnsi="GHEA Grapalat"/>
        </w:rPr>
      </w:pPr>
    </w:p>
    <w:p w:rsidR="00F3536E" w:rsidRPr="00244C4C" w:rsidRDefault="00F3536E" w:rsidP="00CF538A">
      <w:pPr>
        <w:pStyle w:val="Heading3"/>
        <w:rPr>
          <w:rFonts w:ascii="GHEA Grapalat" w:hAnsi="GHEA Grapalat"/>
        </w:rPr>
      </w:pPr>
      <w:bookmarkStart w:id="370" w:name="_Toc345447222"/>
      <w:bookmarkStart w:id="371" w:name="_Toc361931089"/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bookmarkEnd w:id="370"/>
      <w:bookmarkEnd w:id="371"/>
    </w:p>
    <w:p w:rsidR="00F3536E" w:rsidRPr="00244C4C" w:rsidRDefault="00F3536E" w:rsidP="00CF538A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Գյուղատնտեսության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նախարարությունը</w:t>
      </w:r>
      <w:r w:rsidRPr="00244C4C">
        <w:rPr>
          <w:rFonts w:ascii="GHEA Grapalat" w:hAnsi="GHEA Grapalat"/>
        </w:rPr>
        <w:t> </w:t>
      </w:r>
      <w:r w:rsidRPr="00244C4C">
        <w:rPr>
          <w:rFonts w:ascii="GHEA Grapalat" w:hAnsi="GHEA Grapalat" w:cs="Sylfaen"/>
        </w:rPr>
        <w:t>կարևորելով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ոլորտն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ճագարաբուծության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զարգացմանը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խթանող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շարք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ծրագրեր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Մասնավորապես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Տավուշի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Ջուջևան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համայնքում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իրականացվել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«</w:t>
      </w:r>
      <w:r w:rsidRPr="00244C4C">
        <w:rPr>
          <w:rFonts w:ascii="GHEA Grapalat" w:hAnsi="GHEA Grapalat" w:cs="Sylfaen"/>
        </w:rPr>
        <w:t>նոր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նոր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որակ</w:t>
      </w:r>
      <w:r w:rsidRPr="00244C4C">
        <w:rPr>
          <w:rFonts w:ascii="GHEA Grapalat" w:hAnsi="GHEA Grapalat"/>
        </w:rPr>
        <w:t>»  </w:t>
      </w:r>
      <w:r w:rsidRPr="00244C4C">
        <w:rPr>
          <w:rFonts w:ascii="GHEA Grapalat" w:hAnsi="GHEA Grapalat" w:cs="Sylfaen"/>
        </w:rPr>
        <w:t>դրամաշնորհային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հնարավորություն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ընձեռել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ներդնել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ակադեմիկոս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Միխայլովի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առաջարկած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ինտենսիվ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աճեցվող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ճագարների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խնամքի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տեխնոլոգիան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CF538A">
      <w:pPr>
        <w:rPr>
          <w:rFonts w:ascii="GHEA Grapalat" w:hAnsi="GHEA Grapalat"/>
        </w:rPr>
      </w:pPr>
    </w:p>
    <w:p w:rsidR="00F3536E" w:rsidRPr="00244C4C" w:rsidRDefault="00F3536E" w:rsidP="00CF538A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Ճագարաբուծության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իրականացվում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Կոտայքի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Գեղի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համայնքում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շրջանակներում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բերվել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բուծվում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կալիֆոռնիական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նոր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զելանդական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բելգիական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ցեղերի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ճագարներ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որոնք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լավ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մսային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հատկանիշներ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աչքի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ընկնում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աճման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ինտենսիվությամբ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կենսունակությամբ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CF538A">
      <w:pPr>
        <w:rPr>
          <w:rFonts w:ascii="GHEA Grapalat" w:hAnsi="GHEA Grapalat"/>
        </w:rPr>
      </w:pPr>
    </w:p>
    <w:p w:rsidR="00F3536E" w:rsidRPr="00244C4C" w:rsidRDefault="00F3536E" w:rsidP="00CF538A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Արագածոտնի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ԳԱՄԿ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մասնագետներն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աջակցում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օգնում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ճագարաբուծությամբ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զբաղվող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ֆերմերներին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խորհրդատվությամբ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ԳԱՄԿ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մշակել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նպատակն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առկա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կերերի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հումքի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բազայի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վրա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ճագարի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հասակային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այսինքն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մի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քանի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տեսակի</w:t>
      </w:r>
      <w:r w:rsidRPr="00244C4C">
        <w:rPr>
          <w:rFonts w:ascii="GHEA Grapalat" w:hAnsi="GHEA Grapalat"/>
        </w:rPr>
        <w:t xml:space="preserve"> /</w:t>
      </w:r>
      <w:r w:rsidRPr="00244C4C">
        <w:rPr>
          <w:rFonts w:ascii="GHEA Grapalat" w:hAnsi="GHEA Grapalat" w:cs="Sylfaen"/>
        </w:rPr>
        <w:t>նորածինների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կերակրող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մայրերի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բտման</w:t>
      </w:r>
      <w:r w:rsidRPr="00244C4C">
        <w:rPr>
          <w:rFonts w:ascii="GHEA Grapalat" w:hAnsi="GHEA Grapalat"/>
        </w:rPr>
        <w:t xml:space="preserve">/, </w:t>
      </w:r>
      <w:r w:rsidRPr="00244C4C">
        <w:rPr>
          <w:rFonts w:ascii="GHEA Grapalat" w:hAnsi="GHEA Grapalat" w:cs="Sylfaen"/>
        </w:rPr>
        <w:t>հնարավորինս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ցածր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ինքնարժեքով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որակյալ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կերեր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Ինչպես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կատարելագործել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ամրապնդել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արդեն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իսկ</w:t>
      </w:r>
      <w:r w:rsidRPr="00244C4C">
        <w:rPr>
          <w:rFonts w:ascii="GHEA Grapalat" w:hAnsi="GHEA Grapalat"/>
        </w:rPr>
        <w:t xml:space="preserve">  </w:t>
      </w:r>
      <w:r w:rsidRPr="00244C4C">
        <w:rPr>
          <w:rFonts w:ascii="GHEA Grapalat" w:hAnsi="GHEA Grapalat" w:cs="Sylfaen"/>
        </w:rPr>
        <w:t>փորձարկված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ճագարների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բուծման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</w:t>
      </w:r>
      <w:r w:rsidRPr="00244C4C">
        <w:rPr>
          <w:rFonts w:ascii="GHEA Grapalat" w:hAnsi="GHEA Grapalat"/>
        </w:rPr>
        <w:t xml:space="preserve">:       </w:t>
      </w:r>
    </w:p>
    <w:p w:rsidR="00F3536E" w:rsidRPr="00244C4C" w:rsidRDefault="00F3536E" w:rsidP="003547D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CF538A">
      <w:pPr>
        <w:pStyle w:val="Heading4"/>
        <w:rPr>
          <w:rFonts w:ascii="GHEA Grapalat" w:hAnsi="GHEA Grapalat"/>
          <w:color w:val="3071C3"/>
          <w:lang w:val="ru-RU"/>
        </w:rPr>
      </w:pP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</w:t>
      </w:r>
    </w:p>
    <w:p w:rsidR="00F3536E" w:rsidRPr="00244C4C" w:rsidRDefault="00F3536E" w:rsidP="00CF538A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կառուցվածքը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6260"/>
        <w:gridCol w:w="3231"/>
      </w:tblGrid>
      <w:tr w:rsidR="00F3536E" w:rsidRPr="00244C4C" w:rsidTr="00CF538A">
        <w:trPr>
          <w:trHeight w:val="555"/>
        </w:trPr>
        <w:tc>
          <w:tcPr>
            <w:tcW w:w="3298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Սկզբնական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ներդրումներ</w:t>
            </w:r>
          </w:p>
        </w:tc>
        <w:tc>
          <w:tcPr>
            <w:tcW w:w="1702" w:type="pct"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Գումար</w:t>
            </w:r>
          </w:p>
        </w:tc>
      </w:tr>
      <w:tr w:rsidR="00F3536E" w:rsidRPr="00244C4C" w:rsidTr="00CF538A">
        <w:trPr>
          <w:trHeight w:val="449"/>
        </w:trPr>
        <w:tc>
          <w:tcPr>
            <w:tcW w:w="3298" w:type="pct"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Հող</w:t>
            </w:r>
          </w:p>
        </w:tc>
        <w:tc>
          <w:tcPr>
            <w:tcW w:w="1702" w:type="pct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400,000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CF538A">
        <w:trPr>
          <w:trHeight w:val="300"/>
        </w:trPr>
        <w:tc>
          <w:tcPr>
            <w:tcW w:w="3298" w:type="pct"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Շենք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շինություն</w:t>
            </w:r>
          </w:p>
        </w:tc>
        <w:tc>
          <w:tcPr>
            <w:tcW w:w="1702" w:type="pct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2,300,000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CF538A">
        <w:trPr>
          <w:trHeight w:val="584"/>
        </w:trPr>
        <w:tc>
          <w:tcPr>
            <w:tcW w:w="3298" w:type="pct"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Տրանսպորտային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միջոցներ</w:t>
            </w:r>
          </w:p>
        </w:tc>
        <w:tc>
          <w:tcPr>
            <w:tcW w:w="1702" w:type="pct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2,200,000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CF538A">
        <w:trPr>
          <w:trHeight w:val="600"/>
        </w:trPr>
        <w:tc>
          <w:tcPr>
            <w:tcW w:w="3298" w:type="pct"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Պաշարների</w:t>
            </w:r>
            <w:r w:rsidRPr="00244C4C">
              <w:rPr>
                <w:rFonts w:ascii="GHEA Grapalat" w:hAnsi="GHEA Grapalat" w:cs="Calibri"/>
              </w:rPr>
              <w:t>/</w:t>
            </w:r>
            <w:r w:rsidRPr="00244C4C">
              <w:rPr>
                <w:rFonts w:ascii="GHEA Grapalat" w:hAnsi="GHEA Grapalat" w:cs="Sylfaen"/>
              </w:rPr>
              <w:t>կենդանիների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ձեռք</w:t>
            </w:r>
            <w:r w:rsidRPr="00244C4C">
              <w:rPr>
                <w:rFonts w:ascii="GHEA Grapalat" w:hAnsi="GHEA Grapalat" w:cs="Calibri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բերում</w:t>
            </w:r>
          </w:p>
        </w:tc>
        <w:tc>
          <w:tcPr>
            <w:tcW w:w="1702" w:type="pct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3,660,000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CF538A">
        <w:trPr>
          <w:trHeight w:val="315"/>
        </w:trPr>
        <w:tc>
          <w:tcPr>
            <w:tcW w:w="3298" w:type="pct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Այլ</w:t>
            </w:r>
            <w:r w:rsidRPr="00244C4C">
              <w:rPr>
                <w:rFonts w:ascii="GHEA Grapalat" w:hAnsi="GHEA Grapalat" w:cs="Calibri"/>
              </w:rPr>
              <w:t xml:space="preserve"> </w:t>
            </w:r>
          </w:p>
        </w:tc>
        <w:tc>
          <w:tcPr>
            <w:tcW w:w="1702" w:type="pct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1,000,000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  <w:tr w:rsidR="00F3536E" w:rsidRPr="00244C4C" w:rsidTr="00CF538A">
        <w:trPr>
          <w:trHeight w:val="315"/>
        </w:trPr>
        <w:tc>
          <w:tcPr>
            <w:tcW w:w="3298" w:type="pct"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  <w:tc>
          <w:tcPr>
            <w:tcW w:w="1702" w:type="pct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Calibri"/>
              </w:rPr>
            </w:pPr>
            <w:r w:rsidRPr="00244C4C">
              <w:rPr>
                <w:rFonts w:ascii="GHEA Grapalat" w:hAnsi="GHEA Grapalat" w:cs="Calibri"/>
              </w:rPr>
              <w:t xml:space="preserve">8,560,000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Calibri"/>
              </w:rPr>
              <w:t>.</w:t>
            </w:r>
          </w:p>
        </w:tc>
      </w:tr>
    </w:tbl>
    <w:p w:rsidR="00F3536E" w:rsidRPr="00244C4C" w:rsidRDefault="00F3536E" w:rsidP="003547D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CF538A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Սկզբնական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ներդրումներ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կատարելու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հողատարածք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կառուցել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անասնագոմ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ջրային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փոքր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ավազան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նուտրաների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հարկավոր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տեղափոխելու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պատրաստի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արտադրանքն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իրացնելու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CF538A">
      <w:pPr>
        <w:rPr>
          <w:rFonts w:ascii="GHEA Grapalat" w:hAnsi="GHEA Grapalat"/>
        </w:rPr>
      </w:pPr>
    </w:p>
    <w:p w:rsidR="00F3536E" w:rsidRPr="00244C4C" w:rsidRDefault="00F3536E" w:rsidP="00CF538A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Եկամուտ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ծախսեր</w:t>
      </w:r>
    </w:p>
    <w:p w:rsidR="00F3536E" w:rsidRPr="00244C4C" w:rsidRDefault="00F3536E" w:rsidP="00CF538A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եկամուտների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մասը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ստացվում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ճագարի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թարմ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մսի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վաճառքից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Եկամուտներ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նաև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շինշիլայի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նուտրայի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մսից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մորթների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վաճառքից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Ամորտիզացիոն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հատկացումները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հաշվապահական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ստանդարտների՝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տրանսպորտային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20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շինությունների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1-5 </w:t>
      </w:r>
      <w:r w:rsidRPr="00244C4C">
        <w:rPr>
          <w:rFonts w:ascii="GHEA Grapalat" w:hAnsi="GHEA Grapalat" w:cs="Sylfaen"/>
        </w:rPr>
        <w:t>տոկոս</w:t>
      </w:r>
      <w:r w:rsidRPr="00244C4C">
        <w:rPr>
          <w:rFonts w:ascii="GHEA Grapalat" w:hAnsi="GHEA Grapalat"/>
        </w:rPr>
        <w:t xml:space="preserve">: 1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ընքացում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կկատարվեն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որոշակի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իսկ</w:t>
      </w:r>
      <w:r w:rsidRPr="00244C4C">
        <w:rPr>
          <w:rFonts w:ascii="GHEA Grapalat" w:hAnsi="GHEA Grapalat"/>
        </w:rPr>
        <w:t xml:space="preserve">  2 </w:t>
      </w:r>
      <w:r w:rsidRPr="00244C4C">
        <w:rPr>
          <w:rFonts w:ascii="GHEA Grapalat" w:hAnsi="GHEA Grapalat" w:cs="Sylfaen"/>
        </w:rPr>
        <w:t>տարվանից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կսկվի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հասույթի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ստացումը</w:t>
      </w:r>
      <w:r w:rsidRPr="00244C4C">
        <w:rPr>
          <w:rFonts w:ascii="GHEA Grapalat" w:hAnsi="GHEA Grapalat"/>
        </w:rPr>
        <w:t xml:space="preserve">,  4 </w:t>
      </w:r>
      <w:r w:rsidRPr="00244C4C">
        <w:rPr>
          <w:rFonts w:ascii="GHEA Grapalat" w:hAnsi="GHEA Grapalat" w:cs="Sylfaen"/>
        </w:rPr>
        <w:t>տարվանից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հետո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կդառնա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շահութաբեր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3547D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3547D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3547D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3547D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3547D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3547D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3547D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3547D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3547D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3547D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3547D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3547DB">
      <w:pPr>
        <w:spacing w:line="240" w:lineRule="auto"/>
        <w:rPr>
          <w:rFonts w:ascii="GHEA Grapalat" w:hAnsi="GHEA Grapalat"/>
          <w:szCs w:val="24"/>
        </w:rPr>
      </w:pPr>
    </w:p>
    <w:p w:rsidR="00F3536E" w:rsidRPr="00244C4C" w:rsidRDefault="00F3536E" w:rsidP="003547DB">
      <w:pPr>
        <w:spacing w:line="240" w:lineRule="auto"/>
        <w:rPr>
          <w:rFonts w:ascii="GHEA Grapalat" w:hAnsi="GHEA Grapalat" w:cs="Calibri"/>
          <w:color w:val="000000"/>
          <w:sz w:val="22"/>
        </w:rPr>
        <w:sectPr w:rsidR="00F3536E" w:rsidRPr="00244C4C">
          <w:pgSz w:w="11907" w:h="16840"/>
          <w:pgMar w:top="1134" w:right="851" w:bottom="1134" w:left="1701" w:header="567" w:footer="567" w:gutter="0"/>
          <w:cols w:space="720"/>
          <w:rtlGutter/>
        </w:sect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1872"/>
        <w:gridCol w:w="1273"/>
        <w:gridCol w:w="1273"/>
        <w:gridCol w:w="1272"/>
        <w:gridCol w:w="1272"/>
        <w:gridCol w:w="1272"/>
        <w:gridCol w:w="1272"/>
        <w:gridCol w:w="1272"/>
        <w:gridCol w:w="1272"/>
        <w:gridCol w:w="1272"/>
        <w:gridCol w:w="1270"/>
      </w:tblGrid>
      <w:tr w:rsidR="00F3536E" w:rsidRPr="00244C4C" w:rsidTr="00327A29">
        <w:trPr>
          <w:trHeight w:val="300"/>
        </w:trPr>
        <w:tc>
          <w:tcPr>
            <w:tcW w:w="641" w:type="pct"/>
            <w:shd w:val="clear" w:color="auto" w:fill="D8D8D8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 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1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2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3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4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5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6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7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8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9</w:t>
            </w:r>
          </w:p>
        </w:tc>
        <w:tc>
          <w:tcPr>
            <w:tcW w:w="435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Sylfaen"/>
                <w:sz w:val="18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 10</w:t>
            </w:r>
          </w:p>
        </w:tc>
      </w:tr>
      <w:tr w:rsidR="00F3536E" w:rsidRPr="00244C4C" w:rsidTr="00327A29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կգ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color w:val="17375D"/>
                <w:sz w:val="18"/>
                <w:szCs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2,400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2,520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2,646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2,778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2,917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3,063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3,216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3,377</w:t>
            </w:r>
          </w:p>
        </w:tc>
        <w:tc>
          <w:tcPr>
            <w:tcW w:w="435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3,546</w:t>
            </w:r>
          </w:p>
        </w:tc>
      </w:tr>
      <w:tr w:rsidR="00F3536E" w:rsidRPr="00244C4C" w:rsidTr="00327A29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կգ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color w:val="17375D"/>
                <w:sz w:val="18"/>
                <w:szCs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900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945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992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1,042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1,094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1,149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1,206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1,266</w:t>
            </w:r>
          </w:p>
        </w:tc>
        <w:tc>
          <w:tcPr>
            <w:tcW w:w="435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1,330</w:t>
            </w:r>
          </w:p>
        </w:tc>
      </w:tr>
      <w:tr w:rsidR="00F3536E" w:rsidRPr="00244C4C" w:rsidTr="00327A29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Քանակ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հատ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color w:val="17375D"/>
                <w:sz w:val="18"/>
                <w:szCs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360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378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397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417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438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459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482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507</w:t>
            </w:r>
          </w:p>
        </w:tc>
        <w:tc>
          <w:tcPr>
            <w:tcW w:w="435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532</w:t>
            </w:r>
          </w:p>
        </w:tc>
      </w:tr>
      <w:tr w:rsidR="00F3536E" w:rsidRPr="00244C4C" w:rsidTr="00327A29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Հասույթ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0 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15,180,000 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15,939,000 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16,735,950 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17,572,748 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18,451,385 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19,373,954 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20,342,652 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21,359,784 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22,427,774 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</w:tr>
      <w:tr w:rsidR="00F3536E" w:rsidRPr="00244C4C" w:rsidTr="00327A29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Նյութական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 xml:space="preserve">0 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-6,831,000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-7,172,550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-7,531,178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-7,907,736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-8,303,123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-8,718,279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-9,154,193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-9,611,903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-10,092,498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327A29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-7,560,000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-7,560,000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-7,560,000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-7,560,000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-7,560,000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-7,560,000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-7,560,000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-7,560,000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-7,560,000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-7,560,000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327A29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Մաշվածություն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-555,000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-555,000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-555,000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-555,000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-555,000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-555,000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-555,000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-555,000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-555,000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-555,000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327A29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Վարկի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տոկոս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-684,800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-586,971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-489,143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-391,314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-293,486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-195,657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-97,829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0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0</w:t>
            </w:r>
          </w:p>
        </w:tc>
        <w:tc>
          <w:tcPr>
            <w:tcW w:w="435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0</w:t>
            </w:r>
          </w:p>
        </w:tc>
      </w:tr>
      <w:tr w:rsidR="00F3536E" w:rsidRPr="00244C4C" w:rsidTr="00327A29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Տարեկան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հաստատուն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-600,000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-600,000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-650,000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-650,000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-650,000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-650,000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-650,000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-650,000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-650,000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 xml:space="preserve">-650,000 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327A29">
        <w:trPr>
          <w:trHeight w:val="300"/>
        </w:trPr>
        <w:tc>
          <w:tcPr>
            <w:tcW w:w="641" w:type="pct"/>
            <w:shd w:val="clear" w:color="auto" w:fill="D8D8D8"/>
            <w:noWrap/>
            <w:vAlign w:val="center"/>
          </w:tcPr>
          <w:p w:rsidR="00F3536E" w:rsidRPr="00244C4C" w:rsidRDefault="00F3536E" w:rsidP="00CF538A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Շահույթ՝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մինչև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հարկումը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 xml:space="preserve">48,458 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 xml:space="preserve">606,525 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 xml:space="preserve">1,187,605 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 xml:space="preserve">1,792,846 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 xml:space="preserve">2,423,459 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6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 xml:space="preserve">2,982,881 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35" w:type="pct"/>
            <w:shd w:val="clear" w:color="auto" w:fill="D8D8D8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 xml:space="preserve">3,570,276 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</w:tr>
    </w:tbl>
    <w:p w:rsidR="00F3536E" w:rsidRPr="00244C4C" w:rsidRDefault="00F3536E" w:rsidP="003547DB">
      <w:pPr>
        <w:spacing w:line="240" w:lineRule="auto"/>
        <w:rPr>
          <w:rFonts w:ascii="GHEA Grapalat" w:hAnsi="GHEA Grapalat"/>
          <w:szCs w:val="24"/>
        </w:rPr>
        <w:sectPr w:rsidR="00F3536E" w:rsidRPr="00244C4C">
          <w:headerReference w:type="default" r:id="rId133"/>
          <w:pgSz w:w="16840" w:h="11907" w:orient="landscape"/>
          <w:pgMar w:top="850" w:right="1138" w:bottom="1699" w:left="1138" w:header="562" w:footer="562" w:gutter="0"/>
          <w:cols w:space="720"/>
        </w:sectPr>
      </w:pPr>
    </w:p>
    <w:p w:rsidR="00F3536E" w:rsidRPr="00244C4C" w:rsidRDefault="00F3536E" w:rsidP="003547DB">
      <w:pPr>
        <w:spacing w:line="240" w:lineRule="auto"/>
        <w:rPr>
          <w:rFonts w:ascii="GHEA Grapalat" w:hAnsi="GHEA Grapalat"/>
          <w:color w:val="5A5A5A"/>
          <w:szCs w:val="24"/>
        </w:rPr>
      </w:pPr>
    </w:p>
    <w:p w:rsidR="00F3536E" w:rsidRPr="00244C4C" w:rsidRDefault="00F3536E" w:rsidP="00327A29">
      <w:pPr>
        <w:pStyle w:val="Heading3"/>
        <w:rPr>
          <w:rFonts w:ascii="GHEA Grapalat" w:hAnsi="GHEA Grapalat"/>
          <w:lang w:val="ru-RU"/>
        </w:rPr>
      </w:pPr>
      <w:bookmarkStart w:id="372" w:name="_Toc345447223"/>
      <w:bookmarkStart w:id="373" w:name="_Toc361931090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372"/>
      <w:bookmarkEnd w:id="373"/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Պետական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մասնակցությունը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  <w:lang w:val="ru-RU"/>
        </w:rPr>
        <w:t xml:space="preserve"> 5 </w:t>
      </w:r>
      <w:r w:rsidRPr="00244C4C">
        <w:rPr>
          <w:rFonts w:ascii="GHEA Grapalat" w:hAnsi="GHEA Grapalat" w:cs="Sylfaen"/>
        </w:rPr>
        <w:t>տոկոսի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չափով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</w:rPr>
        <w:t>բնաիրային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ֆինանսական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ձևով</w:t>
      </w:r>
      <w:r w:rsidRPr="00244C4C">
        <w:rPr>
          <w:rFonts w:ascii="GHEA Grapalat" w:hAnsi="GHEA Grapalat"/>
          <w:lang w:val="ru-RU"/>
        </w:rPr>
        <w:t xml:space="preserve">, 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ուղղված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կլինի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հողերի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բերման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</w:rPr>
        <w:t>կամ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կերային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բազայի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որոշ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մասի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բերման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աջակցությանը</w:t>
      </w:r>
      <w:r w:rsidRPr="00244C4C">
        <w:rPr>
          <w:rFonts w:ascii="GHEA Grapalat" w:hAnsi="GHEA Grapalat"/>
          <w:lang w:val="ru-RU"/>
        </w:rPr>
        <w:t xml:space="preserve">: </w:t>
      </w:r>
      <w:r w:rsidRPr="00244C4C">
        <w:rPr>
          <w:rFonts w:ascii="GHEA Grapalat" w:hAnsi="GHEA Grapalat" w:cs="Sylfaen"/>
        </w:rPr>
        <w:t>Պետության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դերը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տվյալ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ծրագրում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կբարձրացնի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դերն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ու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նշանակությունը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ներդրողներ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գտնելու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գործընթացում</w:t>
      </w:r>
      <w:r w:rsidRPr="00244C4C">
        <w:rPr>
          <w:rFonts w:ascii="GHEA Grapalat" w:hAnsi="GHEA Grapalat"/>
          <w:lang w:val="ru-RU"/>
        </w:rPr>
        <w:t>:</w:t>
      </w:r>
    </w:p>
    <w:p w:rsidR="00F3536E" w:rsidRPr="00244C4C" w:rsidRDefault="00F3536E" w:rsidP="003547DB">
      <w:pPr>
        <w:spacing w:line="240" w:lineRule="auto"/>
        <w:rPr>
          <w:rFonts w:ascii="GHEA Grapalat" w:hAnsi="GHEA Grapalat"/>
          <w:szCs w:val="24"/>
          <w:lang w:val="hy-AM"/>
        </w:rPr>
      </w:pPr>
    </w:p>
    <w:p w:rsidR="00F3536E" w:rsidRPr="00244C4C" w:rsidRDefault="00F3536E" w:rsidP="00327A29">
      <w:pPr>
        <w:pStyle w:val="Heading3"/>
        <w:rPr>
          <w:rFonts w:ascii="GHEA Grapalat" w:hAnsi="GHEA Grapalat"/>
          <w:color w:val="3071C3"/>
          <w:lang w:val="hy-AM"/>
        </w:rPr>
      </w:pPr>
      <w:bookmarkStart w:id="374" w:name="_Toc345447224"/>
      <w:bookmarkStart w:id="375" w:name="_Toc361931091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374"/>
      <w:bookmarkEnd w:id="375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կազմակերպություններից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լինել՝</w:t>
      </w:r>
    </w:p>
    <w:p w:rsidR="00F3536E" w:rsidRPr="00244C4C" w:rsidRDefault="00F3536E" w:rsidP="00327A29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Գյուղատնտեսության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նախարարությունը</w:t>
      </w:r>
    </w:p>
    <w:p w:rsidR="00F3536E" w:rsidRPr="00244C4C" w:rsidRDefault="00F3536E" w:rsidP="00327A29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ԳԱՄԿ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երը</w:t>
      </w:r>
    </w:p>
    <w:p w:rsidR="00F3536E" w:rsidRPr="00244C4C" w:rsidRDefault="00F3536E" w:rsidP="00327A29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Ոլորտում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հաջողված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փորձ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ունեցող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ֆերմերները</w:t>
      </w:r>
    </w:p>
    <w:p w:rsidR="00F3536E" w:rsidRPr="00244C4C" w:rsidRDefault="00F3536E" w:rsidP="00327A29">
      <w:pPr>
        <w:pStyle w:val="Heading3"/>
        <w:rPr>
          <w:rFonts w:ascii="GHEA Grapalat" w:hAnsi="GHEA Grapalat"/>
          <w:color w:val="3071C3"/>
          <w:lang w:val="hy-AM"/>
        </w:rPr>
      </w:pPr>
      <w:bookmarkStart w:id="376" w:name="_Toc345447225"/>
      <w:bookmarkStart w:id="377" w:name="_Toc361931092"/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bookmarkEnd w:id="376"/>
      <w:bookmarkEnd w:id="377"/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ռիսկերից</w:t>
      </w:r>
      <w:r w:rsidRPr="00244C4C">
        <w:rPr>
          <w:rFonts w:ascii="GHEA Grapalat" w:hAnsi="GHEA Grapalat"/>
          <w:lang w:val="hy-AM"/>
        </w:rPr>
        <w:t xml:space="preserve">  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վտանգներից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>`</w:t>
      </w:r>
    </w:p>
    <w:p w:rsidR="00F3536E" w:rsidRPr="00244C4C" w:rsidRDefault="00F3536E" w:rsidP="00327A2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հիվանդությունների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ռիսկը</w:t>
      </w:r>
    </w:p>
    <w:p w:rsidR="00F3536E" w:rsidRPr="00244C4C" w:rsidRDefault="00F3536E" w:rsidP="00327A2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աշխատուժի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անփորձություն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անտեղյակություն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ճկունության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պակասը</w:t>
      </w:r>
    </w:p>
    <w:p w:rsidR="00F3536E" w:rsidRPr="00244C4C" w:rsidRDefault="00F3536E" w:rsidP="00327A2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տեղեկատվության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պակաս</w:t>
      </w:r>
    </w:p>
    <w:p w:rsidR="00F3536E" w:rsidRPr="00244C4C" w:rsidRDefault="00F3536E" w:rsidP="00327A2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</w:rPr>
        <w:t>հիմնական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կերատեսակների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աճ</w:t>
      </w:r>
    </w:p>
    <w:p w:rsidR="00F3536E" w:rsidRPr="00244C4C" w:rsidRDefault="00F3536E" w:rsidP="00327A2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սակավ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հնարավորությունները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իրականացմամբ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զբաղվող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բացակայությունը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ներհամայնքային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միջհամայնքային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ճանապարհների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անբարեկարգ</w:t>
      </w:r>
      <w:r w:rsidRPr="00244C4C">
        <w:rPr>
          <w:rFonts w:ascii="GHEA Grapalat" w:hAnsi="GHEA Grapalat" w:cs="Calibri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վիճակը</w:t>
      </w:r>
    </w:p>
    <w:p w:rsidR="00F3536E" w:rsidRPr="00244C4C" w:rsidRDefault="00F3536E" w:rsidP="003547DB">
      <w:pPr>
        <w:spacing w:line="240" w:lineRule="auto"/>
        <w:rPr>
          <w:rFonts w:ascii="GHEA Grapalat" w:hAnsi="GHEA Grapalat"/>
          <w:color w:val="5A5A5A"/>
          <w:szCs w:val="24"/>
          <w:lang w:val="hy-AM"/>
        </w:rPr>
      </w:pPr>
    </w:p>
    <w:p w:rsidR="00F3536E" w:rsidRPr="00244C4C" w:rsidRDefault="00F3536E" w:rsidP="00D25DCB">
      <w:pPr>
        <w:rPr>
          <w:rFonts w:ascii="GHEA Grapalat" w:hAnsi="GHEA Grapalat"/>
          <w:lang w:val="hy-AM"/>
        </w:rPr>
        <w:sectPr w:rsidR="00F3536E" w:rsidRPr="00244C4C" w:rsidSect="00D40E93"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866F53">
      <w:pPr>
        <w:pStyle w:val="Heading3"/>
        <w:rPr>
          <w:rFonts w:ascii="GHEA Grapalat" w:hAnsi="GHEA Grapalat"/>
          <w:lang w:val="hy-AM"/>
        </w:rPr>
      </w:pPr>
      <w:bookmarkStart w:id="378" w:name="_Toc361931093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bookmarkEnd w:id="378"/>
    </w:p>
    <w:p w:rsidR="00F3536E" w:rsidRPr="00244C4C" w:rsidRDefault="00F3536E" w:rsidP="00D25DCB">
      <w:pPr>
        <w:rPr>
          <w:rFonts w:ascii="GHEA Grapalat" w:hAnsi="GHEA Grapalat"/>
          <w:lang w:val="hy-AM"/>
        </w:rPr>
      </w:pPr>
    </w:p>
    <w:p w:rsidR="00F3536E" w:rsidRPr="00244C4C" w:rsidRDefault="00F3536E" w:rsidP="00D25DCB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56"/>
        <w:gridCol w:w="10852"/>
      </w:tblGrid>
      <w:tr w:rsidR="00F3536E" w:rsidRPr="00244C4C" w:rsidTr="003C0602">
        <w:trPr>
          <w:trHeight w:val="640"/>
        </w:trPr>
        <w:tc>
          <w:tcPr>
            <w:tcW w:w="131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540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689" w:type="pct"/>
            <w:vAlign w:val="center"/>
          </w:tcPr>
          <w:p w:rsidR="00F3536E" w:rsidRPr="00527A98" w:rsidRDefault="00F3536E" w:rsidP="00866F53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sz w:val="22"/>
                <w:lang w:val="hy-AM"/>
              </w:rPr>
              <w:t>5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ծրագիրը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աստիճանաբար՝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ավարտից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հետո՝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Sylfaen"/>
                <w:sz w:val="22"/>
                <w:lang w:val="hy-AM"/>
              </w:rPr>
              <w:t>առաջին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</w:t>
            </w:r>
            <w:r w:rsidRPr="00527A98">
              <w:rPr>
                <w:rFonts w:ascii="GHEA Grapalat" w:hAnsi="GHEA Grapalat" w:cs="Sylfaen"/>
                <w:sz w:val="22"/>
                <w:lang w:val="hy-AM"/>
              </w:rPr>
              <w:t>վանի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սկսած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sz w:val="22"/>
                <w:lang w:val="hy-AM"/>
              </w:rPr>
              <w:t>7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sz w:val="22"/>
                <w:lang w:val="hy-AM"/>
              </w:rPr>
              <w:t>5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sz w:val="22"/>
                <w:lang w:val="hy-AM"/>
              </w:rPr>
              <w:t>9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  <w:r w:rsidRPr="00527A98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866F53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7560000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9072000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314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689" w:type="pct"/>
            <w:vAlign w:val="center"/>
          </w:tcPr>
          <w:p w:rsidR="00F3536E" w:rsidRPr="00527A98" w:rsidRDefault="00F3536E" w:rsidP="003C0602">
            <w:pPr>
              <w:spacing w:line="240" w:lineRule="auto"/>
              <w:rPr>
                <w:rFonts w:ascii="GHEA Grapalat" w:hAnsi="GHEA Grapalat" w:cs="Arian AMU"/>
                <w:color w:val="000000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167383246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>11213887</w:t>
            </w:r>
          </w:p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200859896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</w:p>
        </w:tc>
      </w:tr>
      <w:tr w:rsidR="00F3536E" w:rsidRPr="00D41408" w:rsidTr="003C0602">
        <w:trPr>
          <w:trHeight w:val="152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689" w:type="pct"/>
            <w:vAlign w:val="center"/>
          </w:tcPr>
          <w:p w:rsidR="00F3536E" w:rsidRPr="00527A98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167383246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1771586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`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2125903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866F53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8560000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69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%`(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5900000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արժողությամբ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ներառյալ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շինարարությունը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866F53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167383246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20085990 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866F53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527A98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1890000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527A98">
              <w:rPr>
                <w:rFonts w:ascii="GHEA Grapalat" w:hAnsi="GHEA Grapalat"/>
                <w:color w:val="000000"/>
                <w:sz w:val="22"/>
                <w:lang w:val="hy-AM"/>
              </w:rPr>
              <w:t>20085990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x 10%),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x 25%)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x 20%)</w:t>
            </w:r>
          </w:p>
        </w:tc>
      </w:tr>
    </w:tbl>
    <w:p w:rsidR="00F3536E" w:rsidRPr="00244C4C" w:rsidRDefault="00F3536E" w:rsidP="00D25DCB">
      <w:pPr>
        <w:rPr>
          <w:rFonts w:ascii="GHEA Grapalat" w:hAnsi="GHEA Grapalat"/>
          <w:lang w:val="hy-AM"/>
        </w:rPr>
        <w:sectPr w:rsidR="00F3536E" w:rsidRPr="00244C4C" w:rsidSect="00866F53">
          <w:headerReference w:type="default" r:id="rId134"/>
          <w:pgSz w:w="16840" w:h="11907" w:orient="landscape" w:code="9"/>
          <w:pgMar w:top="1135" w:right="1134" w:bottom="851" w:left="1134" w:header="567" w:footer="567" w:gutter="0"/>
          <w:cols w:space="720"/>
          <w:rtlGutter/>
          <w:docGrid w:linePitch="360"/>
        </w:sectPr>
      </w:pPr>
    </w:p>
    <w:p w:rsidR="00F3536E" w:rsidRPr="00244C4C" w:rsidRDefault="00F3536E" w:rsidP="00C51BBA">
      <w:pPr>
        <w:pStyle w:val="Heading2"/>
        <w:rPr>
          <w:rFonts w:ascii="GHEA Grapalat" w:hAnsi="GHEA Grapalat"/>
          <w:lang w:val="hy-AM"/>
        </w:rPr>
      </w:pPr>
      <w:bookmarkStart w:id="379" w:name="_Toc345447226"/>
      <w:bookmarkStart w:id="380" w:name="_Toc361931094"/>
      <w:r w:rsidRPr="00244C4C">
        <w:rPr>
          <w:rFonts w:ascii="GHEA Grapalat" w:hAnsi="GHEA Grapalat" w:cs="Sylfaen"/>
          <w:lang w:val="hy-AM"/>
        </w:rPr>
        <w:t>Վայրի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դեղաբույսերի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կազմակերպում</w:t>
      </w:r>
      <w:bookmarkEnd w:id="379"/>
      <w:bookmarkEnd w:id="380"/>
    </w:p>
    <w:p w:rsidR="00F3536E" w:rsidRPr="00244C4C" w:rsidRDefault="00F3536E" w:rsidP="00327A29">
      <w:pPr>
        <w:pStyle w:val="Heading3"/>
        <w:rPr>
          <w:rFonts w:ascii="GHEA Grapalat" w:hAnsi="GHEA Grapalat"/>
          <w:lang w:val="hy-AM"/>
        </w:rPr>
      </w:pPr>
      <w:bookmarkStart w:id="381" w:name="_Toc345447227"/>
      <w:bookmarkStart w:id="382" w:name="_Toc361931095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381"/>
      <w:bookmarkEnd w:id="382"/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Վայրի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դեղաբույսերի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չորանոցների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կազմակերպում</w:t>
      </w:r>
    </w:p>
    <w:p w:rsidR="00F3536E" w:rsidRPr="00244C4C" w:rsidRDefault="00F3536E" w:rsidP="00327A29">
      <w:pPr>
        <w:pStyle w:val="Heading3"/>
        <w:rPr>
          <w:rFonts w:ascii="GHEA Grapalat" w:hAnsi="GHEA Grapalat"/>
          <w:lang w:val="hy-AM"/>
        </w:rPr>
      </w:pPr>
      <w:bookmarkStart w:id="383" w:name="_Toc345447228"/>
      <w:bookmarkStart w:id="384" w:name="_Toc361931096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383"/>
      <w:bookmarkEnd w:id="384"/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>
        <w:rPr>
          <w:noProof/>
        </w:rPr>
        <w:pict>
          <v:shape id="Picture 56" o:spid="_x0000_s1060" type="#_x0000_t75" alt="Description: F:\Kapan\Tea\mountain_mix.jpg" style="position:absolute;left:0;text-align:left;margin-left:.45pt;margin-top:70.05pt;width:150pt;height:132.4pt;z-index:251667968;visibility:visible" wrapcoords="-108 0 -108 21478 21600 21478 21600 0 -108 0">
            <v:imagedata r:id="rId135" o:title=""/>
            <w10:wrap type="through"/>
          </v:shape>
        </w:pic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տիպիկ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մոդել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դեղաբույսերի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չորանոցների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դեղաբույսեր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թեյաբույսեր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հավաքվել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էկոլոգիապես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մաքուր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շրջաններից</w:t>
      </w:r>
      <w:r w:rsidRPr="00244C4C">
        <w:rPr>
          <w:rFonts w:ascii="GHEA Grapalat" w:hAnsi="GHEA Grapalat"/>
          <w:lang w:val="hy-AM"/>
        </w:rPr>
        <w:t xml:space="preserve">:  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</w:pP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Թեյերի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ուրց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նանա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դաղձ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մասուր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մասուր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մոշ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թեյաբույսեր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դեղաբույսեր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Նախնական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տեսակավորումից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մշակումից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չորացվում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աղացվում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անցնելով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մաղիչների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Հետագայում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պահեստավորվում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այնուհետև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ֆումիգացվում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փաթեթավորվում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</w:pP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Փաթեթավորման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իրացումը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բույրը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բժշկական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հատկություննրը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պահպանելու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DXDC 15 </w:t>
      </w:r>
      <w:r w:rsidRPr="00244C4C">
        <w:rPr>
          <w:rFonts w:ascii="GHEA Grapalat" w:hAnsi="GHEA Grapalat" w:cs="Sylfaen"/>
          <w:lang w:val="hy-AM"/>
        </w:rPr>
        <w:t>թեյի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փաթեթավորման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ավտոմատ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մեքենա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պարկերը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լրացուցիչ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փայլաթղթի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փաթեթավորվում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Մեքենան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1 </w:t>
      </w:r>
      <w:r w:rsidRPr="00244C4C">
        <w:rPr>
          <w:rFonts w:ascii="GHEA Grapalat" w:hAnsi="GHEA Grapalat" w:cs="Sylfaen"/>
          <w:lang w:val="hy-AM"/>
        </w:rPr>
        <w:t>րոպեում</w:t>
      </w:r>
      <w:r w:rsidRPr="00244C4C">
        <w:rPr>
          <w:rFonts w:ascii="GHEA Grapalat" w:hAnsi="GHEA Grapalat"/>
          <w:lang w:val="hy-AM"/>
        </w:rPr>
        <w:t xml:space="preserve"> 105 </w:t>
      </w:r>
      <w:r w:rsidRPr="00244C4C">
        <w:rPr>
          <w:rFonts w:ascii="GHEA Grapalat" w:hAnsi="GHEA Grapalat" w:cs="Sylfaen"/>
          <w:lang w:val="hy-AM"/>
        </w:rPr>
        <w:t>պարկ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փաթեթիկ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պատրաստելու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հզորություն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տուփ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տեղավորվում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25 </w:t>
      </w:r>
      <w:r w:rsidRPr="00244C4C">
        <w:rPr>
          <w:rFonts w:ascii="GHEA Grapalat" w:hAnsi="GHEA Grapalat" w:cs="Sylfaen"/>
          <w:lang w:val="hy-AM"/>
        </w:rPr>
        <w:t>պարկ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 1 </w:t>
      </w:r>
      <w:r w:rsidRPr="00244C4C">
        <w:rPr>
          <w:rFonts w:ascii="GHEA Grapalat" w:hAnsi="GHEA Grapalat" w:cs="Sylfaen"/>
          <w:lang w:val="hy-AM"/>
        </w:rPr>
        <w:t>ժամ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արտադրել</w:t>
      </w:r>
      <w:r w:rsidRPr="00244C4C">
        <w:rPr>
          <w:rFonts w:ascii="GHEA Grapalat" w:hAnsi="GHEA Grapalat"/>
          <w:lang w:val="hy-AM"/>
        </w:rPr>
        <w:t xml:space="preserve"> 252 </w:t>
      </w:r>
      <w:r w:rsidRPr="00244C4C">
        <w:rPr>
          <w:rFonts w:ascii="GHEA Grapalat" w:hAnsi="GHEA Grapalat" w:cs="Sylfaen"/>
          <w:lang w:val="hy-AM"/>
        </w:rPr>
        <w:t>տուփ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Փաթեթավորող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մեքենան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սպասարկել</w:t>
      </w:r>
      <w:r w:rsidRPr="00244C4C">
        <w:rPr>
          <w:rFonts w:ascii="GHEA Grapalat" w:hAnsi="GHEA Grapalat"/>
          <w:lang w:val="hy-AM"/>
        </w:rPr>
        <w:t xml:space="preserve">  2 </w:t>
      </w:r>
      <w:r w:rsidRPr="00244C4C">
        <w:rPr>
          <w:rFonts w:ascii="GHEA Grapalat" w:hAnsi="GHEA Grapalat" w:cs="Sylfaen"/>
          <w:lang w:val="hy-AM"/>
        </w:rPr>
        <w:t>աշխատող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</w:pP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Ծրագիրն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թարմ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չորացնել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վերամշակել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4.2 </w:t>
      </w:r>
      <w:r w:rsidRPr="00244C4C">
        <w:rPr>
          <w:rFonts w:ascii="GHEA Grapalat" w:hAnsi="GHEA Grapalat" w:cs="Sylfaen"/>
          <w:lang w:val="hy-AM"/>
        </w:rPr>
        <w:t>տոննա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</w:t>
      </w:r>
      <w:r w:rsidRPr="00244C4C">
        <w:rPr>
          <w:rFonts w:ascii="GHEA Grapalat" w:hAnsi="GHEA Grapalat"/>
          <w:lang w:val="hy-AM"/>
        </w:rPr>
        <w:t xml:space="preserve"> 105,000 </w:t>
      </w:r>
      <w:r w:rsidRPr="00244C4C">
        <w:rPr>
          <w:rFonts w:ascii="GHEA Grapalat" w:hAnsi="GHEA Grapalat" w:cs="Sylfaen"/>
          <w:lang w:val="hy-AM"/>
        </w:rPr>
        <w:t>տուփ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Բուսատեսակների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խիստ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սեզոնայնության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սեզոնը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մայիսից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ավարտվել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աշնանը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կկատարվի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ներգրավվելով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Գյուղացիներից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թարմ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մշակված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չորացված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գործընթացին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դառնալ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</w:t>
      </w:r>
      <w:r w:rsidRPr="00244C4C">
        <w:rPr>
          <w:rFonts w:ascii="GHEA Grapalat" w:hAnsi="GHEA Grapalat"/>
          <w:lang w:val="hy-AM"/>
        </w:rPr>
        <w:t xml:space="preserve"> 30-40  </w:t>
      </w:r>
      <w:r w:rsidRPr="00244C4C">
        <w:rPr>
          <w:rFonts w:ascii="GHEA Grapalat" w:hAnsi="GHEA Grapalat" w:cs="Sylfaen"/>
          <w:lang w:val="hy-AM"/>
        </w:rPr>
        <w:t>գյուղացիներ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C51BBA">
      <w:pPr>
        <w:spacing w:line="240" w:lineRule="auto"/>
        <w:ind w:left="90"/>
        <w:rPr>
          <w:rFonts w:ascii="GHEA Grapalat" w:hAnsi="GHEA Grapalat"/>
          <w:color w:val="5A5A5A"/>
          <w:szCs w:val="24"/>
          <w:lang w:val="hy-AM"/>
        </w:rPr>
      </w:pPr>
    </w:p>
    <w:p w:rsidR="00F3536E" w:rsidRPr="00244C4C" w:rsidRDefault="00F3536E" w:rsidP="00327A29">
      <w:pPr>
        <w:pStyle w:val="Heading3"/>
        <w:rPr>
          <w:rFonts w:ascii="GHEA Grapalat" w:hAnsi="GHEA Grapalat"/>
          <w:lang w:val="hy-AM"/>
        </w:rPr>
      </w:pPr>
      <w:bookmarkStart w:id="385" w:name="_Toc345447229"/>
      <w:bookmarkStart w:id="386" w:name="_Toc361931097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385"/>
      <w:bookmarkEnd w:id="386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327A29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կանաչ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նպաստում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հավաքված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թեյաբույսերը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բացառիկ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“</w:t>
      </w:r>
      <w:r w:rsidRPr="00244C4C">
        <w:rPr>
          <w:rFonts w:ascii="GHEA Grapalat" w:hAnsi="GHEA Grapalat" w:cs="Sylfaen"/>
          <w:lang w:val="hy-AM"/>
        </w:rPr>
        <w:t>Աբդա</w:t>
      </w:r>
      <w:r w:rsidRPr="00244C4C">
        <w:rPr>
          <w:rFonts w:ascii="GHEA Grapalat" w:hAnsi="GHEA Grapalat" w:cs="Calibri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ՍՊԸ</w:t>
      </w:r>
      <w:r w:rsidRPr="00244C4C">
        <w:rPr>
          <w:rFonts w:ascii="GHEA Grapalat" w:hAnsi="GHEA Grapalat"/>
          <w:lang w:val="hy-AM"/>
        </w:rPr>
        <w:t xml:space="preserve"> -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ապրանքանիշով</w:t>
      </w:r>
      <w:r w:rsidRPr="00244C4C">
        <w:rPr>
          <w:rFonts w:ascii="GHEA Grapalat" w:hAnsi="GHEA Grapalat"/>
          <w:lang w:val="hy-AM"/>
        </w:rPr>
        <w:t>: “</w:t>
      </w:r>
      <w:r w:rsidRPr="00244C4C">
        <w:rPr>
          <w:rFonts w:ascii="GHEA Grapalat" w:hAnsi="GHEA Grapalat" w:cs="Sylfaen"/>
          <w:lang w:val="hy-AM"/>
        </w:rPr>
        <w:t>ՍԱՐԻ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</w:t>
      </w:r>
      <w:r w:rsidRPr="00244C4C">
        <w:rPr>
          <w:rFonts w:ascii="GHEA Grapalat" w:hAnsi="GHEA Grapalat" w:cs="Arian AMU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ապրանքանիշի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բուսական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Arian AMU"/>
          <w:lang w:val="hy-AM"/>
        </w:rPr>
        <w:br/>
      </w:r>
      <w:hyperlink r:id="rId136" w:history="1">
        <w:r w:rsidRPr="00244C4C">
          <w:rPr>
            <w:rStyle w:val="Hyperlink"/>
            <w:rFonts w:ascii="GHEA Grapalat" w:hAnsi="GHEA Grapalat" w:cs="Sylfaen"/>
            <w:color w:val="auto"/>
            <w:szCs w:val="24"/>
            <w:lang w:val="hy-AM"/>
          </w:rPr>
          <w:t>ուրց</w:t>
        </w:r>
      </w:hyperlink>
      <w:r w:rsidRPr="00244C4C">
        <w:rPr>
          <w:rFonts w:ascii="GHEA Grapalat" w:hAnsi="GHEA Grapalat" w:cs="Arian AMU"/>
          <w:lang w:val="hy-AM"/>
        </w:rPr>
        <w:t xml:space="preserve">, </w:t>
      </w:r>
      <w:hyperlink r:id="rId137" w:history="1">
        <w:r w:rsidRPr="00244C4C">
          <w:rPr>
            <w:rStyle w:val="Hyperlink"/>
            <w:rFonts w:ascii="GHEA Grapalat" w:hAnsi="GHEA Grapalat" w:cs="Sylfaen"/>
            <w:color w:val="auto"/>
            <w:szCs w:val="24"/>
            <w:lang w:val="hy-AM"/>
          </w:rPr>
          <w:t>դաղձ</w:t>
        </w:r>
      </w:hyperlink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վայրի</w:t>
      </w:r>
      <w:r w:rsidRPr="00244C4C">
        <w:rPr>
          <w:rFonts w:ascii="GHEA Grapalat" w:hAnsi="GHEA Grapalat" w:cs="Arian AMU"/>
          <w:lang w:val="hy-AM"/>
        </w:rPr>
        <w:t xml:space="preserve"> </w:t>
      </w:r>
      <w:hyperlink r:id="rId138" w:history="1">
        <w:r w:rsidRPr="00244C4C">
          <w:rPr>
            <w:rStyle w:val="Hyperlink"/>
            <w:rFonts w:ascii="GHEA Grapalat" w:hAnsi="GHEA Grapalat" w:cs="Sylfaen"/>
            <w:color w:val="auto"/>
            <w:szCs w:val="24"/>
            <w:lang w:val="hy-AM"/>
          </w:rPr>
          <w:t>մասուր</w:t>
        </w:r>
        <w:r w:rsidRPr="00244C4C">
          <w:rPr>
            <w:rStyle w:val="Hyperlink"/>
            <w:rFonts w:ascii="GHEA Grapalat" w:hAnsi="GHEA Grapalat" w:cs="Arian AMU"/>
            <w:color w:val="auto"/>
            <w:szCs w:val="24"/>
            <w:lang w:val="hy-AM"/>
          </w:rPr>
          <w:t>,</w:t>
        </w:r>
      </w:hyperlink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մոշի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տերևներ</w:t>
      </w:r>
      <w:r w:rsidRPr="00244C4C">
        <w:rPr>
          <w:rFonts w:ascii="GHEA Grapalat" w:hAnsi="GHEA Grapalat" w:cs="Arian AMU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Թեյաբույսերը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մոտակա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բնակիչները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Սիսիանի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Կապանի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Գորիսի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բարձրադիր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հարթավայրերից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սարերից</w:t>
      </w:r>
      <w:r w:rsidRPr="00244C4C">
        <w:rPr>
          <w:rFonts w:ascii="GHEA Grapalat" w:hAnsi="GHEA Grapalat" w:cs="Arian AMU"/>
          <w:lang w:val="hy-AM"/>
        </w:rPr>
        <w:t xml:space="preserve">: </w:t>
      </w:r>
    </w:p>
    <w:p w:rsidR="00F3536E" w:rsidRPr="00244C4C" w:rsidRDefault="00F3536E" w:rsidP="00327A29">
      <w:pPr>
        <w:rPr>
          <w:rFonts w:ascii="GHEA Grapalat" w:hAnsi="GHEA Grapalat" w:cs="Arian AMU"/>
          <w:lang w:val="hy-AM"/>
        </w:rPr>
      </w:pPr>
    </w:p>
    <w:p w:rsidR="00F3536E" w:rsidRPr="00244C4C" w:rsidRDefault="00F3536E" w:rsidP="00327A29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նպատակահարմար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նմանատպ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արտադրություններ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թեյաբույսերը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ուրց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նանա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դաղձ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մասուր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սրոհունդ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երիցուկ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դեղաբույսերիը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մասուր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մոշ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գնարբուկ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երիցուկ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խատուտիկ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սրոհունդ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թանթրվենի</w:t>
      </w:r>
      <w:r w:rsidRPr="00244C4C">
        <w:rPr>
          <w:rFonts w:ascii="GHEA Grapalat" w:hAnsi="GHEA Grapalat" w:cs="Arian AMU"/>
          <w:lang w:val="hy-AM"/>
        </w:rPr>
        <w:t xml:space="preserve">: </w:t>
      </w:r>
    </w:p>
    <w:p w:rsidR="00F3536E" w:rsidRPr="00244C4C" w:rsidRDefault="00F3536E" w:rsidP="00327A29">
      <w:pPr>
        <w:rPr>
          <w:rFonts w:ascii="GHEA Grapalat" w:hAnsi="GHEA Grapalat" w:cs="Arian AMU"/>
          <w:lang w:val="hy-AM"/>
        </w:rPr>
      </w:pP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փորձագետների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գնահատականի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թեյախոտերի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դեղաբույսերի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մեծաքանակ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 w:cs="Arian AMU"/>
          <w:lang w:val="hy-AM"/>
        </w:rPr>
        <w:t xml:space="preserve">`   </w:t>
      </w:r>
      <w:r w:rsidRPr="00244C4C">
        <w:rPr>
          <w:rFonts w:ascii="GHEA Grapalat" w:hAnsi="GHEA Grapalat" w:cs="Sylfaen"/>
          <w:lang w:val="hy-AM"/>
        </w:rPr>
        <w:t>նպատակահարմար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բույսերը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աճեցնել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երկնքի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տակ</w:t>
      </w:r>
      <w:r w:rsidRPr="00244C4C">
        <w:rPr>
          <w:rFonts w:ascii="GHEA Grapalat" w:hAnsi="GHEA Grapalat" w:cs="Arian AMU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Այստեղ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էկոլոգիական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մաքրություն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ավանդական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մշակում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</w:pPr>
    </w:p>
    <w:p w:rsidR="00F3536E" w:rsidRPr="00244C4C" w:rsidRDefault="00F3536E" w:rsidP="00327A29">
      <w:pPr>
        <w:pStyle w:val="Heading3"/>
        <w:rPr>
          <w:rFonts w:ascii="GHEA Grapalat" w:hAnsi="GHEA Grapalat"/>
          <w:lang w:val="hy-AM"/>
        </w:rPr>
      </w:pPr>
      <w:bookmarkStart w:id="387" w:name="_Toc345447230"/>
      <w:bookmarkStart w:id="388" w:name="_Toc361931098"/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bookmarkEnd w:id="387"/>
      <w:bookmarkEnd w:id="388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Թեյերի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ընտրության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գերապատվությունը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Ռուսական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չորս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տիպի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դրանք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սև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կանաչ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արոմատացված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խոտաբույսեր</w:t>
      </w:r>
      <w:r w:rsidRPr="00244C4C">
        <w:rPr>
          <w:rFonts w:ascii="GHEA Grapalat" w:hAnsi="GHEA Grapalat"/>
          <w:lang w:val="hy-AM"/>
        </w:rPr>
        <w:t xml:space="preserve">: 2003 </w:t>
      </w:r>
      <w:r w:rsidRPr="00244C4C">
        <w:rPr>
          <w:rFonts w:ascii="GHEA Grapalat" w:hAnsi="GHEA Grapalat" w:cs="Sylfaen"/>
          <w:lang w:val="hy-AM"/>
        </w:rPr>
        <w:t>թվականին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93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Այժմ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7 </w:t>
      </w:r>
      <w:r w:rsidRPr="00244C4C">
        <w:rPr>
          <w:rFonts w:ascii="GHEA Grapalat" w:hAnsi="GHEA Grapalat" w:cs="Sylfaen"/>
          <w:lang w:val="hy-AM"/>
        </w:rPr>
        <w:t>տոկոսով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զիջում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արոմատացված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խոտաբույսերին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</w:pP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Թեյերը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վաճառվում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տիպի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փաթեթավորումներով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Ամենատարածված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սպառումը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Ռուսական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 1.5-2 </w:t>
      </w:r>
      <w:r w:rsidRPr="00244C4C">
        <w:rPr>
          <w:rFonts w:ascii="GHEA Grapalat" w:hAnsi="GHEA Grapalat" w:cs="Sylfaen"/>
          <w:lang w:val="hy-AM"/>
        </w:rPr>
        <w:t>գրամանոց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20-25 </w:t>
      </w:r>
      <w:r w:rsidRPr="00244C4C">
        <w:rPr>
          <w:rFonts w:ascii="GHEA Grapalat" w:hAnsi="GHEA Grapalat" w:cs="Sylfaen"/>
          <w:lang w:val="hy-AM"/>
        </w:rPr>
        <w:t>պարկերով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տուփերը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Պարկերով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օգտագործումը</w:t>
      </w:r>
      <w:r w:rsidRPr="00244C4C">
        <w:rPr>
          <w:rFonts w:ascii="GHEA Grapalat" w:hAnsi="GHEA Grapalat"/>
          <w:lang w:val="hy-AM"/>
        </w:rPr>
        <w:t xml:space="preserve"> 2003 </w:t>
      </w:r>
      <w:r w:rsidRPr="00244C4C">
        <w:rPr>
          <w:rFonts w:ascii="GHEA Grapalat" w:hAnsi="GHEA Grapalat" w:cs="Sylfaen"/>
          <w:lang w:val="hy-AM"/>
        </w:rPr>
        <w:t>թվականին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Ռուսական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ընդամենը</w:t>
      </w:r>
      <w:r w:rsidRPr="00244C4C">
        <w:rPr>
          <w:rFonts w:ascii="GHEA Grapalat" w:hAnsi="GHEA Grapalat"/>
          <w:lang w:val="hy-AM"/>
        </w:rPr>
        <w:t xml:space="preserve"> 14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/>
          <w:lang w:val="hy-AM"/>
        </w:rPr>
        <w:t>, 2006 –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40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2009 </w:t>
      </w:r>
      <w:r w:rsidRPr="00244C4C">
        <w:rPr>
          <w:rFonts w:ascii="GHEA Grapalat" w:hAnsi="GHEA Grapalat" w:cs="Sylfaen"/>
          <w:lang w:val="hy-AM"/>
        </w:rPr>
        <w:t>թվականին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61.3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Բրիտանիայում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այսօր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94 </w:t>
      </w:r>
      <w:r w:rsidRPr="00244C4C">
        <w:rPr>
          <w:rFonts w:ascii="GHEA Grapalat" w:hAnsi="GHEA Grapalat" w:cs="Sylfaen"/>
          <w:lang w:val="hy-AM"/>
        </w:rPr>
        <w:t>տոկոսն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պարկերով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Պարկերով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նախընտրում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</w:pP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Ռուսական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ինքնասպասրկման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խանութների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30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Հաջորդ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մեծաքանակ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խանութների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Ամենացածր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խանութների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ընդամենը</w:t>
      </w:r>
      <w:r w:rsidRPr="00244C4C">
        <w:rPr>
          <w:rFonts w:ascii="GHEA Grapalat" w:hAnsi="GHEA Grapalat"/>
          <w:lang w:val="hy-AM"/>
        </w:rPr>
        <w:t xml:space="preserve"> 3 </w:t>
      </w:r>
      <w:r w:rsidRPr="00244C4C">
        <w:rPr>
          <w:rFonts w:ascii="GHEA Grapalat" w:hAnsi="GHEA Grapalat" w:cs="Sylfaen"/>
          <w:lang w:val="hy-AM"/>
        </w:rPr>
        <w:t>տոկոս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</w:pP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Խոտաբուսային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մեծանալու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Որակական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հատկանիշներով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բժշկական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նշանակություն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Խոտաբուսային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պարկերով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փաթեթավորված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մատուցումը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սպառողին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ապրանքը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դարձնում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գրավիչ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մրցունակ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</w:pP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արտադրողները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կազմակերպել</w:t>
      </w:r>
      <w:r w:rsidRPr="00244C4C">
        <w:rPr>
          <w:rFonts w:ascii="GHEA Grapalat" w:hAnsi="GHEA Grapalat"/>
          <w:lang w:val="hy-AM"/>
        </w:rPr>
        <w:t xml:space="preserve"> 2007-2008</w:t>
      </w:r>
      <w:r w:rsidRPr="00244C4C">
        <w:rPr>
          <w:rFonts w:ascii="GHEA Grapalat" w:hAnsi="GHEA Grapalat" w:cs="Sylfaen"/>
          <w:lang w:val="hy-AM"/>
        </w:rPr>
        <w:t>թվականներից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ուրցը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դաղցը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կարմիր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մասուրը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ալոճը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մոշի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տերևները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արտադրողներն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>`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</w:pPr>
    </w:p>
    <w:p w:rsidR="00F3536E" w:rsidRPr="00244C4C" w:rsidRDefault="00F3536E" w:rsidP="00327A2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“</w:t>
      </w:r>
      <w:r w:rsidRPr="00244C4C">
        <w:rPr>
          <w:rFonts w:ascii="GHEA Grapalat" w:hAnsi="GHEA Grapalat" w:cs="Sylfaen"/>
          <w:lang w:val="hy-AM"/>
        </w:rPr>
        <w:t>ՄԷԳԱ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ԱՐԱՐԱՏ</w:t>
      </w:r>
      <w:r w:rsidRPr="00244C4C">
        <w:rPr>
          <w:rFonts w:ascii="GHEA Grapalat" w:hAnsi="GHEA Grapalat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ՍՊԸ</w:t>
      </w:r>
    </w:p>
    <w:p w:rsidR="00F3536E" w:rsidRPr="00244C4C" w:rsidRDefault="00F3536E" w:rsidP="00327A2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“</w:t>
      </w:r>
      <w:r w:rsidRPr="00244C4C">
        <w:rPr>
          <w:rFonts w:ascii="GHEA Grapalat" w:hAnsi="GHEA Grapalat" w:cs="Sylfaen"/>
          <w:lang w:val="hy-AM"/>
        </w:rPr>
        <w:t>Մանանա</w:t>
      </w:r>
      <w:r w:rsidRPr="00244C4C">
        <w:rPr>
          <w:rFonts w:ascii="GHEA Grapalat" w:hAnsi="GHEA Grapalat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ՍՊԸ</w:t>
      </w:r>
    </w:p>
    <w:p w:rsidR="00F3536E" w:rsidRPr="00244C4C" w:rsidRDefault="00F3536E" w:rsidP="00327A2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“</w:t>
      </w:r>
      <w:r w:rsidRPr="00244C4C">
        <w:rPr>
          <w:rFonts w:ascii="GHEA Grapalat" w:hAnsi="GHEA Grapalat" w:cs="Sylfaen"/>
          <w:lang w:val="hy-AM"/>
        </w:rPr>
        <w:t>Աբդա</w:t>
      </w:r>
      <w:r w:rsidRPr="00244C4C">
        <w:rPr>
          <w:rFonts w:ascii="GHEA Grapalat" w:hAnsi="GHEA Grapalat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ՍՊԸ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ապրանքանիշով</w:t>
      </w:r>
    </w:p>
    <w:p w:rsidR="00F3536E" w:rsidRPr="00244C4C" w:rsidRDefault="00F3536E" w:rsidP="00327A29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 w:cs="Tahoma"/>
          <w:color w:val="040404"/>
          <w:sz w:val="18"/>
          <w:szCs w:val="18"/>
        </w:rPr>
        <w:t>“</w:t>
      </w:r>
      <w:r w:rsidRPr="00244C4C">
        <w:rPr>
          <w:rFonts w:ascii="GHEA Grapalat" w:hAnsi="GHEA Grapalat" w:cs="Sylfaen"/>
          <w:lang w:val="hy-AM"/>
        </w:rPr>
        <w:t>Թալին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Ֆուդ</w:t>
      </w:r>
      <w:r w:rsidRPr="00244C4C">
        <w:rPr>
          <w:rFonts w:ascii="GHEA Grapalat" w:hAnsi="GHEA Grapalat"/>
        </w:rPr>
        <w:t xml:space="preserve">” </w:t>
      </w:r>
      <w:r w:rsidRPr="00244C4C">
        <w:rPr>
          <w:rFonts w:ascii="GHEA Grapalat" w:hAnsi="GHEA Grapalat" w:cs="Sylfaen"/>
          <w:lang w:val="hy-AM"/>
        </w:rPr>
        <w:t>ՍՊԸ</w:t>
      </w:r>
      <w:r w:rsidRPr="00244C4C">
        <w:rPr>
          <w:rFonts w:ascii="GHEA Grapalat" w:hAnsi="GHEA Grapalat"/>
          <w:lang w:val="hy-AM"/>
        </w:rPr>
        <w:t xml:space="preserve"> , </w:t>
      </w:r>
      <w:r w:rsidRPr="00244C4C">
        <w:rPr>
          <w:rFonts w:ascii="GHEA Grapalat" w:hAnsi="GHEA Grapalat" w:cs="Sylfaen"/>
          <w:lang w:val="hy-AM"/>
        </w:rPr>
        <w:t>Լինառո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ապրանքանիշ</w:t>
      </w:r>
    </w:p>
    <w:p w:rsidR="00F3536E" w:rsidRPr="00244C4C" w:rsidRDefault="00F3536E" w:rsidP="00327A29">
      <w:pPr>
        <w:rPr>
          <w:rFonts w:ascii="GHEA Grapalat" w:hAnsi="GHEA Grapalat"/>
        </w:rPr>
      </w:pP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մոտավորապես</w:t>
      </w:r>
      <w:r w:rsidRPr="00244C4C">
        <w:rPr>
          <w:rFonts w:ascii="GHEA Grapalat" w:hAnsi="GHEA Grapalat"/>
          <w:lang w:val="hy-AM"/>
        </w:rPr>
        <w:t xml:space="preserve"> 8.5 </w:t>
      </w:r>
      <w:r w:rsidRPr="00244C4C">
        <w:rPr>
          <w:rFonts w:ascii="GHEA Grapalat" w:hAnsi="GHEA Grapalat" w:cs="Sylfaen"/>
          <w:lang w:val="hy-AM"/>
        </w:rPr>
        <w:t>տոննա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մտել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բավականաչափ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ընդամենը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0.03 </w:t>
      </w:r>
      <w:r w:rsidRPr="00244C4C">
        <w:rPr>
          <w:rFonts w:ascii="GHEA Grapalat" w:hAnsi="GHEA Grapalat" w:cs="Sylfaen"/>
          <w:lang w:val="hy-AM"/>
        </w:rPr>
        <w:t>տոկոսը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դեռ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կարիք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հզորացնելու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զարգացնելու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ընկերությունների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վաճառքի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27A29">
      <w:pPr>
        <w:rPr>
          <w:rFonts w:ascii="GHEA Grapalat" w:hAnsi="GHEA Grapalat"/>
        </w:rPr>
      </w:pP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Հայաստանը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հարուստ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հսկայական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օգտակար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բույսերով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բուսականության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60%): </w:t>
      </w:r>
      <w:r w:rsidRPr="00244C4C">
        <w:rPr>
          <w:rFonts w:ascii="GHEA Grapalat" w:hAnsi="GHEA Grapalat" w:cs="Sylfaen"/>
          <w:lang w:val="hy-AM"/>
        </w:rPr>
        <w:t>Լեռնային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խառնուրդից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ապրելակերպի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27A29">
      <w:pPr>
        <w:rPr>
          <w:rFonts w:ascii="GHEA Grapalat" w:hAnsi="GHEA Grapalat"/>
        </w:rPr>
      </w:pP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բժշկական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նշանակությունը</w:t>
      </w:r>
      <w:r w:rsidRPr="00244C4C">
        <w:rPr>
          <w:rFonts w:ascii="GHEA Grapalat" w:hAnsi="GHEA Grapalat"/>
          <w:lang w:val="hy-AM"/>
        </w:rPr>
        <w:t xml:space="preserve">` 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Ուրցի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ժողովրդական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բժշկության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նևրալգիաների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երիկամային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ախտահարության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բրոնխիալ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ասթմայի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աղեփքանքի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327A29">
      <w:pPr>
        <w:rPr>
          <w:rFonts w:ascii="GHEA Grapalat" w:hAnsi="GHEA Grapalat"/>
        </w:rPr>
      </w:pP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Դաղձի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թեյը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հայերեն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անվանումը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անանուխ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նանա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անգլ</w:t>
      </w:r>
      <w:r w:rsidRPr="00244C4C">
        <w:rPr>
          <w:rFonts w:ascii="GHEA Grapalat" w:hAnsi="GHEA Grapalat"/>
          <w:lang w:val="hy-AM"/>
        </w:rPr>
        <w:t xml:space="preserve">. Mintha)  </w:t>
      </w:r>
      <w:r w:rsidRPr="00244C4C">
        <w:rPr>
          <w:rFonts w:ascii="GHEA Grapalat" w:hAnsi="GHEA Grapalat" w:cs="Sylfaen"/>
          <w:lang w:val="hy-AM"/>
        </w:rPr>
        <w:t>նպաստում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ուղեղի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շրջանառության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ուժեղացմանը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արտաշնչմանը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աղեստամոքսային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տրակտի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բացմանը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բացում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ախորժակը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</w:pP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Հայաստանում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31 </w:t>
      </w:r>
      <w:r w:rsidRPr="00244C4C">
        <w:rPr>
          <w:rFonts w:ascii="GHEA Grapalat" w:hAnsi="GHEA Grapalat" w:cs="Sylfaen"/>
          <w:lang w:val="hy-AM"/>
        </w:rPr>
        <w:t>տեսակի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մասուր</w:t>
      </w:r>
      <w:r w:rsidRPr="00244C4C">
        <w:rPr>
          <w:rFonts w:ascii="GHEA Grapalat" w:hAnsi="GHEA Grapalat"/>
          <w:lang w:val="hy-AM"/>
        </w:rPr>
        <w:t xml:space="preserve">: 100 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թարմ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պտուղներից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32-42 </w:t>
      </w:r>
      <w:r w:rsidRPr="00244C4C">
        <w:rPr>
          <w:rFonts w:ascii="GHEA Grapalat" w:hAnsi="GHEA Grapalat" w:cs="Sylfaen"/>
          <w:lang w:val="hy-AM"/>
        </w:rPr>
        <w:t>կգ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Մասուրի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պտուղը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պարունակում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C  </w:t>
      </w:r>
      <w:r w:rsidRPr="00244C4C">
        <w:rPr>
          <w:rFonts w:ascii="GHEA Grapalat" w:hAnsi="GHEA Grapalat" w:cs="Sylfaen"/>
          <w:lang w:val="hy-AM"/>
        </w:rPr>
        <w:t>վիատամին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Մասուրի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խթանում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արյունաստեղծ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ապարատը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ուժեղացնում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լեյկոցիտների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ֆագոցիտային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ընդունակությունը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</w:pP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Օգտագործելով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բնաշխարհի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առանց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վնաս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էկոլոգիային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մթերել</w:t>
      </w:r>
      <w:r w:rsidRPr="00244C4C">
        <w:rPr>
          <w:rFonts w:ascii="GHEA Grapalat" w:hAnsi="GHEA Grapalat"/>
          <w:lang w:val="hy-AM"/>
        </w:rPr>
        <w:t xml:space="preserve"> 300 </w:t>
      </w:r>
      <w:r w:rsidRPr="00244C4C">
        <w:rPr>
          <w:rFonts w:ascii="GHEA Grapalat" w:hAnsi="GHEA Grapalat" w:cs="Sylfaen"/>
          <w:lang w:val="hy-AM"/>
        </w:rPr>
        <w:t>տոննա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ուրց</w:t>
      </w:r>
      <w:r w:rsidRPr="00244C4C">
        <w:rPr>
          <w:rFonts w:ascii="GHEA Grapalat" w:hAnsi="GHEA Grapalat"/>
          <w:lang w:val="hy-AM"/>
        </w:rPr>
        <w:t xml:space="preserve">, 250 </w:t>
      </w:r>
      <w:r w:rsidRPr="00244C4C">
        <w:rPr>
          <w:rFonts w:ascii="GHEA Grapalat" w:hAnsi="GHEA Grapalat" w:cs="Sylfaen"/>
          <w:lang w:val="hy-AM"/>
        </w:rPr>
        <w:t>տոննա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մասուր</w:t>
      </w:r>
      <w:r w:rsidRPr="00244C4C">
        <w:rPr>
          <w:rFonts w:ascii="GHEA Grapalat" w:hAnsi="GHEA Grapalat"/>
          <w:lang w:val="hy-AM"/>
        </w:rPr>
        <w:t xml:space="preserve">, 200 </w:t>
      </w:r>
      <w:r w:rsidRPr="00244C4C">
        <w:rPr>
          <w:rFonts w:ascii="GHEA Grapalat" w:hAnsi="GHEA Grapalat" w:cs="Sylfaen"/>
          <w:lang w:val="hy-AM"/>
        </w:rPr>
        <w:t>տոննա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դաղձ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  <w:sectPr w:rsidR="00F3536E" w:rsidRPr="00244C4C">
          <w:headerReference w:type="default" r:id="rId139"/>
          <w:pgSz w:w="11907" w:h="16840"/>
          <w:pgMar w:top="1134" w:right="851" w:bottom="1134" w:left="1701" w:header="567" w:footer="567" w:gutter="0"/>
          <w:cols w:space="720"/>
          <w:rtlGutter/>
        </w:sectPr>
      </w:pPr>
    </w:p>
    <w:p w:rsidR="00F3536E" w:rsidRPr="00244C4C" w:rsidRDefault="00F3536E" w:rsidP="00327A29">
      <w:pPr>
        <w:rPr>
          <w:rFonts w:ascii="GHEA Grapalat" w:hAnsi="GHEA Grapalat"/>
          <w:lang w:val="hy-AM"/>
        </w:rPr>
      </w:pPr>
    </w:p>
    <w:p w:rsidR="00F3536E" w:rsidRPr="00244C4C" w:rsidRDefault="00F3536E" w:rsidP="00327A29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Մանրածախ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գներն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տեսքը</w:t>
      </w:r>
      <w:r w:rsidRPr="00244C4C">
        <w:rPr>
          <w:rFonts w:ascii="GHEA Grapalat" w:hAnsi="GHEA Grapalat" w:cs="Arian AMU"/>
          <w:lang w:val="hy-AM"/>
        </w:rPr>
        <w:t xml:space="preserve">` 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684"/>
        <w:gridCol w:w="3605"/>
        <w:gridCol w:w="3202"/>
      </w:tblGrid>
      <w:tr w:rsidR="00F3536E" w:rsidRPr="00D41408" w:rsidTr="003C0602">
        <w:trPr>
          <w:trHeight w:val="539"/>
        </w:trPr>
        <w:tc>
          <w:tcPr>
            <w:tcW w:w="1414" w:type="pct"/>
            <w:vMerge w:val="restar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27A29">
            <w:pPr>
              <w:rPr>
                <w:rFonts w:ascii="GHEA Grapalat" w:hAnsi="GHEA Grapalat" w:cs="Arian AMU"/>
                <w:b/>
                <w:bCs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Ներքին</w:t>
            </w: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շուկայի</w:t>
            </w: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համար</w:t>
            </w:r>
          </w:p>
        </w:tc>
        <w:tc>
          <w:tcPr>
            <w:tcW w:w="1899" w:type="pct"/>
            <w:vMerge w:val="restar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  <w:b/>
                <w:bCs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>"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Մեգա</w:t>
            </w: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Արարատ</w:t>
            </w: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 xml:space="preserve">" 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մեկ</w:t>
            </w: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տուփ</w:t>
            </w: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ի</w:t>
            </w: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վաճառքի</w:t>
            </w: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գինը</w:t>
            </w: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>,</w:t>
            </w:r>
          </w:p>
        </w:tc>
        <w:tc>
          <w:tcPr>
            <w:tcW w:w="1687" w:type="pct"/>
            <w:vMerge w:val="restart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  <w:b/>
                <w:bCs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>"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Սարի</w:t>
            </w: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թեյ</w:t>
            </w: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 xml:space="preserve">" 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մեկ</w:t>
            </w: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տուփ</w:t>
            </w: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ի</w:t>
            </w: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վաճառքի</w:t>
            </w: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գինը</w:t>
            </w: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ՀՀ</w:t>
            </w:r>
            <w:r w:rsidRPr="00244C4C">
              <w:rPr>
                <w:rFonts w:ascii="GHEA Grapalat" w:hAnsi="GHEA Grapalat" w:cs="Arian AMU"/>
                <w:b/>
                <w:bCs/>
                <w:szCs w:val="20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դրամ</w:t>
            </w:r>
          </w:p>
        </w:tc>
      </w:tr>
      <w:tr w:rsidR="00F3536E" w:rsidRPr="00D41408" w:rsidTr="003C0602">
        <w:trPr>
          <w:trHeight w:val="539"/>
        </w:trPr>
        <w:tc>
          <w:tcPr>
            <w:tcW w:w="1414" w:type="pct"/>
            <w:vMerge/>
            <w:shd w:val="clear" w:color="auto" w:fill="D8E6F3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27A29">
            <w:pPr>
              <w:rPr>
                <w:rFonts w:ascii="GHEA Grapalat" w:hAnsi="GHEA Grapalat" w:cs="Arian AMU"/>
                <w:b/>
                <w:bCs/>
                <w:szCs w:val="20"/>
                <w:lang w:val="hy-AM"/>
              </w:rPr>
            </w:pPr>
          </w:p>
        </w:tc>
        <w:tc>
          <w:tcPr>
            <w:tcW w:w="1899" w:type="pct"/>
            <w:vMerge/>
            <w:shd w:val="clear" w:color="auto" w:fill="D8E6F3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  <w:szCs w:val="20"/>
                <w:lang w:val="hy-AM"/>
              </w:rPr>
            </w:pPr>
          </w:p>
        </w:tc>
        <w:tc>
          <w:tcPr>
            <w:tcW w:w="1687" w:type="pct"/>
            <w:vMerge/>
            <w:shd w:val="clear" w:color="auto" w:fill="D8E6F3"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  <w:szCs w:val="20"/>
                <w:lang w:val="hy-AM"/>
              </w:rPr>
            </w:pPr>
          </w:p>
        </w:tc>
      </w:tr>
      <w:tr w:rsidR="00F3536E" w:rsidRPr="00244C4C" w:rsidTr="003C0602">
        <w:trPr>
          <w:trHeight w:val="300"/>
        </w:trPr>
        <w:tc>
          <w:tcPr>
            <w:tcW w:w="1414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 w:cs="Arian AMU"/>
                <w:b/>
                <w:bCs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ուրց</w:t>
            </w:r>
          </w:p>
        </w:tc>
        <w:tc>
          <w:tcPr>
            <w:tcW w:w="1899" w:type="pct"/>
            <w:noWrap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Cs w:val="20"/>
                <w:lang w:val="hy-AM"/>
              </w:rPr>
              <w:t>810</w:t>
            </w:r>
          </w:p>
        </w:tc>
        <w:tc>
          <w:tcPr>
            <w:tcW w:w="1687" w:type="pct"/>
            <w:noWrap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  <w:szCs w:val="20"/>
              </w:rPr>
            </w:pPr>
            <w:r w:rsidRPr="00244C4C">
              <w:rPr>
                <w:rFonts w:ascii="GHEA Grapalat" w:hAnsi="GHEA Grapalat" w:cs="Arian AMU"/>
                <w:szCs w:val="20"/>
              </w:rPr>
              <w:t>820</w:t>
            </w:r>
          </w:p>
        </w:tc>
      </w:tr>
      <w:tr w:rsidR="00F3536E" w:rsidRPr="00244C4C" w:rsidTr="003C0602">
        <w:trPr>
          <w:trHeight w:val="300"/>
        </w:trPr>
        <w:tc>
          <w:tcPr>
            <w:tcW w:w="1414" w:type="pct"/>
            <w:shd w:val="clear" w:color="auto" w:fill="D8E6F3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 w:cs="Arian AMU"/>
                <w:b/>
                <w:bCs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դաղց</w:t>
            </w:r>
          </w:p>
        </w:tc>
        <w:tc>
          <w:tcPr>
            <w:tcW w:w="1899" w:type="pct"/>
            <w:shd w:val="clear" w:color="auto" w:fill="D8E6F3"/>
            <w:noWrap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Cs w:val="20"/>
                <w:lang w:val="hy-AM"/>
              </w:rPr>
              <w:t>810</w:t>
            </w:r>
          </w:p>
        </w:tc>
        <w:tc>
          <w:tcPr>
            <w:tcW w:w="1687" w:type="pct"/>
            <w:shd w:val="clear" w:color="auto" w:fill="D8E6F3"/>
            <w:noWrap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Cs w:val="20"/>
              </w:rPr>
              <w:t>8</w:t>
            </w:r>
            <w:r w:rsidRPr="00244C4C">
              <w:rPr>
                <w:rFonts w:ascii="GHEA Grapalat" w:hAnsi="GHEA Grapalat" w:cs="Arian AMU"/>
                <w:szCs w:val="20"/>
                <w:lang w:val="hy-AM"/>
              </w:rPr>
              <w:t>00</w:t>
            </w:r>
          </w:p>
        </w:tc>
      </w:tr>
      <w:tr w:rsidR="00F3536E" w:rsidRPr="00244C4C" w:rsidTr="003C0602">
        <w:trPr>
          <w:trHeight w:val="300"/>
        </w:trPr>
        <w:tc>
          <w:tcPr>
            <w:tcW w:w="1414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 w:cs="Arian AMU"/>
                <w:b/>
                <w:bCs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ալոճ</w:t>
            </w:r>
          </w:p>
        </w:tc>
        <w:tc>
          <w:tcPr>
            <w:tcW w:w="1899" w:type="pct"/>
            <w:noWrap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Cs w:val="20"/>
                <w:lang w:val="hy-AM"/>
              </w:rPr>
              <w:t>1050</w:t>
            </w:r>
          </w:p>
        </w:tc>
        <w:tc>
          <w:tcPr>
            <w:tcW w:w="1687" w:type="pct"/>
            <w:noWrap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Cs w:val="20"/>
                <w:lang w:val="hy-AM"/>
              </w:rPr>
              <w:t>-</w:t>
            </w:r>
          </w:p>
        </w:tc>
      </w:tr>
      <w:tr w:rsidR="00F3536E" w:rsidRPr="00244C4C" w:rsidTr="003C0602">
        <w:trPr>
          <w:trHeight w:val="300"/>
        </w:trPr>
        <w:tc>
          <w:tcPr>
            <w:tcW w:w="1414" w:type="pct"/>
            <w:shd w:val="clear" w:color="auto" w:fill="D8E6F3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 w:cs="Arian AMU"/>
                <w:b/>
                <w:bCs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մասուր</w:t>
            </w:r>
          </w:p>
        </w:tc>
        <w:tc>
          <w:tcPr>
            <w:tcW w:w="1899" w:type="pct"/>
            <w:shd w:val="clear" w:color="auto" w:fill="D8E6F3"/>
            <w:noWrap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Cs w:val="20"/>
                <w:lang w:val="hy-AM"/>
              </w:rPr>
              <w:t>960</w:t>
            </w:r>
          </w:p>
        </w:tc>
        <w:tc>
          <w:tcPr>
            <w:tcW w:w="1687" w:type="pct"/>
            <w:shd w:val="clear" w:color="auto" w:fill="D8E6F3"/>
            <w:noWrap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  <w:szCs w:val="20"/>
              </w:rPr>
            </w:pPr>
            <w:r w:rsidRPr="00244C4C">
              <w:rPr>
                <w:rFonts w:ascii="GHEA Grapalat" w:hAnsi="GHEA Grapalat" w:cs="Arian AMU"/>
                <w:szCs w:val="20"/>
              </w:rPr>
              <w:t>560</w:t>
            </w:r>
          </w:p>
        </w:tc>
      </w:tr>
      <w:tr w:rsidR="00F3536E" w:rsidRPr="00244C4C" w:rsidTr="003C0602">
        <w:trPr>
          <w:trHeight w:val="300"/>
        </w:trPr>
        <w:tc>
          <w:tcPr>
            <w:tcW w:w="1414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 w:cs="Arian AMU"/>
                <w:b/>
                <w:bCs/>
                <w:szCs w:val="20"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bCs/>
                <w:szCs w:val="20"/>
                <w:lang w:val="hy-AM"/>
              </w:rPr>
              <w:t>ուրցադաղց</w:t>
            </w:r>
          </w:p>
        </w:tc>
        <w:tc>
          <w:tcPr>
            <w:tcW w:w="1899" w:type="pct"/>
            <w:noWrap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Cs w:val="20"/>
                <w:lang w:val="hy-AM"/>
              </w:rPr>
              <w:t>810</w:t>
            </w:r>
          </w:p>
        </w:tc>
        <w:tc>
          <w:tcPr>
            <w:tcW w:w="1687" w:type="pct"/>
            <w:noWrap/>
            <w:vAlign w:val="center"/>
          </w:tcPr>
          <w:p w:rsidR="00F3536E" w:rsidRPr="00244C4C" w:rsidRDefault="00F3536E" w:rsidP="003C0602">
            <w:pPr>
              <w:jc w:val="center"/>
              <w:rPr>
                <w:rFonts w:ascii="GHEA Grapalat" w:hAnsi="GHEA Grapalat" w:cs="Arian AMU"/>
                <w:szCs w:val="20"/>
                <w:lang w:val="hy-AM"/>
              </w:rPr>
            </w:pPr>
            <w:r w:rsidRPr="00244C4C">
              <w:rPr>
                <w:rFonts w:ascii="GHEA Grapalat" w:hAnsi="GHEA Grapalat" w:cs="Arian AMU"/>
                <w:szCs w:val="20"/>
                <w:lang w:val="hy-AM"/>
              </w:rPr>
              <w:t>-</w:t>
            </w:r>
          </w:p>
        </w:tc>
      </w:tr>
    </w:tbl>
    <w:p w:rsidR="00F3536E" w:rsidRPr="00244C4C" w:rsidRDefault="00F3536E" w:rsidP="00C51BBA">
      <w:pPr>
        <w:spacing w:line="240" w:lineRule="auto"/>
        <w:rPr>
          <w:rFonts w:ascii="GHEA Grapalat" w:hAnsi="GHEA Grapalat" w:cs="Arian AMU"/>
          <w:szCs w:val="24"/>
          <w:lang w:val="hy-AM"/>
        </w:rPr>
      </w:pPr>
    </w:p>
    <w:p w:rsidR="00F3536E" w:rsidRPr="00244C4C" w:rsidRDefault="00F3536E" w:rsidP="00327A29">
      <w:pPr>
        <w:pStyle w:val="Heading4"/>
        <w:rPr>
          <w:rFonts w:ascii="GHEA Grapalat" w:hAnsi="GHEA Grapalat" w:cs="Arian AMU"/>
          <w:color w:val="3071C3"/>
          <w:lang w:val="hy-AM"/>
        </w:rPr>
      </w:pPr>
      <w:r w:rsidRPr="00244C4C">
        <w:rPr>
          <w:rFonts w:ascii="GHEA Grapalat" w:hAnsi="GHEA Grapalat" w:cs="Sylfaen"/>
          <w:lang w:val="hy-AM"/>
        </w:rPr>
        <w:t>Ներդրումներ</w:t>
      </w:r>
    </w:p>
    <w:p w:rsidR="00F3536E" w:rsidRPr="00244C4C" w:rsidRDefault="00F3536E" w:rsidP="00327A29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կիրականացվի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մանաբաժինները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գումարների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աղյուսակում՝</w:t>
      </w:r>
    </w:p>
    <w:p w:rsidR="00F3536E" w:rsidRPr="00244C4C" w:rsidRDefault="00F3536E" w:rsidP="00327A29">
      <w:pPr>
        <w:rPr>
          <w:rFonts w:ascii="GHEA Grapalat" w:hAnsi="GHEA Grapalat" w:cs="Arian AMU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003"/>
        <w:gridCol w:w="1820"/>
        <w:gridCol w:w="1769"/>
        <w:gridCol w:w="1863"/>
        <w:gridCol w:w="1956"/>
      </w:tblGrid>
      <w:tr w:rsidR="00F3536E" w:rsidRPr="00244C4C" w:rsidTr="00327A29">
        <w:trPr>
          <w:trHeight w:val="315"/>
        </w:trPr>
        <w:tc>
          <w:tcPr>
            <w:tcW w:w="5000" w:type="pct"/>
            <w:gridSpan w:val="5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Ներդրումների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բաշխվածք</w:t>
            </w:r>
          </w:p>
        </w:tc>
      </w:tr>
      <w:tr w:rsidR="00F3536E" w:rsidRPr="00244C4C" w:rsidTr="00327A29">
        <w:trPr>
          <w:trHeight w:val="300"/>
        </w:trPr>
        <w:tc>
          <w:tcPr>
            <w:tcW w:w="1064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Մարզ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համայնք</w:t>
            </w:r>
          </w:p>
        </w:tc>
        <w:tc>
          <w:tcPr>
            <w:tcW w:w="967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940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Ներդրող</w:t>
            </w:r>
          </w:p>
        </w:tc>
        <w:tc>
          <w:tcPr>
            <w:tcW w:w="990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Վարկ</w:t>
            </w:r>
          </w:p>
        </w:tc>
        <w:tc>
          <w:tcPr>
            <w:tcW w:w="1039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Ընդամենը</w:t>
            </w:r>
          </w:p>
        </w:tc>
      </w:tr>
      <w:tr w:rsidR="00F3536E" w:rsidRPr="00244C4C" w:rsidTr="00327A29">
        <w:trPr>
          <w:trHeight w:val="300"/>
        </w:trPr>
        <w:tc>
          <w:tcPr>
            <w:tcW w:w="1064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10%</w:t>
            </w:r>
          </w:p>
        </w:tc>
        <w:tc>
          <w:tcPr>
            <w:tcW w:w="967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940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35%</w:t>
            </w:r>
          </w:p>
        </w:tc>
        <w:tc>
          <w:tcPr>
            <w:tcW w:w="990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55%</w:t>
            </w:r>
          </w:p>
        </w:tc>
        <w:tc>
          <w:tcPr>
            <w:tcW w:w="1039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100%</w:t>
            </w:r>
          </w:p>
        </w:tc>
      </w:tr>
      <w:tr w:rsidR="00F3536E" w:rsidRPr="00244C4C" w:rsidTr="00327A29">
        <w:trPr>
          <w:trHeight w:val="300"/>
        </w:trPr>
        <w:tc>
          <w:tcPr>
            <w:tcW w:w="1064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Ֆինանսական</w:t>
            </w:r>
          </w:p>
        </w:tc>
        <w:tc>
          <w:tcPr>
            <w:tcW w:w="967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Բնաիրային</w:t>
            </w:r>
          </w:p>
        </w:tc>
        <w:tc>
          <w:tcPr>
            <w:tcW w:w="940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990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1039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</w:tr>
      <w:tr w:rsidR="00F3536E" w:rsidRPr="00244C4C" w:rsidTr="00327A29">
        <w:trPr>
          <w:trHeight w:val="300"/>
        </w:trPr>
        <w:tc>
          <w:tcPr>
            <w:tcW w:w="1064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10%</w:t>
            </w:r>
          </w:p>
        </w:tc>
        <w:tc>
          <w:tcPr>
            <w:tcW w:w="967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90%</w:t>
            </w:r>
          </w:p>
        </w:tc>
        <w:tc>
          <w:tcPr>
            <w:tcW w:w="940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990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1039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</w:tr>
      <w:tr w:rsidR="00F3536E" w:rsidRPr="00244C4C" w:rsidTr="00327A29">
        <w:trPr>
          <w:trHeight w:val="300"/>
        </w:trPr>
        <w:tc>
          <w:tcPr>
            <w:tcW w:w="1064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257,688 </w:t>
            </w:r>
            <w:r w:rsidRPr="00244C4C">
              <w:rPr>
                <w:rFonts w:ascii="GHEA Grapalat" w:hAnsi="GHEA Grapalat" w:cs="Sylfaen"/>
                <w:lang w:val="hy-AM"/>
              </w:rPr>
              <w:t>դր</w:t>
            </w:r>
            <w:r w:rsidRPr="00244C4C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67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2,319,188 </w:t>
            </w:r>
            <w:r w:rsidRPr="00244C4C">
              <w:rPr>
                <w:rFonts w:ascii="GHEA Grapalat" w:hAnsi="GHEA Grapalat" w:cs="Sylfaen"/>
                <w:lang w:val="hy-AM"/>
              </w:rPr>
              <w:t>դր</w:t>
            </w:r>
            <w:r w:rsidRPr="00244C4C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40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9,019,063 </w:t>
            </w:r>
            <w:r w:rsidRPr="00244C4C">
              <w:rPr>
                <w:rFonts w:ascii="GHEA Grapalat" w:hAnsi="GHEA Grapalat" w:cs="Sylfaen"/>
                <w:lang w:val="hy-AM"/>
              </w:rPr>
              <w:t>դր</w:t>
            </w:r>
            <w:r w:rsidRPr="00244C4C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90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14,172,813 </w:t>
            </w:r>
            <w:r w:rsidRPr="00244C4C">
              <w:rPr>
                <w:rFonts w:ascii="GHEA Grapalat" w:hAnsi="GHEA Grapalat" w:cs="Sylfaen"/>
                <w:lang w:val="hy-AM"/>
              </w:rPr>
              <w:t>դր</w:t>
            </w:r>
            <w:r w:rsidRPr="00244C4C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039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25,768,750 </w:t>
            </w:r>
            <w:r w:rsidRPr="00244C4C">
              <w:rPr>
                <w:rFonts w:ascii="GHEA Grapalat" w:hAnsi="GHEA Grapalat" w:cs="Sylfaen"/>
                <w:lang w:val="hy-AM"/>
              </w:rPr>
              <w:t>դր</w:t>
            </w:r>
            <w:r w:rsidRPr="00244C4C">
              <w:rPr>
                <w:rFonts w:ascii="GHEA Grapalat" w:hAnsi="GHEA Grapalat"/>
                <w:lang w:val="hy-AM"/>
              </w:rPr>
              <w:t>.</w:t>
            </w:r>
          </w:p>
        </w:tc>
      </w:tr>
    </w:tbl>
    <w:p w:rsidR="00F3536E" w:rsidRPr="00244C4C" w:rsidRDefault="00F3536E" w:rsidP="00327A29">
      <w:pPr>
        <w:rPr>
          <w:rFonts w:ascii="GHEA Grapalat" w:hAnsi="GHEA Grapalat"/>
        </w:rPr>
      </w:pPr>
    </w:p>
    <w:p w:rsidR="00F3536E" w:rsidRPr="00244C4C" w:rsidRDefault="00F3536E" w:rsidP="00327A29">
      <w:pPr>
        <w:pStyle w:val="Heading3"/>
        <w:rPr>
          <w:rFonts w:ascii="GHEA Grapalat" w:hAnsi="GHEA Grapalat"/>
          <w:lang w:val="hy-AM"/>
        </w:rPr>
      </w:pPr>
      <w:bookmarkStart w:id="389" w:name="_Toc345447231"/>
      <w:bookmarkStart w:id="390" w:name="_Toc361931099"/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կառավարում</w:t>
      </w:r>
      <w:bookmarkEnd w:id="389"/>
      <w:bookmarkEnd w:id="390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կիրագործվի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սեփականություն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կկառավարի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տնօրենը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տիրապետել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կենսաբանական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գիտելիքների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չորացման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տեխնլոգիաներին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պրոցեսին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վաճառքի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մենեջերը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մրցակիցներին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մշակի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ռազմավարությունը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C51BBA">
      <w:pPr>
        <w:spacing w:line="240" w:lineRule="auto"/>
        <w:rPr>
          <w:rFonts w:ascii="GHEA Grapalat" w:hAnsi="GHEA Grapalat"/>
          <w:szCs w:val="24"/>
          <w:lang w:val="hy-AM"/>
        </w:rPr>
      </w:pPr>
    </w:p>
    <w:p w:rsidR="00F3536E" w:rsidRPr="00244C4C" w:rsidRDefault="00F3536E" w:rsidP="00327A29">
      <w:pPr>
        <w:pStyle w:val="Heading3"/>
        <w:rPr>
          <w:rFonts w:ascii="GHEA Grapalat" w:hAnsi="GHEA Grapalat"/>
          <w:color w:val="3071C3"/>
          <w:lang w:val="hy-AM"/>
        </w:rPr>
      </w:pPr>
      <w:bookmarkStart w:id="391" w:name="_Toc345447232"/>
      <w:bookmarkStart w:id="392" w:name="_Toc361931100"/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bookmarkEnd w:id="391"/>
      <w:bookmarkEnd w:id="392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 11 </w:t>
      </w:r>
      <w:r w:rsidRPr="00244C4C">
        <w:rPr>
          <w:rFonts w:ascii="GHEA Grapalat" w:hAnsi="GHEA Grapalat" w:cs="Sylfaen"/>
          <w:lang w:val="hy-AM"/>
        </w:rPr>
        <w:t>հոգուց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բաղկացած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աշխատակազմ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աղյուսակում</w:t>
      </w:r>
      <w:r w:rsidRPr="00244C4C">
        <w:rPr>
          <w:rFonts w:ascii="GHEA Grapalat" w:hAnsi="GHEA Grapalat"/>
          <w:lang w:val="hy-AM"/>
        </w:rPr>
        <w:t xml:space="preserve">: 30-40 </w:t>
      </w:r>
      <w:r w:rsidRPr="00244C4C">
        <w:rPr>
          <w:rFonts w:ascii="GHEA Grapalat" w:hAnsi="GHEA Grapalat" w:cs="Sylfaen"/>
          <w:lang w:val="hy-AM"/>
        </w:rPr>
        <w:t>գյուղացիներ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ընդգրկված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իրենցից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որակից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327A29">
      <w:pPr>
        <w:rPr>
          <w:rFonts w:ascii="GHEA Grapalat" w:hAnsi="GHEA Grapalat"/>
          <w:lang w:val="hy-AM"/>
        </w:rPr>
        <w:sectPr w:rsidR="00F3536E" w:rsidRPr="00244C4C">
          <w:pgSz w:w="11907" w:h="16840"/>
          <w:pgMar w:top="1134" w:right="851" w:bottom="1134" w:left="1701" w:header="567" w:footer="567" w:gutter="0"/>
          <w:cols w:space="720"/>
          <w:rtlGutter/>
        </w:sect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533"/>
        <w:gridCol w:w="1634"/>
        <w:gridCol w:w="2025"/>
        <w:gridCol w:w="2299"/>
      </w:tblGrid>
      <w:tr w:rsidR="00F3536E" w:rsidRPr="00244C4C" w:rsidTr="00327A29">
        <w:trPr>
          <w:trHeight w:val="555"/>
        </w:trPr>
        <w:tc>
          <w:tcPr>
            <w:tcW w:w="186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Աշխատավարձի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հաշվարկ</w:t>
            </w:r>
          </w:p>
        </w:tc>
        <w:tc>
          <w:tcPr>
            <w:tcW w:w="861" w:type="pct"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Թվաքանակ</w:t>
            </w:r>
          </w:p>
        </w:tc>
        <w:tc>
          <w:tcPr>
            <w:tcW w:w="1067" w:type="pct"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Կեղտոտ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1211" w:type="pct"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327A29">
        <w:trPr>
          <w:trHeight w:val="600"/>
        </w:trPr>
        <w:tc>
          <w:tcPr>
            <w:tcW w:w="1861" w:type="pct"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Ղեկավար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61" w:type="pct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</w:t>
            </w:r>
          </w:p>
        </w:tc>
        <w:tc>
          <w:tcPr>
            <w:tcW w:w="1067" w:type="pct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400,000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211" w:type="pct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400,000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327A29">
        <w:trPr>
          <w:trHeight w:val="300"/>
        </w:trPr>
        <w:tc>
          <w:tcPr>
            <w:tcW w:w="1861" w:type="pct"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Ծառայողներ</w:t>
            </w:r>
          </w:p>
        </w:tc>
        <w:tc>
          <w:tcPr>
            <w:tcW w:w="861" w:type="pct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</w:t>
            </w:r>
          </w:p>
        </w:tc>
        <w:tc>
          <w:tcPr>
            <w:tcW w:w="1067" w:type="pct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211" w:type="pct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500,000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327A29">
        <w:trPr>
          <w:trHeight w:val="300"/>
        </w:trPr>
        <w:tc>
          <w:tcPr>
            <w:tcW w:w="1861" w:type="pct"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Բանվորներ</w:t>
            </w:r>
          </w:p>
        </w:tc>
        <w:tc>
          <w:tcPr>
            <w:tcW w:w="861" w:type="pct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5</w:t>
            </w:r>
          </w:p>
        </w:tc>
        <w:tc>
          <w:tcPr>
            <w:tcW w:w="1067" w:type="pct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211" w:type="pct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1,000,000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327A29">
        <w:trPr>
          <w:trHeight w:val="611"/>
        </w:trPr>
        <w:tc>
          <w:tcPr>
            <w:tcW w:w="1861" w:type="pct"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Սպասարկող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տեխնիկական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861" w:type="pct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</w:t>
            </w:r>
          </w:p>
        </w:tc>
        <w:tc>
          <w:tcPr>
            <w:tcW w:w="1067" w:type="pct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211" w:type="pct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450,000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327A29">
        <w:trPr>
          <w:trHeight w:val="600"/>
        </w:trPr>
        <w:tc>
          <w:tcPr>
            <w:tcW w:w="1861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 </w:t>
            </w:r>
          </w:p>
        </w:tc>
        <w:tc>
          <w:tcPr>
            <w:tcW w:w="861" w:type="pct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067" w:type="pct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211" w:type="pct"/>
            <w:noWrap/>
            <w:vAlign w:val="center"/>
          </w:tcPr>
          <w:p w:rsidR="00F3536E" w:rsidRPr="00244C4C" w:rsidRDefault="00F3536E" w:rsidP="00327A29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2,350,000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</w:tbl>
    <w:p w:rsidR="00F3536E" w:rsidRPr="00244C4C" w:rsidRDefault="00F3536E" w:rsidP="00327A29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Սկզբնական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ներդրումների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կլնի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սարքավորստմ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հումք</w:t>
      </w:r>
      <w:r w:rsidRPr="00244C4C">
        <w:rPr>
          <w:rFonts w:ascii="GHEA Grapalat" w:hAnsi="GHEA Grapalat"/>
        </w:rPr>
        <w:t xml:space="preserve"> 4.2 </w:t>
      </w:r>
      <w:r w:rsidRPr="00244C4C">
        <w:rPr>
          <w:rFonts w:ascii="GHEA Grapalat" w:hAnsi="GHEA Grapalat" w:cs="Sylfaen"/>
        </w:rPr>
        <w:t>տոննա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փաթեթացորման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նյութեր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327A29">
      <w:pPr>
        <w:pStyle w:val="Heading3"/>
        <w:rPr>
          <w:rFonts w:ascii="GHEA Grapalat" w:hAnsi="GHEA Grapalat"/>
          <w:lang w:val="hy-AM"/>
        </w:rPr>
      </w:pPr>
      <w:bookmarkStart w:id="393" w:name="_Toc345447233"/>
      <w:bookmarkStart w:id="394" w:name="_Toc361931101"/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bookmarkEnd w:id="393"/>
      <w:bookmarkEnd w:id="394"/>
    </w:p>
    <w:p w:rsidR="00F3536E" w:rsidRPr="00244C4C" w:rsidRDefault="00F3536E" w:rsidP="00327A29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ծրագիրը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համահունչ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Սյունիքի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2010-2013</w:t>
      </w:r>
      <w:r w:rsidRPr="00244C4C">
        <w:rPr>
          <w:rFonts w:ascii="GHEA Grapalat" w:hAnsi="GHEA Grapalat" w:cs="Sylfaen"/>
        </w:rPr>
        <w:t>թվականների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սոցիալ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առաջարկում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>`</w:t>
      </w:r>
    </w:p>
    <w:p w:rsidR="00F3536E" w:rsidRPr="00244C4C" w:rsidRDefault="00F3536E" w:rsidP="00327A29">
      <w:pPr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1) </w:t>
      </w:r>
      <w:r w:rsidRPr="00244C4C">
        <w:rPr>
          <w:rFonts w:ascii="GHEA Grapalat" w:hAnsi="GHEA Grapalat" w:cs="Sylfaen"/>
        </w:rPr>
        <w:t>գյուղատնտեսական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մթերքների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հատկապես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տարբեր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պտղատեսակների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ծավալների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ավելացում</w:t>
      </w:r>
      <w:r w:rsidRPr="00244C4C">
        <w:rPr>
          <w:rFonts w:ascii="GHEA Grapalat" w:hAnsi="GHEA Grapalat"/>
        </w:rPr>
        <w:t>,</w:t>
      </w:r>
    </w:p>
    <w:p w:rsidR="00F3536E" w:rsidRPr="00244C4C" w:rsidRDefault="00F3536E" w:rsidP="00327A29">
      <w:pPr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2) </w:t>
      </w:r>
      <w:r w:rsidRPr="00244C4C">
        <w:rPr>
          <w:rFonts w:ascii="GHEA Grapalat" w:hAnsi="GHEA Grapalat" w:cs="Sylfaen"/>
        </w:rPr>
        <w:t>գյուղական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համայնքներում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հիմնադրել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գյուղատնտեսական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բերքի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վերամշակման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կետեր</w:t>
      </w:r>
    </w:p>
    <w:p w:rsidR="00F3536E" w:rsidRPr="00244C4C" w:rsidRDefault="00F3536E" w:rsidP="00327A29">
      <w:pPr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3)  </w:t>
      </w:r>
      <w:r w:rsidRPr="00244C4C">
        <w:rPr>
          <w:rFonts w:ascii="GHEA Grapalat" w:hAnsi="GHEA Grapalat" w:cs="Sylfaen"/>
        </w:rPr>
        <w:t>արդյունավետության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բարձրացում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մթերքների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ապրանքայնության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մակարդակի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բարձրացում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հատկապես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պտղի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դրանց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վերամշակումից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ստացված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արտադրատեսակների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արտահանման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ծավալների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ավելացում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հետևողական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արդյունավետ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կերպով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օգտագործել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մարզի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մարդկային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ռեսուրսները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ինտենսիվ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տեխնոլոգիաների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կիրառման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ոռոգելի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ցանքերի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ընդարձակման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անմշակ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ցանքաշրջանառության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մեջ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ներառելու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միջոցով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C51BBA">
      <w:pPr>
        <w:spacing w:line="240" w:lineRule="auto"/>
        <w:rPr>
          <w:rFonts w:ascii="GHEA Grapalat" w:hAnsi="GHEA Grapalat"/>
          <w:color w:val="5A5A5A"/>
          <w:szCs w:val="24"/>
        </w:rPr>
      </w:pPr>
    </w:p>
    <w:p w:rsidR="00F3536E" w:rsidRPr="00244C4C" w:rsidRDefault="00F3536E" w:rsidP="00327A29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5491"/>
        <w:gridCol w:w="4000"/>
      </w:tblGrid>
      <w:tr w:rsidR="00F3536E" w:rsidRPr="00244C4C" w:rsidTr="00327A29">
        <w:trPr>
          <w:trHeight w:val="555"/>
        </w:trPr>
        <w:tc>
          <w:tcPr>
            <w:tcW w:w="289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Սկզբնական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ներդրումներ</w:t>
            </w:r>
          </w:p>
        </w:tc>
        <w:tc>
          <w:tcPr>
            <w:tcW w:w="2107" w:type="pct"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Գումար</w:t>
            </w:r>
          </w:p>
        </w:tc>
      </w:tr>
      <w:tr w:rsidR="00F3536E" w:rsidRPr="00244C4C" w:rsidTr="00327A29">
        <w:trPr>
          <w:trHeight w:val="600"/>
        </w:trPr>
        <w:tc>
          <w:tcPr>
            <w:tcW w:w="2893" w:type="pct"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Հող</w:t>
            </w:r>
          </w:p>
        </w:tc>
        <w:tc>
          <w:tcPr>
            <w:tcW w:w="2107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500,000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327A29">
        <w:trPr>
          <w:trHeight w:val="300"/>
        </w:trPr>
        <w:tc>
          <w:tcPr>
            <w:tcW w:w="2893" w:type="pct"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Շենք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շինություն</w:t>
            </w:r>
          </w:p>
        </w:tc>
        <w:tc>
          <w:tcPr>
            <w:tcW w:w="2107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5,000,000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327A29">
        <w:trPr>
          <w:trHeight w:val="300"/>
        </w:trPr>
        <w:tc>
          <w:tcPr>
            <w:tcW w:w="2893" w:type="pct"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Սարքավորումներ</w:t>
            </w:r>
          </w:p>
        </w:tc>
        <w:tc>
          <w:tcPr>
            <w:tcW w:w="2107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12,500,000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327A29">
        <w:trPr>
          <w:trHeight w:val="422"/>
        </w:trPr>
        <w:tc>
          <w:tcPr>
            <w:tcW w:w="2893" w:type="pct"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Տրանսպորտային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միջոցներ</w:t>
            </w:r>
          </w:p>
        </w:tc>
        <w:tc>
          <w:tcPr>
            <w:tcW w:w="2107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4,000,000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327A29">
        <w:trPr>
          <w:trHeight w:val="431"/>
        </w:trPr>
        <w:tc>
          <w:tcPr>
            <w:tcW w:w="2893" w:type="pct"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Պաշարների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ձեռք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բերում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այլ</w:t>
            </w:r>
          </w:p>
        </w:tc>
        <w:tc>
          <w:tcPr>
            <w:tcW w:w="2107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3,768,750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327A29">
        <w:trPr>
          <w:trHeight w:val="315"/>
        </w:trPr>
        <w:tc>
          <w:tcPr>
            <w:tcW w:w="2893" w:type="pct"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  <w:tc>
          <w:tcPr>
            <w:tcW w:w="2107" w:type="pct"/>
            <w:noWrap/>
            <w:vAlign w:val="center"/>
          </w:tcPr>
          <w:p w:rsidR="00F3536E" w:rsidRPr="00244C4C" w:rsidRDefault="00F3536E" w:rsidP="00327A29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25,768,750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</w:tbl>
    <w:p w:rsidR="00F3536E" w:rsidRPr="00244C4C" w:rsidRDefault="00F3536E" w:rsidP="00C51BBA">
      <w:pPr>
        <w:spacing w:line="240" w:lineRule="auto"/>
        <w:rPr>
          <w:rFonts w:ascii="GHEA Grapalat" w:hAnsi="GHEA Grapalat"/>
          <w:sz w:val="12"/>
          <w:szCs w:val="24"/>
        </w:rPr>
      </w:pPr>
    </w:p>
    <w:p w:rsidR="00F3536E" w:rsidRPr="00244C4C" w:rsidRDefault="00F3536E" w:rsidP="00327A29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Եկամուտ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</w:t>
      </w:r>
    </w:p>
    <w:p w:rsidR="00F3536E" w:rsidRPr="00244C4C" w:rsidRDefault="00F3536E" w:rsidP="00327A29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ընդհանուր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առմամբ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տարեկան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վաճառել</w:t>
      </w:r>
      <w:r w:rsidRPr="00244C4C">
        <w:rPr>
          <w:rFonts w:ascii="GHEA Grapalat" w:hAnsi="GHEA Grapalat"/>
        </w:rPr>
        <w:t xml:space="preserve"> 105,000 </w:t>
      </w:r>
      <w:r w:rsidRPr="00244C4C">
        <w:rPr>
          <w:rFonts w:ascii="GHEA Grapalat" w:hAnsi="GHEA Grapalat" w:cs="Sylfaen"/>
        </w:rPr>
        <w:t>տուփ</w:t>
      </w:r>
      <w:r w:rsidRPr="00244C4C">
        <w:rPr>
          <w:rFonts w:ascii="GHEA Grapalat" w:hAnsi="GHEA Grapalat"/>
        </w:rPr>
        <w:t xml:space="preserve">  </w:t>
      </w:r>
      <w:r w:rsidRPr="00244C4C">
        <w:rPr>
          <w:rFonts w:ascii="GHEA Grapalat" w:hAnsi="GHEA Grapalat" w:cs="Sylfaen"/>
        </w:rPr>
        <w:t>ուրցի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դաղձի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մասուրի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դեղաթեյաբույսերով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պատրաստված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թեյեր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</w:rPr>
        <w:t>Տարվա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ընթացքում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աշխատանքները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կկատարվեն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հիմնականում</w:t>
      </w:r>
      <w:r w:rsidRPr="00244C4C">
        <w:rPr>
          <w:rFonts w:ascii="GHEA Grapalat" w:hAnsi="GHEA Grapalat"/>
        </w:rPr>
        <w:t xml:space="preserve">  9-10 </w:t>
      </w:r>
      <w:r w:rsidRPr="00244C4C">
        <w:rPr>
          <w:rFonts w:ascii="GHEA Grapalat" w:hAnsi="GHEA Grapalat" w:cs="Sylfaen"/>
        </w:rPr>
        <w:t>ամիսների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ընթացում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C51BBA">
      <w:pPr>
        <w:spacing w:line="240" w:lineRule="auto"/>
        <w:rPr>
          <w:rFonts w:ascii="GHEA Grapalat" w:hAnsi="GHEA Grapalat"/>
          <w:color w:val="5A5A5A"/>
          <w:szCs w:val="24"/>
        </w:rPr>
      </w:pPr>
    </w:p>
    <w:p w:rsidR="00F3536E" w:rsidRPr="00244C4C" w:rsidRDefault="00F3536E" w:rsidP="00C51BBA">
      <w:pPr>
        <w:spacing w:line="240" w:lineRule="auto"/>
        <w:rPr>
          <w:rFonts w:ascii="GHEA Grapalat" w:hAnsi="GHEA Grapalat" w:cs="Calibri"/>
          <w:color w:val="000000"/>
          <w:sz w:val="22"/>
        </w:rPr>
        <w:sectPr w:rsidR="00F3536E" w:rsidRPr="00244C4C">
          <w:pgSz w:w="11907" w:h="16840"/>
          <w:pgMar w:top="1134" w:right="851" w:bottom="1134" w:left="1701" w:header="567" w:footer="567" w:gutter="0"/>
          <w:cols w:space="720"/>
          <w:rtlGutter/>
        </w:sectPr>
      </w:pPr>
    </w:p>
    <w:tbl>
      <w:tblPr>
        <w:tblpPr w:leftFromText="180" w:rightFromText="180" w:horzAnchor="margin" w:tblpY="510"/>
        <w:tblW w:w="5000" w:type="pct"/>
        <w:tblBorders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2663"/>
        <w:gridCol w:w="1190"/>
        <w:gridCol w:w="1193"/>
        <w:gridCol w:w="1194"/>
        <w:gridCol w:w="1194"/>
        <w:gridCol w:w="1194"/>
        <w:gridCol w:w="1191"/>
        <w:gridCol w:w="1194"/>
        <w:gridCol w:w="1194"/>
        <w:gridCol w:w="1194"/>
        <w:gridCol w:w="1191"/>
      </w:tblGrid>
      <w:tr w:rsidR="00F3536E" w:rsidRPr="00244C4C" w:rsidTr="008A1A82">
        <w:trPr>
          <w:trHeight w:val="300"/>
        </w:trPr>
        <w:tc>
          <w:tcPr>
            <w:tcW w:w="913" w:type="pct"/>
            <w:shd w:val="clear" w:color="auto" w:fill="D8D8D8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8A1A82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 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20"/>
                <w:szCs w:val="18"/>
              </w:rPr>
            </w:pPr>
            <w:r w:rsidRPr="00244C4C">
              <w:rPr>
                <w:rFonts w:ascii="GHEA Grapalat" w:hAnsi="GHEA Grapalat" w:cs="Sylfaen"/>
                <w:sz w:val="20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20"/>
                <w:szCs w:val="18"/>
              </w:rPr>
              <w:t xml:space="preserve"> 1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20"/>
                <w:szCs w:val="18"/>
              </w:rPr>
            </w:pPr>
            <w:r w:rsidRPr="00244C4C">
              <w:rPr>
                <w:rFonts w:ascii="GHEA Grapalat" w:hAnsi="GHEA Grapalat" w:cs="Sylfaen"/>
                <w:sz w:val="20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20"/>
                <w:szCs w:val="18"/>
              </w:rPr>
              <w:t xml:space="preserve"> 2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20"/>
                <w:szCs w:val="18"/>
              </w:rPr>
            </w:pPr>
            <w:r w:rsidRPr="00244C4C">
              <w:rPr>
                <w:rFonts w:ascii="GHEA Grapalat" w:hAnsi="GHEA Grapalat" w:cs="Sylfaen"/>
                <w:sz w:val="20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20"/>
                <w:szCs w:val="18"/>
              </w:rPr>
              <w:t xml:space="preserve"> 3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20"/>
                <w:szCs w:val="18"/>
              </w:rPr>
            </w:pPr>
            <w:r w:rsidRPr="00244C4C">
              <w:rPr>
                <w:rFonts w:ascii="GHEA Grapalat" w:hAnsi="GHEA Grapalat" w:cs="Sylfaen"/>
                <w:sz w:val="20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20"/>
                <w:szCs w:val="18"/>
              </w:rPr>
              <w:t xml:space="preserve"> 4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20"/>
                <w:szCs w:val="18"/>
              </w:rPr>
            </w:pPr>
            <w:r w:rsidRPr="00244C4C">
              <w:rPr>
                <w:rFonts w:ascii="GHEA Grapalat" w:hAnsi="GHEA Grapalat" w:cs="Sylfaen"/>
                <w:sz w:val="20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20"/>
                <w:szCs w:val="18"/>
              </w:rPr>
              <w:t xml:space="preserve"> 5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20"/>
                <w:szCs w:val="18"/>
              </w:rPr>
            </w:pPr>
            <w:r w:rsidRPr="00244C4C">
              <w:rPr>
                <w:rFonts w:ascii="GHEA Grapalat" w:hAnsi="GHEA Grapalat" w:cs="Sylfaen"/>
                <w:sz w:val="20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20"/>
                <w:szCs w:val="18"/>
              </w:rPr>
              <w:t xml:space="preserve"> 6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20"/>
                <w:szCs w:val="18"/>
              </w:rPr>
            </w:pPr>
            <w:r w:rsidRPr="00244C4C">
              <w:rPr>
                <w:rFonts w:ascii="GHEA Grapalat" w:hAnsi="GHEA Grapalat" w:cs="Sylfaen"/>
                <w:sz w:val="20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20"/>
                <w:szCs w:val="18"/>
              </w:rPr>
              <w:t xml:space="preserve"> 7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20"/>
                <w:szCs w:val="18"/>
              </w:rPr>
            </w:pPr>
            <w:r w:rsidRPr="00244C4C">
              <w:rPr>
                <w:rFonts w:ascii="GHEA Grapalat" w:hAnsi="GHEA Grapalat" w:cs="Sylfaen"/>
                <w:sz w:val="20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20"/>
                <w:szCs w:val="18"/>
              </w:rPr>
              <w:t xml:space="preserve"> 8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20"/>
                <w:szCs w:val="18"/>
              </w:rPr>
            </w:pPr>
            <w:r w:rsidRPr="00244C4C">
              <w:rPr>
                <w:rFonts w:ascii="GHEA Grapalat" w:hAnsi="GHEA Grapalat" w:cs="Sylfaen"/>
                <w:sz w:val="20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20"/>
                <w:szCs w:val="18"/>
              </w:rPr>
              <w:t xml:space="preserve"> 9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20"/>
                <w:szCs w:val="18"/>
              </w:rPr>
            </w:pPr>
            <w:r w:rsidRPr="00244C4C">
              <w:rPr>
                <w:rFonts w:ascii="GHEA Grapalat" w:hAnsi="GHEA Grapalat" w:cs="Sylfaen"/>
                <w:sz w:val="20"/>
                <w:szCs w:val="18"/>
              </w:rPr>
              <w:t>Տարի</w:t>
            </w:r>
            <w:r w:rsidRPr="00244C4C">
              <w:rPr>
                <w:rFonts w:ascii="GHEA Grapalat" w:hAnsi="GHEA Grapalat" w:cs="Arian AMU"/>
                <w:sz w:val="20"/>
                <w:szCs w:val="18"/>
              </w:rPr>
              <w:t xml:space="preserve"> 10</w:t>
            </w:r>
          </w:p>
        </w:tc>
      </w:tr>
      <w:tr w:rsidR="00F3536E" w:rsidRPr="00244C4C" w:rsidTr="008A1A82">
        <w:trPr>
          <w:trHeight w:val="300"/>
        </w:trPr>
        <w:tc>
          <w:tcPr>
            <w:tcW w:w="913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Քանակ</w:t>
            </w:r>
            <w:r w:rsidRPr="00244C4C">
              <w:rPr>
                <w:rFonts w:ascii="GHEA Grapalat" w:hAnsi="GHEA Grapalat" w:cs="Arian AMU"/>
                <w:sz w:val="22"/>
              </w:rPr>
              <w:t xml:space="preserve">/ </w:t>
            </w:r>
            <w:r w:rsidRPr="00244C4C">
              <w:rPr>
                <w:rFonts w:ascii="GHEA Grapalat" w:hAnsi="GHEA Grapalat" w:cs="Sylfaen"/>
                <w:sz w:val="22"/>
              </w:rPr>
              <w:t>տուփ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105,000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108,150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111,395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114,736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118,178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121,724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125,375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129,137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133,011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137,001</w:t>
            </w:r>
          </w:p>
        </w:tc>
      </w:tr>
      <w:tr w:rsidR="00F3536E" w:rsidRPr="00244C4C" w:rsidTr="008A1A82">
        <w:trPr>
          <w:trHeight w:val="300"/>
        </w:trPr>
        <w:tc>
          <w:tcPr>
            <w:tcW w:w="913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Հասույթ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68,250,000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70,297,500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72,406,425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74,578,618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76,815,976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79,120,456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81,494,069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83,938,891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86,457,058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89,050,770</w:t>
            </w:r>
            <w:r w:rsidRPr="00244C4C">
              <w:rPr>
                <w:rFonts w:ascii="GHEA Grapalat" w:hAnsi="GHEA Grapalat" w:cs="Sylfaen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sz w:val="18"/>
                <w:szCs w:val="18"/>
              </w:rPr>
              <w:t>.</w:t>
            </w:r>
          </w:p>
        </w:tc>
      </w:tr>
      <w:tr w:rsidR="00F3536E" w:rsidRPr="00244C4C" w:rsidTr="008A1A82">
        <w:trPr>
          <w:trHeight w:val="300"/>
        </w:trPr>
        <w:tc>
          <w:tcPr>
            <w:tcW w:w="913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Նյութական</w:t>
            </w:r>
            <w:r w:rsidRPr="00244C4C">
              <w:rPr>
                <w:rFonts w:ascii="GHEA Grapala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ծախսեր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-34,125,000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-35,148,750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-36,203,213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-37,289,309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-38,407,988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-39,560,228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-40,747,035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-41,969,446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-43,228,529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-44,525,385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8A1A82">
        <w:trPr>
          <w:trHeight w:val="300"/>
        </w:trPr>
        <w:tc>
          <w:tcPr>
            <w:tcW w:w="913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Աշխատավարձ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-23,500,000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-24,675,000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-25,908,750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-27,204,188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-28,564,397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-29,992,617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-31,492,248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-33,066,860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-34,720,203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-36,456,213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8A1A82">
        <w:trPr>
          <w:trHeight w:val="300"/>
        </w:trPr>
        <w:tc>
          <w:tcPr>
            <w:tcW w:w="913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Մաշվածություն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-3,550,000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-3,550,000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-3,550,000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-3,550,000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-3,550,000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-250,000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-250,000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-250,000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-250,000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-250,000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8A1A82">
        <w:trPr>
          <w:trHeight w:val="300"/>
        </w:trPr>
        <w:tc>
          <w:tcPr>
            <w:tcW w:w="913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Վարկի</w:t>
            </w:r>
            <w:r w:rsidRPr="00244C4C">
              <w:rPr>
                <w:rFonts w:ascii="GHEA Grapala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տոկոս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-2,267,650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-1,943,700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-1,619,750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-1,295,800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-971,850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-647,900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-323,950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0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0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sz w:val="18"/>
                <w:szCs w:val="18"/>
              </w:rPr>
              <w:t>0</w:t>
            </w:r>
          </w:p>
        </w:tc>
      </w:tr>
      <w:tr w:rsidR="00F3536E" w:rsidRPr="00244C4C" w:rsidTr="008A1A82">
        <w:trPr>
          <w:trHeight w:val="300"/>
        </w:trPr>
        <w:tc>
          <w:tcPr>
            <w:tcW w:w="913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Տարեկան</w:t>
            </w:r>
            <w:r w:rsidRPr="00244C4C">
              <w:rPr>
                <w:rFonts w:ascii="GHEA Grapala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հաստատուն</w:t>
            </w:r>
            <w:r w:rsidRPr="00244C4C">
              <w:rPr>
                <w:rFonts w:ascii="GHEA Grapala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ծախսեր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-1,500,000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-1,500,000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-1,500,000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-1,500,000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-1,500,000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-1,500,000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-1,500,000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-1,500,000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-1,500,000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-1,500,000</w:t>
            </w:r>
            <w:r w:rsidRPr="00244C4C">
              <w:rPr>
                <w:rFonts w:ascii="GHEA Grapalat" w:hAnsi="GHEA Grapalat" w:cs="Sylfaen"/>
                <w:color w:val="FF0000"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color w:val="FF0000"/>
                <w:sz w:val="18"/>
                <w:szCs w:val="18"/>
              </w:rPr>
              <w:t>.</w:t>
            </w:r>
          </w:p>
        </w:tc>
      </w:tr>
      <w:tr w:rsidR="00F3536E" w:rsidRPr="00244C4C" w:rsidTr="008A1A82">
        <w:trPr>
          <w:trHeight w:val="300"/>
        </w:trPr>
        <w:tc>
          <w:tcPr>
            <w:tcW w:w="913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sz w:val="22"/>
              </w:rPr>
              <w:t>Շահույթ՝</w:t>
            </w:r>
            <w:r w:rsidRPr="00244C4C">
              <w:rPr>
                <w:rFonts w:ascii="GHEA Grapala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մինչև</w:t>
            </w:r>
            <w:r w:rsidRPr="00244C4C">
              <w:rPr>
                <w:rFonts w:ascii="GHEA Grapalat" w:hAnsi="GHEA Grapalat" w:cs="Arian AMU"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</w:rPr>
              <w:t>հարկումը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3,307,350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3,480,050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3,624,713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3,739,321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3,821,741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7,169,711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7,180,837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7,152,586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6,758,326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b/>
                <w:bCs/>
                <w:sz w:val="18"/>
                <w:szCs w:val="1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6,319,172</w:t>
            </w:r>
            <w:r w:rsidRPr="00244C4C">
              <w:rPr>
                <w:rFonts w:ascii="GHEA Grapalat" w:hAnsi="GHEA Grapalat" w:cs="Sylfaen"/>
                <w:b/>
                <w:bCs/>
                <w:sz w:val="18"/>
                <w:szCs w:val="18"/>
              </w:rPr>
              <w:t>դր</w:t>
            </w:r>
            <w:r w:rsidRPr="00244C4C">
              <w:rPr>
                <w:rFonts w:ascii="GHEA Grapalat" w:hAnsi="GHEA Grapalat" w:cs="Arian AMU"/>
                <w:b/>
                <w:bCs/>
                <w:sz w:val="18"/>
                <w:szCs w:val="18"/>
              </w:rPr>
              <w:t>.</w:t>
            </w:r>
          </w:p>
        </w:tc>
      </w:tr>
      <w:tr w:rsidR="00F3536E" w:rsidRPr="00244C4C" w:rsidTr="008A1A82">
        <w:trPr>
          <w:trHeight w:val="300"/>
        </w:trPr>
        <w:tc>
          <w:tcPr>
            <w:tcW w:w="913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sz w:val="22"/>
              </w:rPr>
              <w:t> </w:t>
            </w: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08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</w:p>
        </w:tc>
        <w:tc>
          <w:tcPr>
            <w:tcW w:w="409" w:type="pct"/>
            <w:shd w:val="clear" w:color="auto" w:fill="D8D8D8"/>
            <w:noWrap/>
            <w:vAlign w:val="center"/>
          </w:tcPr>
          <w:p w:rsidR="00F3536E" w:rsidRPr="00244C4C" w:rsidRDefault="00F3536E" w:rsidP="008A1A82">
            <w:pPr>
              <w:jc w:val="center"/>
              <w:rPr>
                <w:rFonts w:ascii="GHEA Grapalat" w:hAnsi="GHEA Grapalat" w:cs="Arian AMU"/>
                <w:sz w:val="18"/>
                <w:szCs w:val="18"/>
              </w:rPr>
            </w:pPr>
          </w:p>
        </w:tc>
      </w:tr>
    </w:tbl>
    <w:p w:rsidR="00F3536E" w:rsidRPr="00244C4C" w:rsidRDefault="00F3536E" w:rsidP="00C51BBA">
      <w:pPr>
        <w:spacing w:line="240" w:lineRule="auto"/>
        <w:rPr>
          <w:rFonts w:ascii="GHEA Grapalat" w:hAnsi="GHEA Grapalat"/>
          <w:szCs w:val="24"/>
        </w:rPr>
        <w:sectPr w:rsidR="00F3536E" w:rsidRPr="00244C4C" w:rsidSect="007E66AA">
          <w:headerReference w:type="default" r:id="rId140"/>
          <w:pgSz w:w="16840" w:h="11907" w:orient="landscape"/>
          <w:pgMar w:top="1137" w:right="1138" w:bottom="850" w:left="1138" w:header="562" w:footer="562" w:gutter="0"/>
          <w:cols w:space="720"/>
        </w:sectPr>
      </w:pPr>
    </w:p>
    <w:p w:rsidR="00F3536E" w:rsidRPr="00244C4C" w:rsidRDefault="00F3536E" w:rsidP="00C51BBA">
      <w:pPr>
        <w:spacing w:line="240" w:lineRule="auto"/>
        <w:rPr>
          <w:rFonts w:ascii="GHEA Grapalat" w:hAnsi="GHEA Grapalat"/>
          <w:color w:val="5A5A5A"/>
          <w:szCs w:val="24"/>
        </w:rPr>
      </w:pPr>
    </w:p>
    <w:p w:rsidR="00F3536E" w:rsidRPr="00244C4C" w:rsidRDefault="00F3536E" w:rsidP="008A1A82">
      <w:pPr>
        <w:pStyle w:val="Heading3"/>
        <w:rPr>
          <w:rFonts w:ascii="GHEA Grapalat" w:hAnsi="GHEA Grapalat"/>
          <w:lang w:val="hy-AM"/>
        </w:rPr>
      </w:pPr>
      <w:bookmarkStart w:id="395" w:name="_Toc345447234"/>
      <w:bookmarkStart w:id="396" w:name="_Toc361931102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395"/>
      <w:bookmarkEnd w:id="396"/>
    </w:p>
    <w:p w:rsidR="00F3536E" w:rsidRPr="00244C4C" w:rsidRDefault="00F3536E" w:rsidP="008A1A8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10 </w:t>
      </w:r>
      <w:r w:rsidRPr="00244C4C">
        <w:rPr>
          <w:rFonts w:ascii="GHEA Grapalat" w:hAnsi="GHEA Grapalat" w:cs="Sylfaen"/>
          <w:lang w:val="hy-AM"/>
        </w:rPr>
        <w:t>տոկոսի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բնաիրային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կբարձրացնի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գործընթացում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A1A82">
      <w:pPr>
        <w:pStyle w:val="Heading3"/>
        <w:rPr>
          <w:rFonts w:ascii="GHEA Grapalat" w:hAnsi="GHEA Grapalat"/>
          <w:color w:val="3071C3"/>
          <w:lang w:val="hy-AM"/>
        </w:rPr>
      </w:pPr>
      <w:bookmarkStart w:id="397" w:name="_Toc345447235"/>
      <w:bookmarkStart w:id="398" w:name="_Toc361931103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397"/>
      <w:bookmarkEnd w:id="398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8A1A8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փոքրածավալ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կառույցներ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չկան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էկոլոգիապես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մաքուր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բուժիչ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նշանակություն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գործընթացը</w:t>
      </w:r>
      <w:r w:rsidRPr="00244C4C">
        <w:rPr>
          <w:rFonts w:ascii="GHEA Grapalat" w:hAnsi="GHEA Grapalat"/>
          <w:lang w:val="hy-AM"/>
        </w:rPr>
        <w:t xml:space="preserve">: 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գործընկերներ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</w:t>
      </w:r>
      <w:r w:rsidRPr="00244C4C">
        <w:rPr>
          <w:rFonts w:ascii="GHEA Grapalat" w:hAnsi="GHEA Grapalat"/>
          <w:lang w:val="hy-AM"/>
        </w:rPr>
        <w:t>`</w:t>
      </w:r>
    </w:p>
    <w:p w:rsidR="00F3536E" w:rsidRPr="00244C4C" w:rsidRDefault="00F3536E" w:rsidP="008A1A82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Հայկական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գործակալությունը</w:t>
      </w:r>
    </w:p>
    <w:p w:rsidR="00F3536E" w:rsidRPr="00244C4C" w:rsidRDefault="00F3536E" w:rsidP="008A1A82">
      <w:pPr>
        <w:pStyle w:val="ListBullet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Գյուղատնտեսության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նախարարությունը</w:t>
      </w:r>
    </w:p>
    <w:p w:rsidR="00F3536E" w:rsidRPr="00244C4C" w:rsidRDefault="00F3536E" w:rsidP="008A1A82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CARD (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աջակցություն</w:t>
      </w:r>
      <w:r w:rsidRPr="00244C4C">
        <w:rPr>
          <w:rFonts w:ascii="GHEA Grapalat" w:hAnsi="GHEA Grapalat"/>
          <w:lang w:val="hy-AM"/>
        </w:rPr>
        <w:t>)</w:t>
      </w:r>
    </w:p>
    <w:p w:rsidR="00F3536E" w:rsidRPr="00244C4C" w:rsidRDefault="00F3536E" w:rsidP="008A1A82">
      <w:pPr>
        <w:pStyle w:val="ListBullet"/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>“</w:t>
      </w: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առաջմղման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</w:t>
      </w:r>
      <w:r w:rsidRPr="00244C4C">
        <w:rPr>
          <w:rFonts w:ascii="GHEA Grapalat" w:hAnsi="GHEA Grapalat"/>
          <w:lang w:val="hy-AM"/>
        </w:rPr>
        <w:t>” (</w:t>
      </w:r>
      <w:r w:rsidRPr="00244C4C">
        <w:rPr>
          <w:rFonts w:ascii="GHEA Grapalat" w:hAnsi="GHEA Grapalat" w:cs="Sylfaen"/>
          <w:lang w:val="hy-AM"/>
        </w:rPr>
        <w:t>ՀԲԱԿ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ՓԲԸ</w:t>
      </w:r>
    </w:p>
    <w:p w:rsidR="00F3536E" w:rsidRPr="00244C4C" w:rsidRDefault="00F3536E" w:rsidP="00C51BBA">
      <w:pPr>
        <w:spacing w:line="240" w:lineRule="auto"/>
        <w:rPr>
          <w:rFonts w:ascii="GHEA Grapalat" w:hAnsi="GHEA Grapalat"/>
          <w:color w:val="5A5A5A"/>
          <w:szCs w:val="24"/>
          <w:lang w:val="hy-AM"/>
        </w:rPr>
      </w:pPr>
    </w:p>
    <w:p w:rsidR="00F3536E" w:rsidRPr="00244C4C" w:rsidRDefault="00F3536E" w:rsidP="008A1A82">
      <w:pPr>
        <w:pStyle w:val="Heading3"/>
        <w:rPr>
          <w:rFonts w:ascii="GHEA Grapalat" w:hAnsi="GHEA Grapalat"/>
          <w:lang w:val="hy-AM"/>
        </w:rPr>
      </w:pPr>
      <w:bookmarkStart w:id="399" w:name="_Toc345447236"/>
      <w:bookmarkStart w:id="400" w:name="_Toc361931104"/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bookmarkEnd w:id="399"/>
      <w:bookmarkEnd w:id="400"/>
    </w:p>
    <w:p w:rsidR="00F3536E" w:rsidRPr="00244C4C" w:rsidRDefault="00F3536E" w:rsidP="008A1A8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հանդիպել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վտանգներին</w:t>
      </w:r>
      <w:r w:rsidRPr="00244C4C">
        <w:rPr>
          <w:rFonts w:ascii="GHEA Grapalat" w:hAnsi="GHEA Grapalat"/>
          <w:lang w:val="hy-AM"/>
        </w:rPr>
        <w:t xml:space="preserve">` </w:t>
      </w:r>
    </w:p>
    <w:p w:rsidR="00F3536E" w:rsidRPr="00244C4C" w:rsidRDefault="00F3536E" w:rsidP="008A1A8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բերքատվությունից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նպատակահարմար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չլինել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դիտվել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ինքնարժեքի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Արտադրատեսակների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դիվերսիֆիկացվումը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հեջավորել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ռիսկը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A1A82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յուրահատուկ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բույրի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բժշկական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առումով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խոտաբույսերի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նվազի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D25DCB">
      <w:pPr>
        <w:rPr>
          <w:rFonts w:ascii="GHEA Grapalat" w:hAnsi="GHEA Grapalat"/>
          <w:lang w:val="hy-AM"/>
        </w:rPr>
      </w:pPr>
    </w:p>
    <w:p w:rsidR="00F3536E" w:rsidRPr="00244C4C" w:rsidRDefault="00F3536E" w:rsidP="00D25DCB">
      <w:pPr>
        <w:rPr>
          <w:rFonts w:ascii="GHEA Grapalat" w:hAnsi="GHEA Grapalat"/>
          <w:lang w:val="hy-AM"/>
        </w:rPr>
      </w:pPr>
    </w:p>
    <w:p w:rsidR="00F3536E" w:rsidRPr="00244C4C" w:rsidRDefault="00F3536E" w:rsidP="00D25DCB">
      <w:pPr>
        <w:rPr>
          <w:rFonts w:ascii="GHEA Grapalat" w:hAnsi="GHEA Grapalat"/>
          <w:lang w:val="hy-AM"/>
        </w:rPr>
        <w:sectPr w:rsidR="00F3536E" w:rsidRPr="00244C4C" w:rsidSect="00D40E93">
          <w:pgSz w:w="11907" w:h="16840" w:code="9"/>
          <w:pgMar w:top="1134" w:right="851" w:bottom="1134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7A39D7">
      <w:pPr>
        <w:pStyle w:val="Heading3"/>
        <w:rPr>
          <w:rFonts w:ascii="GHEA Grapalat" w:hAnsi="GHEA Grapalat"/>
          <w:lang w:val="hy-AM"/>
        </w:rPr>
      </w:pPr>
      <w:bookmarkStart w:id="401" w:name="_Toc361931105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bookmarkEnd w:id="401"/>
    </w:p>
    <w:p w:rsidR="00F3536E" w:rsidRPr="00244C4C" w:rsidRDefault="00F3536E" w:rsidP="00D25DCB">
      <w:pPr>
        <w:rPr>
          <w:rFonts w:ascii="GHEA Grapalat" w:hAnsi="GHEA Grapalat"/>
          <w:lang w:val="hy-AM"/>
        </w:rPr>
      </w:pPr>
    </w:p>
    <w:p w:rsidR="00F3536E" w:rsidRPr="00244C4C" w:rsidRDefault="00F3536E" w:rsidP="00D25DCB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56"/>
        <w:gridCol w:w="10852"/>
      </w:tblGrid>
      <w:tr w:rsidR="00F3536E" w:rsidRPr="00244C4C" w:rsidTr="003C0602">
        <w:trPr>
          <w:trHeight w:val="331"/>
        </w:trPr>
        <w:tc>
          <w:tcPr>
            <w:tcW w:w="131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331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>17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ծրագիրը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աստիճանաբար՝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այլ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ավարտից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հետո՝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Sylfaen"/>
                <w:sz w:val="22"/>
                <w:lang w:val="hy-AM"/>
              </w:rPr>
              <w:t>առաջին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</w:t>
            </w:r>
            <w:r w:rsidRPr="00527A98">
              <w:rPr>
                <w:rFonts w:ascii="GHEA Grapalat" w:hAnsi="GHEA Grapalat" w:cs="Sylfaen"/>
                <w:sz w:val="22"/>
                <w:lang w:val="hy-AM"/>
              </w:rPr>
              <w:t>վանից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սկսած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>11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>17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>18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լրիվ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պայմաններում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յուրաքանչյուր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>40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սեսոնային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ներգրավում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36456213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35973728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314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782409763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</w:p>
          <w:p w:rsidR="00F3536E" w:rsidRPr="00244C4C" w:rsidRDefault="00F3536E" w:rsidP="00DA2549">
            <w:pPr>
              <w:rPr>
                <w:rFonts w:ascii="GHEA Grapalat" w:hAnsi="GHEA Grapalat" w:cs="Arian AMU"/>
                <w:lang w:val="hy-AM"/>
              </w:rPr>
            </w:pP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93889172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354696570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</w:p>
        </w:tc>
      </w:tr>
      <w:tr w:rsidR="00F3536E" w:rsidRPr="00244C4C" w:rsidTr="003C0602">
        <w:trPr>
          <w:trHeight w:val="152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color w:val="000000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782409763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 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52553807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`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</w:p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</w:rPr>
            </w:pP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color w:val="000000"/>
                <w:sz w:val="22"/>
              </w:rPr>
              <w:t xml:space="preserve">63064568 </w:t>
            </w:r>
            <w:r w:rsidRPr="00244C4C">
              <w:rPr>
                <w:rFonts w:ascii="GHEA Grapalat" w:hAnsi="GHEA Grapalat" w:cs="Sylfaen"/>
                <w:color w:val="000000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color w:val="000000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i/>
                <w:sz w:val="26"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Տնտեսական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արդյունք՝</w:t>
            </w:r>
            <w:r w:rsidRPr="00244C4C">
              <w:rPr>
                <w:rFonts w:ascii="GHEA Grapalat" w:hAnsi="GHEA Grapalat" w:cs="Arian AMU"/>
                <w:i/>
                <w:sz w:val="26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6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highlight w:val="yellow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25768750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51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%`(</w:t>
            </w:r>
          </w:p>
          <w:p w:rsidR="00F3536E" w:rsidRPr="00244C4C" w:rsidRDefault="00F3536E" w:rsidP="00DA2549">
            <w:pPr>
              <w:rPr>
                <w:rFonts w:ascii="GHEA Grapalat" w:hAnsi="GHEA Grapalat" w:cs="Arian AMU"/>
                <w:lang w:val="hy-AM"/>
              </w:rPr>
            </w:pP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13268750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արժողությամբ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782409763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93889172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spacing w:line="240" w:lineRule="auto"/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92229978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527A98">
              <w:rPr>
                <w:rFonts w:ascii="GHEA Grapalat" w:hAnsi="GHEA Grapalat" w:cs="Arian AMU"/>
                <w:color w:val="000000"/>
                <w:sz w:val="22"/>
                <w:lang w:val="hy-AM"/>
              </w:rPr>
              <w:t xml:space="preserve">93889172 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x 10%),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ֆոնդի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>x 25%)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  <w:r w:rsidRPr="00244C4C">
              <w:rPr>
                <w:rFonts w:ascii="GHEA Grapalat" w:hAnsi="GHEA Grapalat" w:cs="Arian AMU"/>
                <w:sz w:val="22"/>
                <w:lang w:val="hy-AM"/>
              </w:rPr>
              <w:t xml:space="preserve"> x 20%)</w:t>
            </w:r>
          </w:p>
        </w:tc>
      </w:tr>
    </w:tbl>
    <w:p w:rsidR="00F3536E" w:rsidRPr="00244C4C" w:rsidRDefault="00F3536E" w:rsidP="00D25DCB">
      <w:pPr>
        <w:rPr>
          <w:rFonts w:ascii="GHEA Grapalat" w:hAnsi="GHEA Grapalat"/>
          <w:lang w:val="hy-AM"/>
        </w:rPr>
      </w:pPr>
    </w:p>
    <w:p w:rsidR="00F3536E" w:rsidRPr="00244C4C" w:rsidRDefault="00F3536E" w:rsidP="00D25DCB">
      <w:pPr>
        <w:rPr>
          <w:rFonts w:ascii="GHEA Grapalat" w:hAnsi="GHEA Grapalat"/>
          <w:lang w:val="hy-AM"/>
        </w:rPr>
      </w:pPr>
    </w:p>
    <w:p w:rsidR="00F3536E" w:rsidRPr="00244C4C" w:rsidRDefault="00F3536E" w:rsidP="00D25DCB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տիպիկ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մոդել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կիրառվելով</w:t>
      </w:r>
      <w:r w:rsidRPr="00527A98">
        <w:rPr>
          <w:rFonts w:ascii="GHEA Grapalat" w:hAnsi="GHEA Grapalat"/>
          <w:lang w:val="hy-AM"/>
        </w:rPr>
        <w:t xml:space="preserve"> 5 </w:t>
      </w:r>
      <w:r w:rsidRPr="00527A98">
        <w:rPr>
          <w:rFonts w:ascii="GHEA Grapalat" w:hAnsi="GHEA Grapalat" w:cs="Sylfaen"/>
          <w:lang w:val="hy-AM"/>
        </w:rPr>
        <w:t>համայնքներում՝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թեյաբույսերի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դեղաբույսերի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չորանոցների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մթերման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D25DCB">
      <w:pPr>
        <w:rPr>
          <w:rFonts w:ascii="GHEA Grapalat" w:hAnsi="GHEA Grapalat"/>
          <w:lang w:val="hy-AM"/>
        </w:rPr>
      </w:pPr>
    </w:p>
    <w:p w:rsidR="00F3536E" w:rsidRPr="00244C4C" w:rsidRDefault="00F3536E" w:rsidP="00D25DCB">
      <w:pPr>
        <w:rPr>
          <w:rFonts w:ascii="GHEA Grapalat" w:hAnsi="GHEA Grapalat"/>
          <w:lang w:val="hy-AM"/>
        </w:rPr>
        <w:sectPr w:rsidR="00F3536E" w:rsidRPr="00244C4C" w:rsidSect="007A39D7">
          <w:headerReference w:type="default" r:id="rId141"/>
          <w:pgSz w:w="16840" w:h="11907" w:orient="landscape" w:code="9"/>
          <w:pgMar w:top="1134" w:right="1134" w:bottom="851" w:left="1134" w:header="567" w:footer="567" w:gutter="0"/>
          <w:cols w:space="720"/>
          <w:rtlGutter/>
          <w:docGrid w:linePitch="360"/>
        </w:sectPr>
      </w:pPr>
    </w:p>
    <w:p w:rsidR="00F3536E" w:rsidRPr="00244C4C" w:rsidRDefault="00F3536E" w:rsidP="00801984">
      <w:pPr>
        <w:pStyle w:val="Heading2"/>
        <w:rPr>
          <w:rFonts w:ascii="GHEA Grapalat" w:hAnsi="GHEA Grapalat"/>
          <w:lang w:val="hy-AM"/>
        </w:rPr>
      </w:pPr>
      <w:bookmarkStart w:id="402" w:name="_Toc361931106"/>
      <w:r w:rsidRPr="00244C4C">
        <w:rPr>
          <w:rFonts w:ascii="GHEA Grapalat" w:hAnsi="GHEA Grapalat" w:cs="Sylfaen"/>
          <w:lang w:val="hy-AM"/>
        </w:rPr>
        <w:t>ավանդական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խթանում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ինտենսիվ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կենսագործում</w:t>
      </w:r>
      <w:bookmarkEnd w:id="402"/>
    </w:p>
    <w:p w:rsidR="00F3536E" w:rsidRPr="00527A98" w:rsidRDefault="00F3536E" w:rsidP="00096FC8">
      <w:pPr>
        <w:pStyle w:val="Heading3"/>
        <w:rPr>
          <w:rFonts w:ascii="GHEA Grapalat" w:hAnsi="GHEA Grapalat"/>
          <w:lang w:val="hy-AM"/>
        </w:rPr>
      </w:pPr>
      <w:bookmarkStart w:id="403" w:name="_Toc361931107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վերնագիրը</w:t>
      </w:r>
      <w:bookmarkEnd w:id="403"/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ջրագծերի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վերանորոգման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վերականգնման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ջրամբարների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ինքնահոս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ջրամատակարարման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կաթիլային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անձրևացման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ինտենսիվ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օգնությամբ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ավանդական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խթանում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ինտենսիվ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գաղափարի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կենսագործում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խաղողի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վերականգնման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խթանում</w:t>
      </w:r>
    </w:p>
    <w:p w:rsidR="00F3536E" w:rsidRPr="00527A98" w:rsidRDefault="00F3536E" w:rsidP="00096FC8">
      <w:pPr>
        <w:pStyle w:val="Heading3"/>
        <w:rPr>
          <w:rFonts w:ascii="GHEA Grapalat" w:hAnsi="GHEA Grapalat"/>
          <w:lang w:val="hy-AM"/>
        </w:rPr>
      </w:pPr>
      <w:bookmarkStart w:id="404" w:name="_Toc361931108"/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տեսակը</w:t>
      </w:r>
      <w:bookmarkEnd w:id="404"/>
      <w:r w:rsidRPr="00527A98">
        <w:rPr>
          <w:rFonts w:ascii="GHEA Grapalat" w:hAnsi="GHEA Grapalat"/>
          <w:lang w:val="hy-AM"/>
        </w:rPr>
        <w:t xml:space="preserve"> 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Պետական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մասնավոր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հատվածների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ընկերակցություն</w:t>
      </w:r>
      <w:r w:rsidRPr="00527A98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/>
          <w:lang w:val="hy-AM"/>
        </w:rPr>
        <w:t>Private Public Partnership</w:t>
      </w:r>
      <w:r w:rsidRPr="00527A98">
        <w:rPr>
          <w:rFonts w:ascii="GHEA Grapalat" w:hAnsi="GHEA Grapalat"/>
          <w:lang w:val="hy-AM"/>
        </w:rPr>
        <w:t>)</w:t>
      </w:r>
    </w:p>
    <w:p w:rsidR="00F3536E" w:rsidRPr="00244C4C" w:rsidRDefault="00F3536E" w:rsidP="00096FC8">
      <w:pPr>
        <w:pStyle w:val="Heading3"/>
        <w:rPr>
          <w:rFonts w:ascii="GHEA Grapalat" w:hAnsi="GHEA Grapalat"/>
          <w:lang w:val="hy-AM"/>
        </w:rPr>
      </w:pPr>
      <w:bookmarkStart w:id="405" w:name="_Toc361931109"/>
      <w:r w:rsidRPr="00244C4C">
        <w:rPr>
          <w:rFonts w:ascii="GHEA Grapalat" w:hAnsi="GHEA Grapalat" w:cs="Sylfaen"/>
          <w:lang w:val="hy-AM"/>
        </w:rPr>
        <w:t>Համառոտ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նկարագիր</w:t>
      </w:r>
      <w:bookmarkEnd w:id="405"/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Մինչ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ծրագրի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համառոտ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նկարագրին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անցնելը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հարկ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ենք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համարում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անդրադառնալ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տվյալ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ուղղությամբ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մինչ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օրս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իրականացված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աշխատանքներին</w:t>
      </w:r>
      <w:r w:rsidRPr="00527A98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/>
          <w:lang w:val="hy-AM"/>
        </w:rPr>
        <w:t>«</w:t>
      </w:r>
      <w:r w:rsidRPr="00527A98">
        <w:rPr>
          <w:rFonts w:ascii="GHEA Grapalat" w:hAnsi="GHEA Grapalat" w:cs="Sylfaen"/>
          <w:lang w:val="hy-AM"/>
        </w:rPr>
        <w:t>Ոռոգման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համակարգերի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հիմնանորոգում</w:t>
      </w:r>
      <w:r w:rsidRPr="00527A98">
        <w:rPr>
          <w:rFonts w:ascii="GHEA Grapalat" w:hAnsi="GHEA Grapalat"/>
          <w:lang w:val="hy-AM"/>
        </w:rPr>
        <w:t xml:space="preserve">» </w:t>
      </w:r>
      <w:r w:rsidRPr="00527A98">
        <w:rPr>
          <w:rFonts w:ascii="GHEA Grapalat" w:hAnsi="GHEA Grapalat" w:cs="Sylfaen"/>
          <w:lang w:val="hy-AM"/>
        </w:rPr>
        <w:t>ծրագրի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շրջանակներում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դեռևս</w:t>
      </w:r>
      <w:r w:rsidRPr="00527A98">
        <w:rPr>
          <w:rFonts w:ascii="GHEA Grapalat" w:hAnsi="GHEA Grapalat"/>
          <w:lang w:val="hy-AM"/>
        </w:rPr>
        <w:t xml:space="preserve"> 2008 </w:t>
      </w:r>
      <w:r w:rsidRPr="00527A98">
        <w:rPr>
          <w:rFonts w:ascii="GHEA Grapalat" w:hAnsi="GHEA Grapalat" w:cs="Sylfaen"/>
          <w:lang w:val="hy-AM"/>
        </w:rPr>
        <w:t>թ</w:t>
      </w:r>
      <w:r w:rsidRPr="00527A98">
        <w:rPr>
          <w:rFonts w:ascii="GHEA Grapalat" w:hAnsi="GHEA Grapalat"/>
          <w:lang w:val="hy-AM"/>
        </w:rPr>
        <w:t xml:space="preserve">. </w:t>
      </w:r>
      <w:r w:rsidRPr="00527A98">
        <w:rPr>
          <w:rFonts w:ascii="GHEA Grapalat" w:hAnsi="GHEA Grapalat" w:cs="Sylfaen"/>
          <w:lang w:val="hy-AM"/>
        </w:rPr>
        <w:t>վերանորոգվել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Աշոտավանի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պոմպակայանը</w:t>
      </w:r>
      <w:r w:rsidRPr="00527A98">
        <w:rPr>
          <w:rFonts w:ascii="GHEA Grapalat" w:hAnsi="GHEA Grapalat"/>
          <w:lang w:val="hy-AM"/>
        </w:rPr>
        <w:t xml:space="preserve">` 7,46 </w:t>
      </w:r>
      <w:r w:rsidRPr="00527A98">
        <w:rPr>
          <w:rFonts w:ascii="GHEA Grapalat" w:hAnsi="GHEA Grapalat" w:cs="Sylfaen"/>
          <w:lang w:val="hy-AM"/>
        </w:rPr>
        <w:t>մլն</w:t>
      </w:r>
      <w:r w:rsidRPr="00527A98">
        <w:rPr>
          <w:rFonts w:ascii="GHEA Grapalat" w:hAnsi="GHEA Grapalat"/>
          <w:lang w:val="hy-AM"/>
        </w:rPr>
        <w:t xml:space="preserve">. </w:t>
      </w:r>
      <w:r w:rsidRPr="00527A98">
        <w:rPr>
          <w:rFonts w:ascii="GHEA Grapalat" w:hAnsi="GHEA Grapalat" w:cs="Sylfaen"/>
          <w:lang w:val="hy-AM"/>
        </w:rPr>
        <w:t>Դրամ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արժողությամբ</w:t>
      </w:r>
      <w:r w:rsidRPr="00527A98">
        <w:rPr>
          <w:rFonts w:ascii="GHEA Grapalat" w:hAnsi="GHEA Grapalat"/>
          <w:lang w:val="hy-AM"/>
        </w:rPr>
        <w:t xml:space="preserve">: </w:t>
      </w:r>
      <w:r w:rsidRPr="00527A98">
        <w:rPr>
          <w:rFonts w:ascii="GHEA Grapalat" w:hAnsi="GHEA Grapalat" w:cs="Sylfaen"/>
          <w:lang w:val="hy-AM"/>
        </w:rPr>
        <w:t>Պոմպակայանի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վերանորոգման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շնորհիվ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լրացուցիչ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ոռոգվում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համայնքի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շուրջ</w:t>
      </w:r>
      <w:r w:rsidRPr="00527A98">
        <w:rPr>
          <w:rFonts w:ascii="GHEA Grapalat" w:hAnsi="GHEA Grapalat"/>
          <w:lang w:val="hy-AM"/>
        </w:rPr>
        <w:t xml:space="preserve"> 50,0 </w:t>
      </w:r>
      <w:r w:rsidRPr="00527A98">
        <w:rPr>
          <w:rFonts w:ascii="GHEA Grapalat" w:hAnsi="GHEA Grapalat" w:cs="Sylfaen"/>
          <w:lang w:val="hy-AM"/>
        </w:rPr>
        <w:t>հա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տնամերձ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հողատարածքները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որոնց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սպասարկման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տակ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</w:t>
      </w:r>
      <w:r w:rsidRPr="00527A98">
        <w:rPr>
          <w:rFonts w:ascii="GHEA Grapalat" w:hAnsi="GHEA Grapalat"/>
          <w:lang w:val="hy-AM"/>
        </w:rPr>
        <w:t xml:space="preserve"> 92 </w:t>
      </w:r>
      <w:r w:rsidRPr="00527A98">
        <w:rPr>
          <w:rFonts w:ascii="GHEA Grapalat" w:hAnsi="GHEA Grapalat" w:cs="Sylfaen"/>
          <w:lang w:val="hy-AM"/>
        </w:rPr>
        <w:t>ջրօգտագործողներ</w:t>
      </w:r>
      <w:r w:rsidRPr="00527A98">
        <w:rPr>
          <w:rFonts w:ascii="GHEA Grapalat" w:hAnsi="GHEA Grapalat"/>
          <w:lang w:val="hy-AM"/>
        </w:rPr>
        <w:t xml:space="preserve">: </w:t>
      </w:r>
      <w:r w:rsidRPr="00527A98">
        <w:rPr>
          <w:rFonts w:ascii="GHEA Grapalat" w:hAnsi="GHEA Grapalat" w:cs="Sylfaen"/>
          <w:lang w:val="hy-AM"/>
        </w:rPr>
        <w:t>Պոմպակայանի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վերանորոգմամբ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վերացել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տվյալ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համայնքի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ոռոգման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հետ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կապված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խնդիրները</w:t>
      </w:r>
      <w:r w:rsidRPr="00527A98">
        <w:rPr>
          <w:rFonts w:ascii="GHEA Grapalat" w:hAnsi="GHEA Grapalat"/>
          <w:lang w:val="hy-AM"/>
        </w:rPr>
        <w:t>: «</w:t>
      </w:r>
      <w:r w:rsidRPr="00527A98">
        <w:rPr>
          <w:rFonts w:ascii="GHEA Grapalat" w:hAnsi="GHEA Grapalat" w:cs="Sylfaen"/>
          <w:lang w:val="hy-AM"/>
        </w:rPr>
        <w:t>Հայջրնախագիծ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ինստիտուտ</w:t>
      </w:r>
      <w:r w:rsidRPr="00527A98">
        <w:rPr>
          <w:rFonts w:ascii="GHEA Grapalat" w:hAnsi="GHEA Grapalat"/>
          <w:lang w:val="hy-AM"/>
        </w:rPr>
        <w:t xml:space="preserve">» </w:t>
      </w:r>
      <w:r w:rsidRPr="00527A98">
        <w:rPr>
          <w:rFonts w:ascii="GHEA Grapalat" w:hAnsi="GHEA Grapalat" w:cs="Sylfaen"/>
          <w:lang w:val="hy-AM"/>
        </w:rPr>
        <w:t>ՓԲԸ</w:t>
      </w:r>
      <w:r w:rsidRPr="00527A98">
        <w:rPr>
          <w:rFonts w:ascii="GHEA Grapalat" w:hAnsi="GHEA Grapalat"/>
          <w:lang w:val="hy-AM"/>
        </w:rPr>
        <w:t>-</w:t>
      </w:r>
      <w:r w:rsidRPr="00527A98">
        <w:rPr>
          <w:rFonts w:ascii="GHEA Grapalat" w:hAnsi="GHEA Grapalat" w:cs="Sylfaen"/>
          <w:lang w:val="hy-AM"/>
        </w:rPr>
        <w:t>ն</w:t>
      </w:r>
      <w:r w:rsidRPr="00527A98">
        <w:rPr>
          <w:rFonts w:ascii="GHEA Grapalat" w:hAnsi="GHEA Grapalat"/>
          <w:lang w:val="hy-AM"/>
        </w:rPr>
        <w:t xml:space="preserve"> «</w:t>
      </w:r>
      <w:r w:rsidRPr="00527A98">
        <w:rPr>
          <w:rFonts w:ascii="GHEA Grapalat" w:hAnsi="GHEA Grapalat" w:cs="Sylfaen"/>
          <w:lang w:val="hy-AM"/>
        </w:rPr>
        <w:t>Հազարամայակի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մարտահրավեր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Հայաստան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հիմնադրամ</w:t>
      </w:r>
      <w:r w:rsidRPr="00527A98">
        <w:rPr>
          <w:rFonts w:ascii="GHEA Grapalat" w:hAnsi="GHEA Grapalat"/>
          <w:lang w:val="hy-AM"/>
        </w:rPr>
        <w:t xml:space="preserve">» </w:t>
      </w:r>
      <w:r w:rsidRPr="00527A98">
        <w:rPr>
          <w:rFonts w:ascii="GHEA Grapalat" w:hAnsi="GHEA Grapalat" w:cs="Sylfaen"/>
          <w:lang w:val="hy-AM"/>
        </w:rPr>
        <w:t>ՊՈԱԿ</w:t>
      </w:r>
      <w:r w:rsidRPr="00527A98">
        <w:rPr>
          <w:rFonts w:ascii="GHEA Grapalat" w:hAnsi="GHEA Grapalat"/>
          <w:lang w:val="hy-AM"/>
        </w:rPr>
        <w:t>-</w:t>
      </w:r>
      <w:r w:rsidRPr="00527A98">
        <w:rPr>
          <w:rFonts w:ascii="GHEA Grapalat" w:hAnsi="GHEA Grapalat" w:cs="Sylfaen"/>
          <w:lang w:val="hy-AM"/>
        </w:rPr>
        <w:t>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պատվերով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իրականացրել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«</w:t>
      </w:r>
      <w:r w:rsidRPr="00527A98">
        <w:rPr>
          <w:rFonts w:ascii="GHEA Grapalat" w:hAnsi="GHEA Grapalat" w:cs="Sylfaen"/>
          <w:lang w:val="hy-AM"/>
        </w:rPr>
        <w:t>Սպանդարյանի</w:t>
      </w:r>
      <w:r w:rsidRPr="00527A98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/>
          <w:lang w:val="hy-AM"/>
        </w:rPr>
        <w:t xml:space="preserve">16,6 </w:t>
      </w:r>
      <w:r w:rsidRPr="00244C4C">
        <w:rPr>
          <w:rFonts w:ascii="GHEA Grapalat" w:hAnsi="GHEA Grapalat" w:cs="Sylfaen"/>
          <w:lang w:val="hy-AM"/>
        </w:rPr>
        <w:t>կմ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երկարությամբ</w:t>
      </w:r>
      <w:r w:rsidRPr="00527A98">
        <w:rPr>
          <w:rFonts w:ascii="GHEA Grapalat" w:hAnsi="GHEA Grapalat"/>
          <w:lang w:val="hy-AM"/>
        </w:rPr>
        <w:t>)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Մեղրիի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/>
          <w:lang w:val="hy-AM"/>
        </w:rPr>
        <w:t xml:space="preserve">(33 </w:t>
      </w:r>
      <w:r w:rsidRPr="00527A98">
        <w:rPr>
          <w:rFonts w:ascii="GHEA Grapalat" w:hAnsi="GHEA Grapalat" w:cs="Sylfaen"/>
          <w:lang w:val="hy-AM"/>
        </w:rPr>
        <w:t>կմ</w:t>
      </w:r>
      <w:r w:rsidRPr="00527A98">
        <w:rPr>
          <w:rFonts w:ascii="GHEA Grapalat" w:hAnsi="GHEA Grapalat"/>
          <w:lang w:val="hy-AM"/>
        </w:rPr>
        <w:t xml:space="preserve">), </w:t>
      </w:r>
      <w:r w:rsidRPr="00527A98">
        <w:rPr>
          <w:rFonts w:ascii="GHEA Grapalat" w:hAnsi="GHEA Grapalat" w:cs="Sylfaen"/>
          <w:lang w:val="hy-AM"/>
        </w:rPr>
        <w:t>Ծավ</w:t>
      </w:r>
      <w:r w:rsidRPr="00527A98">
        <w:rPr>
          <w:rFonts w:ascii="GHEA Grapalat" w:hAnsi="GHEA Grapalat"/>
          <w:lang w:val="hy-AM"/>
        </w:rPr>
        <w:t>-</w:t>
      </w:r>
      <w:r w:rsidRPr="00527A98">
        <w:rPr>
          <w:rFonts w:ascii="GHEA Grapalat" w:hAnsi="GHEA Grapalat" w:cs="Sylfaen"/>
          <w:lang w:val="hy-AM"/>
        </w:rPr>
        <w:t>Շիկահողի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hy-AM"/>
        </w:rPr>
        <w:t>(</w:t>
      </w:r>
      <w:r w:rsidRPr="00527A98">
        <w:rPr>
          <w:rFonts w:ascii="GHEA Grapalat" w:hAnsi="GHEA Grapalat"/>
          <w:lang w:val="hy-AM"/>
        </w:rPr>
        <w:t xml:space="preserve">9 </w:t>
      </w:r>
      <w:r w:rsidRPr="00527A98">
        <w:rPr>
          <w:rFonts w:ascii="GHEA Grapalat" w:hAnsi="GHEA Grapalat" w:cs="Sylfaen"/>
          <w:lang w:val="hy-AM"/>
        </w:rPr>
        <w:t>կմ</w:t>
      </w:r>
      <w:r w:rsidRPr="00244C4C">
        <w:rPr>
          <w:rFonts w:ascii="GHEA Grapalat" w:hAnsi="GHEA Grapalat"/>
          <w:lang w:val="hy-AM"/>
        </w:rPr>
        <w:t>)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Նորաշենիկի</w:t>
      </w:r>
      <w:r w:rsidRPr="00527A98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/>
          <w:lang w:val="hy-AM"/>
        </w:rPr>
        <w:t xml:space="preserve">6,6 </w:t>
      </w:r>
      <w:r w:rsidRPr="00244C4C">
        <w:rPr>
          <w:rFonts w:ascii="GHEA Grapalat" w:hAnsi="GHEA Grapalat" w:cs="Sylfaen"/>
          <w:lang w:val="hy-AM"/>
        </w:rPr>
        <w:t>կմ</w:t>
      </w:r>
      <w:r w:rsidRPr="00527A98">
        <w:rPr>
          <w:rFonts w:ascii="GHEA Grapalat" w:hAnsi="GHEA Grapalat"/>
          <w:lang w:val="hy-AM"/>
        </w:rPr>
        <w:t>)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ինքնահոս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ջրագծերի</w:t>
      </w:r>
      <w:r w:rsidRPr="00527A98">
        <w:rPr>
          <w:rFonts w:ascii="GHEA Grapalat" w:hAnsi="GHEA Grapalat"/>
          <w:lang w:val="hy-AM"/>
        </w:rPr>
        <w:t>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նախագծերի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ոռոգվի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Սպանդարյանում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շուրջ</w:t>
      </w:r>
      <w:r w:rsidRPr="00244C4C">
        <w:rPr>
          <w:rFonts w:ascii="GHEA Grapalat" w:hAnsi="GHEA Grapalat"/>
          <w:lang w:val="hy-AM"/>
        </w:rPr>
        <w:t xml:space="preserve"> 1400,0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Իշխանասար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համայնքի</w:t>
      </w:r>
      <w:r w:rsidRPr="00244C4C">
        <w:rPr>
          <w:rFonts w:ascii="GHEA Grapalat" w:hAnsi="GHEA Grapalat"/>
          <w:lang w:val="hy-AM"/>
        </w:rPr>
        <w:t xml:space="preserve"> 179,0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Մեղրիի</w:t>
      </w:r>
      <w:r w:rsidRPr="00244C4C">
        <w:rPr>
          <w:rFonts w:ascii="GHEA Grapalat" w:hAnsi="GHEA Grapalat"/>
          <w:lang w:val="hy-AM"/>
        </w:rPr>
        <w:t xml:space="preserve">` 797,0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Ծավ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Շիկահողի</w:t>
      </w:r>
      <w:r w:rsidRPr="00244C4C">
        <w:rPr>
          <w:rFonts w:ascii="GHEA Grapalat" w:hAnsi="GHEA Grapalat"/>
          <w:lang w:val="hy-AM"/>
        </w:rPr>
        <w:t xml:space="preserve">` 178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Նորաշենիկի</w:t>
      </w:r>
      <w:r w:rsidRPr="00244C4C">
        <w:rPr>
          <w:rFonts w:ascii="GHEA Grapalat" w:hAnsi="GHEA Grapalat"/>
          <w:lang w:val="hy-AM"/>
        </w:rPr>
        <w:t xml:space="preserve">` 160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հողատարածքները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Նախնական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Սպանդարյանի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ջրագծի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շուրջ</w:t>
      </w:r>
      <w:r w:rsidRPr="00244C4C">
        <w:rPr>
          <w:rFonts w:ascii="GHEA Grapalat" w:hAnsi="GHEA Grapalat"/>
          <w:lang w:val="hy-AM"/>
        </w:rPr>
        <w:t xml:space="preserve"> 912,0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Մեղրիինը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/>
          <w:lang w:val="hy-AM"/>
        </w:rPr>
        <w:t>(</w:t>
      </w:r>
      <w:r w:rsidRPr="00244C4C">
        <w:rPr>
          <w:rFonts w:ascii="GHEA Grapalat" w:hAnsi="GHEA Grapalat" w:cs="Sylfaen"/>
          <w:lang w:val="hy-AM"/>
        </w:rPr>
        <w:t>վերջնական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նախագծի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համաձայն</w:t>
      </w:r>
      <w:r w:rsidRPr="00527A98">
        <w:rPr>
          <w:rFonts w:ascii="GHEA Grapalat" w:hAnsi="GHEA Grapalat"/>
          <w:lang w:val="hy-AM"/>
        </w:rPr>
        <w:t>)</w:t>
      </w:r>
      <w:r w:rsidRPr="00244C4C">
        <w:rPr>
          <w:rFonts w:ascii="GHEA Grapalat" w:hAnsi="GHEA Grapalat"/>
          <w:lang w:val="hy-AM"/>
        </w:rPr>
        <w:t xml:space="preserve">` 1,8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Ծավ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Շիկահողինը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շուրջ</w:t>
      </w:r>
      <w:r w:rsidRPr="00244C4C">
        <w:rPr>
          <w:rFonts w:ascii="GHEA Grapalat" w:hAnsi="GHEA Grapalat"/>
          <w:lang w:val="hy-AM"/>
        </w:rPr>
        <w:t xml:space="preserve"> 450,0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Նորաշենիկինը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շուրջ</w:t>
      </w:r>
      <w:r w:rsidRPr="00244C4C">
        <w:rPr>
          <w:rFonts w:ascii="GHEA Grapalat" w:hAnsi="GHEA Grapalat"/>
          <w:lang w:val="hy-AM"/>
        </w:rPr>
        <w:t xml:space="preserve"> 400,0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շրջանակներում</w:t>
      </w:r>
      <w:r w:rsidRPr="00244C4C">
        <w:rPr>
          <w:rFonts w:ascii="GHEA Grapalat" w:hAnsi="GHEA Grapalat"/>
          <w:lang w:val="hy-AM"/>
        </w:rPr>
        <w:t xml:space="preserve"> 2010-2011 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զգալի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/>
          <w:lang w:val="hy-AM"/>
        </w:rPr>
        <w:t>(</w:t>
      </w:r>
      <w:r w:rsidRPr="00527A98">
        <w:rPr>
          <w:rFonts w:ascii="GHEA Grapalat" w:hAnsi="GHEA Grapalat" w:cs="Sylfaen"/>
          <w:lang w:val="hy-AM"/>
        </w:rPr>
        <w:t>համապատասխանաբար</w:t>
      </w:r>
      <w:r w:rsidRPr="00527A98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/>
          <w:lang w:val="hy-AM"/>
        </w:rPr>
        <w:t xml:space="preserve">438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815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արժողությամբ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աշխատանքներ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Որոտան</w:t>
      </w:r>
      <w:r w:rsidRPr="00244C4C">
        <w:rPr>
          <w:rFonts w:ascii="GHEA Grapalat" w:hAnsi="GHEA Grapalat"/>
          <w:lang w:val="hy-AM"/>
        </w:rPr>
        <w:t xml:space="preserve">-2 </w:t>
      </w:r>
      <w:r w:rsidRPr="00244C4C">
        <w:rPr>
          <w:rFonts w:ascii="GHEA Grapalat" w:hAnsi="GHEA Grapalat" w:cs="Sylfaen"/>
          <w:lang w:val="hy-AM"/>
        </w:rPr>
        <w:t>պոմպակայանի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վերականգնման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ուղղությամբ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հուսալի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ոռոգում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կապահովի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400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հողատարածքներում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Նախնական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վերականգնման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շուրջ</w:t>
      </w:r>
      <w:r w:rsidRPr="00244C4C">
        <w:rPr>
          <w:rFonts w:ascii="GHEA Grapalat" w:hAnsi="GHEA Grapalat"/>
          <w:lang w:val="hy-AM"/>
        </w:rPr>
        <w:t xml:space="preserve"> 515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Style w:val="FootnoteReference"/>
          <w:rFonts w:ascii="GHEA Grapalat" w:hAnsi="GHEA Grapalat"/>
          <w:lang w:val="hy-AM"/>
        </w:rPr>
        <w:footnoteReference w:id="9"/>
      </w:r>
      <w:r w:rsidRPr="00244C4C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ենթատարածաշրջաններում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հետազոտական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շահագրգիռ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կողմերի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փորձագիտական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շրջանակներ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գործարար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ինքնակառավարման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մարմինների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ներկայացուցիչներ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ՀԿ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ներ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առաջարկվում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կյանքի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կոչել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Մեղրիի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ինքնահոս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որպես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տրամաբանական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բաղկացուցիչ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ինտենսիվ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տարածաշրջանային</w:t>
      </w:r>
      <w:r w:rsidRPr="00244C4C">
        <w:rPr>
          <w:rFonts w:ascii="GHEA Grapalat" w:hAnsi="GHEA Grapalat"/>
          <w:lang w:val="hy-AM"/>
        </w:rPr>
        <w:t xml:space="preserve"> 4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հիմնադրումը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Այսպիսով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2 </w:t>
      </w:r>
      <w:r w:rsidRPr="00244C4C">
        <w:rPr>
          <w:rFonts w:ascii="GHEA Grapalat" w:hAnsi="GHEA Grapalat" w:cs="Sylfaen"/>
          <w:lang w:val="hy-AM"/>
        </w:rPr>
        <w:t>բաղադրիչ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ա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ինքնահոս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համակերգերի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ինտենսիվ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յուրահատկությունը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ՄԶԳ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Դարի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Մարտահրավերներ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Հայաստան</w:t>
      </w:r>
      <w:r w:rsidRPr="00244C4C">
        <w:rPr>
          <w:rFonts w:ascii="GHEA Grapalat" w:hAnsi="GHEA Grapalat"/>
          <w:lang w:val="hy-AM"/>
        </w:rPr>
        <w:t>» (</w:t>
      </w:r>
      <w:r w:rsidRPr="00244C4C">
        <w:rPr>
          <w:rFonts w:ascii="GHEA Grapalat" w:hAnsi="GHEA Grapalat" w:cs="Sylfaen"/>
          <w:lang w:val="hy-AM"/>
        </w:rPr>
        <w:t>ԴՄՀ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շրջանակներում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չիրագործված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ինքնահոս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որով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Մեղրիի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ենթատարածաշրջանի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շուրջ</w:t>
      </w:r>
      <w:r w:rsidRPr="00244C4C">
        <w:rPr>
          <w:rFonts w:ascii="GHEA Grapalat" w:hAnsi="GHEA Grapalat"/>
          <w:lang w:val="hy-AM"/>
        </w:rPr>
        <w:t xml:space="preserve"> 682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հողատարածքներ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8 </w:t>
      </w:r>
      <w:r w:rsidRPr="00244C4C">
        <w:rPr>
          <w:rFonts w:ascii="GHEA Grapalat" w:hAnsi="GHEA Grapalat" w:cs="Sylfaen"/>
          <w:lang w:val="hy-AM"/>
        </w:rPr>
        <w:t>պոմպակայաններով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ոռոգվող</w:t>
      </w:r>
      <w:r w:rsidRPr="00244C4C">
        <w:rPr>
          <w:rFonts w:ascii="GHEA Grapalat" w:hAnsi="GHEA Grapalat"/>
          <w:lang w:val="hy-AM"/>
        </w:rPr>
        <w:t xml:space="preserve"> 632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հողատարածքները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կոռոգվեն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ինքնահոս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եղանակով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համալրումն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“</w:t>
      </w:r>
      <w:r w:rsidRPr="00244C4C">
        <w:rPr>
          <w:rFonts w:ascii="GHEA Grapalat" w:hAnsi="GHEA Grapalat" w:cs="Sylfaen"/>
          <w:lang w:val="hy-AM"/>
        </w:rPr>
        <w:t>մայր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խողովակաշարից</w:t>
      </w:r>
      <w:r w:rsidRPr="00244C4C">
        <w:rPr>
          <w:rFonts w:ascii="GHEA Grapalat" w:hAnsi="GHEA Grapalat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դեպի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նպատակային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հողատարածքներ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մանր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խողովակաշարային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խթանելու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նախապայմաններ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ինտենսիվ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խաղողի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նախկինում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գոյություն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ունեցածների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վերականգնման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նախագծի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ինֆրակառուցվածքային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հատվածը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կարժենա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6, 150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Սրան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զուգընթաց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Պետությունը</w:t>
      </w:r>
      <w:r w:rsidRPr="00527A98">
        <w:rPr>
          <w:rFonts w:ascii="GHEA Grapalat" w:hAnsi="GHEA Grapalat"/>
          <w:lang w:val="hy-AM"/>
        </w:rPr>
        <w:t xml:space="preserve">` </w:t>
      </w:r>
      <w:r w:rsidRPr="00527A98">
        <w:rPr>
          <w:rFonts w:ascii="GHEA Grapalat" w:hAnsi="GHEA Grapalat" w:cs="Sylfaen"/>
          <w:lang w:val="hy-AM"/>
        </w:rPr>
        <w:t>առկա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անջրտի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հողային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ռեսուրսների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օտարման</w:t>
      </w:r>
      <w:r w:rsidRPr="00527A98">
        <w:rPr>
          <w:rFonts w:ascii="GHEA Grapalat" w:hAnsi="GHEA Grapalat"/>
          <w:lang w:val="hy-AM"/>
        </w:rPr>
        <w:t>-</w:t>
      </w:r>
      <w:r w:rsidRPr="00527A98">
        <w:rPr>
          <w:rFonts w:ascii="GHEA Grapalat" w:hAnsi="GHEA Grapalat" w:cs="Sylfaen"/>
          <w:lang w:val="hy-AM"/>
        </w:rPr>
        <w:t>վաճառքի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պայմանագրեր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կնքում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հետաքրքրություն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դրսևորած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Ներդրողների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Միավորման</w:t>
      </w:r>
      <w:r w:rsidRPr="00527A98">
        <w:rPr>
          <w:rFonts w:ascii="GHEA Grapalat" w:hAnsi="GHEA Grapalat"/>
          <w:lang w:val="hy-AM"/>
        </w:rPr>
        <w:t xml:space="preserve"> (pool of investors) </w:t>
      </w:r>
      <w:r w:rsidRPr="00527A98">
        <w:rPr>
          <w:rFonts w:ascii="GHEA Grapalat" w:hAnsi="GHEA Grapalat" w:cs="Sylfaen"/>
          <w:lang w:val="hy-AM"/>
        </w:rPr>
        <w:t>հետ</w:t>
      </w:r>
      <w:r w:rsidRPr="00527A98">
        <w:rPr>
          <w:rFonts w:ascii="GHEA Grapalat" w:hAnsi="GHEA Grapalat"/>
          <w:lang w:val="hy-AM"/>
        </w:rPr>
        <w:t xml:space="preserve">: </w:t>
      </w:r>
      <w:r w:rsidRPr="00527A98">
        <w:rPr>
          <w:rFonts w:ascii="GHEA Grapalat" w:hAnsi="GHEA Grapalat" w:cs="Sylfaen"/>
          <w:lang w:val="hy-AM"/>
        </w:rPr>
        <w:t>Սա</w:t>
      </w:r>
      <w:r w:rsidRPr="00527A98">
        <w:rPr>
          <w:rFonts w:ascii="GHEA Grapalat" w:hAnsi="GHEA Grapalat"/>
          <w:lang w:val="hy-AM"/>
        </w:rPr>
        <w:t xml:space="preserve">` </w:t>
      </w:r>
      <w:r w:rsidRPr="00527A98">
        <w:rPr>
          <w:rFonts w:ascii="GHEA Grapalat" w:hAnsi="GHEA Grapalat" w:cs="Sylfaen"/>
          <w:lang w:val="hy-AM"/>
        </w:rPr>
        <w:t>վերոհիշյալ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ներդրողներին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թույլ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կտա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պետության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կողմից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իրականացվող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ինֆրակառուցվածքային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աշխատանքներին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զուգահեռ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հողերի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բերքատվության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բարձրացման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ինտենսիվ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գյուղատնտեսության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զարգացման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առումով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իրականացնել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անհրաժեշտ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ներդրումներ</w:t>
      </w:r>
      <w:r w:rsidRPr="00527A98">
        <w:rPr>
          <w:rFonts w:ascii="GHEA Grapalat" w:hAnsi="GHEA Grapalat"/>
          <w:lang w:val="hy-AM"/>
        </w:rPr>
        <w:t xml:space="preserve">:  </w:t>
      </w:r>
    </w:p>
    <w:p w:rsidR="00F3536E" w:rsidRPr="00527A98" w:rsidRDefault="00F3536E" w:rsidP="007E66AA">
      <w:pPr>
        <w:rPr>
          <w:rFonts w:ascii="GHEA Grapalat" w:hAnsi="GHEA Grapalat"/>
          <w:lang w:val="hy-AM"/>
        </w:rPr>
      </w:pPr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Տվյալ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նախագծի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շրջանակներում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ենթադրվում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մասնակցություն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կարող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ունենալ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նաև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տարածքային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ԳԱՄԿ</w:t>
      </w:r>
      <w:r w:rsidRPr="00527A98">
        <w:rPr>
          <w:rFonts w:ascii="GHEA Grapalat" w:hAnsi="GHEA Grapalat"/>
          <w:lang w:val="hy-AM"/>
        </w:rPr>
        <w:t>-</w:t>
      </w:r>
      <w:r w:rsidRPr="00527A98">
        <w:rPr>
          <w:rFonts w:ascii="GHEA Grapalat" w:hAnsi="GHEA Grapalat" w:cs="Sylfaen"/>
          <w:lang w:val="hy-AM"/>
        </w:rPr>
        <w:t>երը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ՓՄՁ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ԶԱԿ</w:t>
      </w:r>
      <w:r w:rsidRPr="00527A98">
        <w:rPr>
          <w:rFonts w:ascii="GHEA Grapalat" w:hAnsi="GHEA Grapalat"/>
          <w:lang w:val="hy-AM"/>
        </w:rPr>
        <w:t>-</w:t>
      </w:r>
      <w:r w:rsidRPr="00527A98">
        <w:rPr>
          <w:rFonts w:ascii="GHEA Grapalat" w:hAnsi="GHEA Grapalat" w:cs="Sylfaen"/>
          <w:lang w:val="hy-AM"/>
        </w:rPr>
        <w:t>երը</w:t>
      </w:r>
      <w:r w:rsidRPr="00527A98">
        <w:rPr>
          <w:rFonts w:ascii="GHEA Grapalat" w:hAnsi="GHEA Grapalat"/>
          <w:lang w:val="hy-AM"/>
        </w:rPr>
        <w:t xml:space="preserve">` </w:t>
      </w:r>
      <w:r w:rsidRPr="00527A98">
        <w:rPr>
          <w:rFonts w:ascii="GHEA Grapalat" w:hAnsi="GHEA Grapalat" w:cs="Sylfaen"/>
          <w:lang w:val="hy-AM"/>
        </w:rPr>
        <w:t>տեխնիկական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աջակցության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սպասարկման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մասնագիտական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խորհրդատվության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մատուցման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վերաբերյալ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Ներդրողների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Միավորման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հետ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կնքվելիք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պայմանագրերի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շրջանակներում</w:t>
      </w:r>
      <w:r w:rsidRPr="00527A98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Մեղրու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փեշերին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կդառնան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մշակովի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լրացուցիչ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լուրջ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խթան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կհանդիսանա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արքայանարինջի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նռան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թուզի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կուլտիվացման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Իսկապես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դիտարկենք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աղուսյակը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կտեսնենք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ունենալով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այստեղից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լրացուցիչ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ներուժ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պարունակող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զգալի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հողատարածքներ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ներկայումս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ոռոգվում</w:t>
      </w:r>
      <w:r w:rsidRPr="00244C4C">
        <w:rPr>
          <w:rFonts w:ascii="GHEA Grapalat" w:hAnsi="GHEA Grapalat"/>
          <w:lang w:val="hy-AM"/>
        </w:rPr>
        <w:t>.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tbl>
      <w:tblPr>
        <w:tblpPr w:leftFromText="180" w:rightFromText="180" w:vertAnchor="text" w:horzAnchor="margin" w:tblpXSpec="center" w:tblpY="307"/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867"/>
        <w:gridCol w:w="1676"/>
        <w:gridCol w:w="4948"/>
      </w:tblGrid>
      <w:tr w:rsidR="00F3536E" w:rsidRPr="00244C4C" w:rsidTr="00096FC8">
        <w:trPr>
          <w:trHeight w:val="316"/>
        </w:trPr>
        <w:tc>
          <w:tcPr>
            <w:tcW w:w="1456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Տարածքներ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համայնքներ</w:t>
            </w:r>
          </w:p>
        </w:tc>
        <w:tc>
          <w:tcPr>
            <w:tcW w:w="857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Մոտավոր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տարածքներ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հա</w:t>
            </w:r>
          </w:p>
        </w:tc>
        <w:tc>
          <w:tcPr>
            <w:tcW w:w="2688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մշակաբույսեր</w:t>
            </w:r>
          </w:p>
        </w:tc>
      </w:tr>
      <w:tr w:rsidR="00F3536E" w:rsidRPr="00244C4C" w:rsidTr="00096FC8">
        <w:trPr>
          <w:trHeight w:val="333"/>
        </w:trPr>
        <w:tc>
          <w:tcPr>
            <w:tcW w:w="1456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Մեղրի</w:t>
            </w:r>
          </w:p>
        </w:tc>
        <w:tc>
          <w:tcPr>
            <w:tcW w:w="857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25.0</w:t>
            </w:r>
          </w:p>
        </w:tc>
        <w:tc>
          <w:tcPr>
            <w:tcW w:w="2688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նուռ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թուզ</w:t>
            </w:r>
          </w:p>
        </w:tc>
      </w:tr>
      <w:tr w:rsidR="00F3536E" w:rsidRPr="00D41408" w:rsidTr="00096FC8">
        <w:trPr>
          <w:trHeight w:val="333"/>
        </w:trPr>
        <w:tc>
          <w:tcPr>
            <w:tcW w:w="1456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Ագարակ</w:t>
            </w:r>
          </w:p>
        </w:tc>
        <w:tc>
          <w:tcPr>
            <w:tcW w:w="857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20.0</w:t>
            </w:r>
          </w:p>
        </w:tc>
        <w:tc>
          <w:tcPr>
            <w:tcW w:w="2688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նուռ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խաղող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թուզ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սերկևիլ</w:t>
            </w:r>
          </w:p>
        </w:tc>
      </w:tr>
      <w:tr w:rsidR="00F3536E" w:rsidRPr="00D41408" w:rsidTr="00096FC8">
        <w:trPr>
          <w:trHeight w:val="333"/>
        </w:trPr>
        <w:tc>
          <w:tcPr>
            <w:tcW w:w="1456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Ալվանք</w:t>
            </w:r>
          </w:p>
        </w:tc>
        <w:tc>
          <w:tcPr>
            <w:tcW w:w="857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47.0</w:t>
            </w:r>
          </w:p>
        </w:tc>
        <w:tc>
          <w:tcPr>
            <w:tcW w:w="2688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նուռ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խաղող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ծիրան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թուզ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ձիթապտուղ</w:t>
            </w:r>
          </w:p>
        </w:tc>
      </w:tr>
      <w:tr w:rsidR="00F3536E" w:rsidRPr="00244C4C" w:rsidTr="00096FC8">
        <w:trPr>
          <w:trHeight w:val="333"/>
        </w:trPr>
        <w:tc>
          <w:tcPr>
            <w:tcW w:w="1456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Շվանիձոր</w:t>
            </w:r>
          </w:p>
        </w:tc>
        <w:tc>
          <w:tcPr>
            <w:tcW w:w="857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5.0</w:t>
            </w:r>
          </w:p>
        </w:tc>
        <w:tc>
          <w:tcPr>
            <w:tcW w:w="2688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Նուռ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խաղող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թուզ</w:t>
            </w:r>
          </w:p>
        </w:tc>
      </w:tr>
      <w:tr w:rsidR="00F3536E" w:rsidRPr="00244C4C" w:rsidTr="00096FC8">
        <w:trPr>
          <w:trHeight w:val="333"/>
        </w:trPr>
        <w:tc>
          <w:tcPr>
            <w:tcW w:w="1456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Նռնաձոր</w:t>
            </w:r>
          </w:p>
        </w:tc>
        <w:tc>
          <w:tcPr>
            <w:tcW w:w="857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11.5</w:t>
            </w:r>
          </w:p>
        </w:tc>
        <w:tc>
          <w:tcPr>
            <w:tcW w:w="2688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Նուռ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խաղող</w:t>
            </w:r>
          </w:p>
        </w:tc>
      </w:tr>
      <w:tr w:rsidR="00F3536E" w:rsidRPr="00244C4C" w:rsidTr="00096FC8">
        <w:trPr>
          <w:trHeight w:val="333"/>
        </w:trPr>
        <w:tc>
          <w:tcPr>
            <w:tcW w:w="1456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Լեհվազ</w:t>
            </w:r>
          </w:p>
        </w:tc>
        <w:tc>
          <w:tcPr>
            <w:tcW w:w="857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25.0</w:t>
            </w:r>
          </w:p>
        </w:tc>
        <w:tc>
          <w:tcPr>
            <w:tcW w:w="2688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ընկույզ</w:t>
            </w:r>
          </w:p>
        </w:tc>
      </w:tr>
      <w:tr w:rsidR="00F3536E" w:rsidRPr="00244C4C" w:rsidTr="00096FC8">
        <w:trPr>
          <w:trHeight w:val="333"/>
        </w:trPr>
        <w:tc>
          <w:tcPr>
            <w:tcW w:w="1456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Վարդանիձոր</w:t>
            </w:r>
          </w:p>
        </w:tc>
        <w:tc>
          <w:tcPr>
            <w:tcW w:w="857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17.0</w:t>
            </w:r>
          </w:p>
        </w:tc>
        <w:tc>
          <w:tcPr>
            <w:tcW w:w="2688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Ընկույզ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</w:p>
        </w:tc>
      </w:tr>
    </w:tbl>
    <w:p w:rsidR="00F3536E" w:rsidRPr="00244C4C" w:rsidRDefault="00F3536E" w:rsidP="007E66AA">
      <w:pPr>
        <w:rPr>
          <w:rFonts w:ascii="GHEA Grapalat" w:hAnsi="GHEA Grapalat"/>
          <w:lang w:val="hy-AM"/>
        </w:rPr>
      </w:pP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բազմապատկիչ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գործակիցների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աղուսյակը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մարզպետարանի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պատասխանատուների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գնահատականների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ցայտուն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կերպով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ցուցադրում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առանց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մնացած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գործոններն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ինչպիսիք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մթերումը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կլիմայական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տատանումները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ծավալը</w:t>
      </w:r>
      <w:r w:rsidRPr="00244C4C">
        <w:rPr>
          <w:rFonts w:ascii="GHEA Grapalat" w:hAnsi="GHEA Grapalat"/>
          <w:lang w:val="hy-AM"/>
        </w:rPr>
        <w:t xml:space="preserve">  (</w:t>
      </w:r>
      <w:r w:rsidRPr="00244C4C">
        <w:rPr>
          <w:rFonts w:ascii="GHEA Grapalat" w:hAnsi="GHEA Grapalat" w:cs="Sylfaen"/>
          <w:lang w:val="hy-AM"/>
        </w:rPr>
        <w:t>բնականաբար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միջինը՝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>)</w:t>
      </w:r>
      <w:r w:rsidRPr="00244C4C">
        <w:rPr>
          <w:rFonts w:ascii="GHEA Grapalat" w:hAnsi="GHEA Grapalat" w:cs="Sylfaen"/>
          <w:lang w:val="hy-AM"/>
        </w:rPr>
        <w:t>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ինչքանով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կավելանա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միջնաժամկետ</w:t>
      </w:r>
      <w:r w:rsidRPr="00244C4C">
        <w:rPr>
          <w:rFonts w:ascii="GHEA Grapalat" w:hAnsi="GHEA Grapalat"/>
          <w:lang w:val="hy-AM"/>
        </w:rPr>
        <w:t xml:space="preserve"> (2-3 </w:t>
      </w:r>
      <w:r w:rsidRPr="00244C4C">
        <w:rPr>
          <w:rFonts w:ascii="GHEA Grapalat" w:hAnsi="GHEA Grapalat" w:cs="Sylfaen"/>
          <w:lang w:val="hy-AM"/>
        </w:rPr>
        <w:t>տարի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հեռանկարում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7E66AA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727"/>
        <w:gridCol w:w="4764"/>
      </w:tblGrid>
      <w:tr w:rsidR="00F3536E" w:rsidRPr="00244C4C" w:rsidTr="00096FC8">
        <w:trPr>
          <w:trHeight w:val="189"/>
        </w:trPr>
        <w:tc>
          <w:tcPr>
            <w:tcW w:w="249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Պտուղ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մշակաբույս</w:t>
            </w:r>
          </w:p>
        </w:tc>
        <w:tc>
          <w:tcPr>
            <w:tcW w:w="2510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Բազմապատկիչ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գործակից</w:t>
            </w:r>
          </w:p>
        </w:tc>
      </w:tr>
      <w:tr w:rsidR="00F3536E" w:rsidRPr="00244C4C" w:rsidTr="00096FC8">
        <w:trPr>
          <w:trHeight w:val="199"/>
        </w:trPr>
        <w:tc>
          <w:tcPr>
            <w:tcW w:w="2490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</w:p>
        </w:tc>
        <w:tc>
          <w:tcPr>
            <w:tcW w:w="2510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1.3</w:t>
            </w:r>
          </w:p>
        </w:tc>
      </w:tr>
      <w:tr w:rsidR="00F3536E" w:rsidRPr="00244C4C" w:rsidTr="00096FC8">
        <w:trPr>
          <w:trHeight w:val="199"/>
        </w:trPr>
        <w:tc>
          <w:tcPr>
            <w:tcW w:w="2490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Նուռ</w:t>
            </w:r>
          </w:p>
        </w:tc>
        <w:tc>
          <w:tcPr>
            <w:tcW w:w="2510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1.4</w:t>
            </w:r>
          </w:p>
        </w:tc>
      </w:tr>
      <w:tr w:rsidR="00F3536E" w:rsidRPr="00244C4C" w:rsidTr="00096FC8">
        <w:trPr>
          <w:trHeight w:val="199"/>
        </w:trPr>
        <w:tc>
          <w:tcPr>
            <w:tcW w:w="2490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Խաղող</w:t>
            </w:r>
          </w:p>
        </w:tc>
        <w:tc>
          <w:tcPr>
            <w:tcW w:w="2510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1.4</w:t>
            </w:r>
          </w:p>
        </w:tc>
      </w:tr>
      <w:tr w:rsidR="00F3536E" w:rsidRPr="00244C4C" w:rsidTr="00096FC8">
        <w:trPr>
          <w:trHeight w:val="199"/>
        </w:trPr>
        <w:tc>
          <w:tcPr>
            <w:tcW w:w="2490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Թուզ</w:t>
            </w:r>
          </w:p>
        </w:tc>
        <w:tc>
          <w:tcPr>
            <w:tcW w:w="2510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1.2</w:t>
            </w:r>
          </w:p>
        </w:tc>
      </w:tr>
      <w:tr w:rsidR="00F3536E" w:rsidRPr="00244C4C" w:rsidTr="00096FC8">
        <w:trPr>
          <w:trHeight w:val="199"/>
        </w:trPr>
        <w:tc>
          <w:tcPr>
            <w:tcW w:w="2490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Ձիթապտուղ</w:t>
            </w:r>
          </w:p>
        </w:tc>
        <w:tc>
          <w:tcPr>
            <w:tcW w:w="2510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1.3</w:t>
            </w:r>
          </w:p>
        </w:tc>
      </w:tr>
      <w:tr w:rsidR="00F3536E" w:rsidRPr="00244C4C" w:rsidTr="00096FC8">
        <w:trPr>
          <w:trHeight w:val="199"/>
        </w:trPr>
        <w:tc>
          <w:tcPr>
            <w:tcW w:w="2490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Սերկևիլ</w:t>
            </w:r>
          </w:p>
        </w:tc>
        <w:tc>
          <w:tcPr>
            <w:tcW w:w="2510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1.3</w:t>
            </w:r>
          </w:p>
        </w:tc>
      </w:tr>
    </w:tbl>
    <w:p w:rsidR="00F3536E" w:rsidRPr="00244C4C" w:rsidRDefault="00F3536E" w:rsidP="007E66AA">
      <w:pPr>
        <w:rPr>
          <w:rFonts w:ascii="GHEA Grapalat" w:hAnsi="GHEA Grapalat"/>
          <w:lang w:val="hy-AM"/>
        </w:rPr>
      </w:pP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կյանքի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կոչմամբ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խնդրո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առարկա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կդառնա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կենսագործել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ինտենսիվ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գաղափարը</w:t>
      </w:r>
      <w:r w:rsidRPr="00244C4C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ժամանակին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Շուկաներ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Մեղրիի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»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շրջանականերում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ցայտուն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կերպով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ցուցադրում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ինտենսիվ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գյուատնտնտեսություն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առավելությունները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Կոնկրետ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Հավելված</w:t>
      </w:r>
      <w:r w:rsidRPr="00244C4C">
        <w:rPr>
          <w:rFonts w:ascii="GHEA Grapalat" w:hAnsi="GHEA Grapalat"/>
          <w:lang w:val="hy-AM"/>
        </w:rPr>
        <w:t xml:space="preserve"> 1-</w:t>
      </w:r>
      <w:r w:rsidRPr="00244C4C">
        <w:rPr>
          <w:rFonts w:ascii="GHEA Grapalat" w:hAnsi="GHEA Grapalat" w:cs="Sylfaen"/>
          <w:lang w:val="hy-AM"/>
        </w:rPr>
        <w:t>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ընդամենը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ընդգծենք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, 1000 </w:t>
      </w:r>
      <w:r w:rsidRPr="00244C4C">
        <w:rPr>
          <w:rFonts w:ascii="GHEA Grapalat" w:hAnsi="GHEA Grapalat" w:cs="Sylfaen"/>
          <w:lang w:val="hy-AM"/>
        </w:rPr>
        <w:t>ք</w:t>
      </w:r>
      <w:r w:rsidRPr="00244C4C">
        <w:rPr>
          <w:rFonts w:ascii="GHEA Grapalat" w:hAnsi="GHEA Grapalat"/>
          <w:lang w:val="hy-AM"/>
        </w:rPr>
        <w:t>.</w:t>
      </w:r>
      <w:r w:rsidRPr="00244C4C">
        <w:rPr>
          <w:rFonts w:ascii="GHEA Grapalat" w:hAnsi="GHEA Grapalat" w:cs="Sylfaen"/>
          <w:lang w:val="hy-AM"/>
        </w:rPr>
        <w:t>մ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նռան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մաքուր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2,8 </w:t>
      </w:r>
      <w:r w:rsidRPr="00244C4C">
        <w:rPr>
          <w:rFonts w:ascii="GHEA Grapalat" w:hAnsi="GHEA Grapalat" w:cs="Sylfaen"/>
          <w:lang w:val="hy-AM"/>
        </w:rPr>
        <w:t>անգամ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նույնիսկ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աշխատուժ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հեկտար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7,5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Արքայանարնջի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հողատարածքից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ստացվող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մաքուր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շահույթը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կավելանա</w:t>
      </w:r>
      <w:r w:rsidRPr="00244C4C">
        <w:rPr>
          <w:rFonts w:ascii="GHEA Grapalat" w:hAnsi="GHEA Grapalat"/>
          <w:lang w:val="hy-AM"/>
        </w:rPr>
        <w:t xml:space="preserve"> 2 </w:t>
      </w:r>
      <w:r w:rsidRPr="00244C4C">
        <w:rPr>
          <w:rFonts w:ascii="GHEA Grapalat" w:hAnsi="GHEA Grapalat" w:cs="Sylfaen"/>
          <w:lang w:val="hy-AM"/>
        </w:rPr>
        <w:t>անգամ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հեկտար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18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մաքուր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Վերջապես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թզենու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պատկերը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մաքուր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շահույթը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3 </w:t>
      </w:r>
      <w:r w:rsidRPr="00244C4C">
        <w:rPr>
          <w:rFonts w:ascii="GHEA Grapalat" w:hAnsi="GHEA Grapalat" w:cs="Sylfaen"/>
          <w:lang w:val="hy-AM"/>
        </w:rPr>
        <w:t>անգամ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հեկտարի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26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շահույթ</w:t>
      </w:r>
      <w:r w:rsidRPr="00244C4C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Այժմ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անդրադառնալու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խնդրին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ցույց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եղանակից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բերքատվությունը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Այսօր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Մեղրիի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ակոսային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եղանակը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արդյունավետությունն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իմաստ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խողովակա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ակոսային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կաթիլային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եղանակների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Ստորև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աղուսյակում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գնահատականներ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Մեղրիի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բնագավառում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փորձարկումներ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իրականացվել</w:t>
      </w:r>
      <w:r w:rsidRPr="00244C4C">
        <w:rPr>
          <w:rFonts w:ascii="GHEA Grapalat" w:hAnsi="GHEA Grapalat"/>
          <w:lang w:val="hy-AM"/>
        </w:rPr>
        <w:t>.</w:t>
      </w:r>
    </w:p>
    <w:tbl>
      <w:tblPr>
        <w:tblW w:w="5000" w:type="pct"/>
        <w:jc w:val="center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065"/>
        <w:gridCol w:w="4125"/>
        <w:gridCol w:w="2301"/>
      </w:tblGrid>
      <w:tr w:rsidR="00F3536E" w:rsidRPr="00244C4C" w:rsidTr="00096FC8">
        <w:trPr>
          <w:jc w:val="center"/>
        </w:trPr>
        <w:tc>
          <w:tcPr>
            <w:tcW w:w="1615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Մշակաբույս</w:t>
            </w:r>
          </w:p>
        </w:tc>
        <w:tc>
          <w:tcPr>
            <w:tcW w:w="2173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Խողովակա</w:t>
            </w:r>
            <w:r w:rsidRPr="00244C4C">
              <w:rPr>
                <w:rFonts w:ascii="GHEA Grapalat" w:hAnsi="GHEA Grapalat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lang w:val="hy-AM"/>
              </w:rPr>
              <w:t>ակոսային</w:t>
            </w:r>
          </w:p>
        </w:tc>
        <w:tc>
          <w:tcPr>
            <w:tcW w:w="1212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Կաթիլային</w:t>
            </w:r>
          </w:p>
        </w:tc>
      </w:tr>
      <w:tr w:rsidR="00F3536E" w:rsidRPr="00244C4C" w:rsidTr="00096FC8">
        <w:trPr>
          <w:jc w:val="center"/>
        </w:trPr>
        <w:tc>
          <w:tcPr>
            <w:tcW w:w="1615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Թուզ</w:t>
            </w:r>
          </w:p>
        </w:tc>
        <w:tc>
          <w:tcPr>
            <w:tcW w:w="2173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0-5%</w:t>
            </w:r>
          </w:p>
        </w:tc>
        <w:tc>
          <w:tcPr>
            <w:tcW w:w="1212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15-20%</w:t>
            </w:r>
          </w:p>
        </w:tc>
      </w:tr>
      <w:tr w:rsidR="00F3536E" w:rsidRPr="00244C4C" w:rsidTr="00096FC8">
        <w:trPr>
          <w:jc w:val="center"/>
        </w:trPr>
        <w:tc>
          <w:tcPr>
            <w:tcW w:w="1615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</w:p>
        </w:tc>
        <w:tc>
          <w:tcPr>
            <w:tcW w:w="2173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0-5%</w:t>
            </w:r>
          </w:p>
        </w:tc>
        <w:tc>
          <w:tcPr>
            <w:tcW w:w="1212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20-25%</w:t>
            </w:r>
          </w:p>
        </w:tc>
      </w:tr>
      <w:tr w:rsidR="00F3536E" w:rsidRPr="00244C4C" w:rsidTr="00096FC8">
        <w:trPr>
          <w:jc w:val="center"/>
        </w:trPr>
        <w:tc>
          <w:tcPr>
            <w:tcW w:w="1615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Նուռ</w:t>
            </w:r>
          </w:p>
        </w:tc>
        <w:tc>
          <w:tcPr>
            <w:tcW w:w="2173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0-5%</w:t>
            </w:r>
          </w:p>
        </w:tc>
        <w:tc>
          <w:tcPr>
            <w:tcW w:w="1212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15-20%</w:t>
            </w:r>
          </w:p>
        </w:tc>
      </w:tr>
      <w:tr w:rsidR="00F3536E" w:rsidRPr="00244C4C" w:rsidTr="00096FC8">
        <w:trPr>
          <w:jc w:val="center"/>
        </w:trPr>
        <w:tc>
          <w:tcPr>
            <w:tcW w:w="1615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Խաղող</w:t>
            </w:r>
          </w:p>
        </w:tc>
        <w:tc>
          <w:tcPr>
            <w:tcW w:w="2173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0-5%</w:t>
            </w:r>
          </w:p>
        </w:tc>
        <w:tc>
          <w:tcPr>
            <w:tcW w:w="1212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20-25%</w:t>
            </w:r>
          </w:p>
        </w:tc>
      </w:tr>
    </w:tbl>
    <w:p w:rsidR="00F3536E" w:rsidRPr="00244C4C" w:rsidRDefault="00F3536E" w:rsidP="007E66AA">
      <w:pPr>
        <w:rPr>
          <w:rFonts w:ascii="GHEA Grapalat" w:hAnsi="GHEA Grapalat"/>
          <w:lang w:val="ru-RU"/>
        </w:rPr>
      </w:pPr>
    </w:p>
    <w:p w:rsidR="00F3536E" w:rsidRPr="00527A98" w:rsidRDefault="00F3536E" w:rsidP="00096FC8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hy-AM"/>
        </w:rPr>
        <w:t>Աղյուսակում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գնահատականների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հանդիսացել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ակոսային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բերքատվությունը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Նշված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արքայանարինջը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խաղողը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“</w:t>
      </w:r>
      <w:r w:rsidRPr="00244C4C">
        <w:rPr>
          <w:rFonts w:ascii="GHEA Grapalat" w:hAnsi="GHEA Grapalat" w:cs="Sylfaen"/>
          <w:lang w:val="hy-AM"/>
        </w:rPr>
        <w:t>ջուրպահանջող</w:t>
      </w:r>
      <w:r w:rsidRPr="00244C4C">
        <w:rPr>
          <w:rFonts w:ascii="GHEA Grapalat" w:hAnsi="GHEA Grapalat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մյուսների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ru-RU"/>
        </w:rPr>
        <w:t>`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հետևաբար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հավասարաչափ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/</w:t>
      </w:r>
      <w:r w:rsidRPr="00244C4C">
        <w:rPr>
          <w:rFonts w:ascii="GHEA Grapalat" w:hAnsi="GHEA Grapalat" w:cs="Sylfaen"/>
          <w:lang w:val="hy-AM"/>
        </w:rPr>
        <w:t>կաթիլային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համակարգով</w:t>
      </w:r>
      <w:r w:rsidRPr="00244C4C">
        <w:rPr>
          <w:rFonts w:ascii="GHEA Grapalat" w:hAnsi="GHEA Grapalat"/>
          <w:lang w:val="hy-AM"/>
        </w:rPr>
        <w:t xml:space="preserve">/, </w:t>
      </w:r>
      <w:r w:rsidRPr="00244C4C">
        <w:rPr>
          <w:rFonts w:ascii="GHEA Grapalat" w:hAnsi="GHEA Grapalat" w:cs="Sylfaen"/>
          <w:lang w:val="hy-AM"/>
        </w:rPr>
        <w:t>կտան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</w:t>
      </w:r>
      <w:r w:rsidRPr="00244C4C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ru-RU"/>
        </w:rPr>
      </w:pPr>
    </w:p>
    <w:p w:rsidR="00F3536E" w:rsidRPr="00244C4C" w:rsidRDefault="00F3536E" w:rsidP="00096FC8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ru-RU"/>
        </w:rPr>
        <w:t>Այժմ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անդրադառնանք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խնդրո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առարկա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տարածաշրջանի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այն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հիմնական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ռեգիոններին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որտեղ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կիրառելի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են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ինտենսիվ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գյուղատնտեսության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վարման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համար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հայտնի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ոռոգման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համակարգերը</w:t>
      </w:r>
      <w:r w:rsidRPr="00244C4C">
        <w:rPr>
          <w:rStyle w:val="FootnoteReference"/>
          <w:rFonts w:ascii="GHEA Grapalat" w:hAnsi="GHEA Grapalat"/>
          <w:lang w:val="ru-RU"/>
        </w:rPr>
        <w:footnoteReference w:id="10"/>
      </w:r>
      <w:r w:rsidRPr="00244C4C">
        <w:rPr>
          <w:rFonts w:ascii="GHEA Grapalat" w:hAnsi="GHEA Grapalat"/>
          <w:lang w:val="ru-RU"/>
        </w:rPr>
        <w:t>:</w:t>
      </w:r>
    </w:p>
    <w:p w:rsidR="00F3536E" w:rsidRPr="00244C4C" w:rsidRDefault="00F3536E" w:rsidP="00BB42E8">
      <w:pPr>
        <w:pStyle w:val="ListParagraph"/>
        <w:numPr>
          <w:ilvl w:val="0"/>
          <w:numId w:val="29"/>
        </w:numPr>
        <w:spacing w:before="100" w:beforeAutospacing="1" w:after="100" w:afterAutospacing="1"/>
        <w:ind w:left="714" w:hanging="357"/>
        <w:rPr>
          <w:rFonts w:ascii="GHEA Grapalat" w:hAnsi="GHEA Grapalat" w:cs="Arian AMU"/>
          <w:lang w:val="ru-RU"/>
        </w:rPr>
      </w:pPr>
      <w:r w:rsidRPr="00244C4C">
        <w:rPr>
          <w:rFonts w:ascii="GHEA Grapalat" w:hAnsi="GHEA Grapalat" w:cs="Sylfaen"/>
          <w:b/>
          <w:lang w:val="ru-RU"/>
        </w:rPr>
        <w:t>Մակերեսային</w:t>
      </w:r>
      <w:r w:rsidRPr="00244C4C">
        <w:rPr>
          <w:rFonts w:ascii="GHEA Grapalat" w:hAnsi="GHEA Grapalat" w:cs="Arian AMU"/>
          <w:b/>
          <w:lang w:val="ru-RU"/>
        </w:rPr>
        <w:t xml:space="preserve"> </w:t>
      </w:r>
      <w:r w:rsidRPr="00244C4C">
        <w:rPr>
          <w:rFonts w:ascii="GHEA Grapalat" w:hAnsi="GHEA Grapalat" w:cs="Sylfaen"/>
          <w:b/>
          <w:lang w:val="ru-RU"/>
        </w:rPr>
        <w:t>ոռոգման</w:t>
      </w:r>
      <w:r w:rsidRPr="00244C4C">
        <w:rPr>
          <w:rFonts w:ascii="GHEA Grapalat" w:hAnsi="GHEA Grapalat" w:cs="Arian AMU"/>
          <w:b/>
          <w:lang w:val="ru-RU"/>
        </w:rPr>
        <w:t xml:space="preserve"> </w:t>
      </w:r>
      <w:r w:rsidRPr="00244C4C">
        <w:rPr>
          <w:rFonts w:ascii="GHEA Grapalat" w:hAnsi="GHEA Grapalat" w:cs="Sylfaen"/>
          <w:b/>
          <w:lang w:val="ru-RU"/>
        </w:rPr>
        <w:t>համակարգ</w:t>
      </w:r>
      <w:r w:rsidRPr="00244C4C">
        <w:rPr>
          <w:rFonts w:ascii="GHEA Grapalat" w:hAnsi="GHEA Grapalat" w:cs="Arian AMU"/>
          <w:lang w:val="ru-RU"/>
        </w:rPr>
        <w:t xml:space="preserve"> - </w:t>
      </w:r>
      <w:r w:rsidRPr="00244C4C">
        <w:rPr>
          <w:rFonts w:ascii="GHEA Grapalat" w:hAnsi="GHEA Grapalat" w:cs="Sylfaen"/>
          <w:lang w:val="ru-RU"/>
        </w:rPr>
        <w:t>այժմ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չի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կիրառվում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քանի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որ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Մեղրիի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տարածաշրջանում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շատ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քիչ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զարգացած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անասնապահությունը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որի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համար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պետք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են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արոտավայրեր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որտեղ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հիմնականում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կիրառվում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նշված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ոռոգման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եղանակը</w:t>
      </w:r>
      <w:r w:rsidRPr="00244C4C">
        <w:rPr>
          <w:rFonts w:ascii="GHEA Grapalat" w:hAnsi="GHEA Grapalat" w:cs="Arian AMU"/>
          <w:lang w:val="ru-RU"/>
        </w:rPr>
        <w:t xml:space="preserve">: </w:t>
      </w:r>
      <w:r w:rsidRPr="00244C4C">
        <w:rPr>
          <w:rFonts w:ascii="GHEA Grapalat" w:hAnsi="GHEA Grapalat" w:cs="Sylfaen"/>
          <w:lang w:val="ru-RU"/>
        </w:rPr>
        <w:t>ԽՍՀՄ</w:t>
      </w:r>
      <w:r w:rsidRPr="00244C4C">
        <w:rPr>
          <w:rFonts w:ascii="GHEA Grapalat" w:hAnsi="GHEA Grapalat" w:cs="Arian AMU"/>
          <w:lang w:val="ru-RU"/>
        </w:rPr>
        <w:t>-</w:t>
      </w:r>
      <w:r w:rsidRPr="00244C4C">
        <w:rPr>
          <w:rFonts w:ascii="GHEA Grapalat" w:hAnsi="GHEA Grapalat" w:cs="Sylfaen"/>
          <w:lang w:val="ru-RU"/>
        </w:rPr>
        <w:t>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գոյության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ժամանակ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ոռոգման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նշված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եղանակը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կիրառվել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արոտավայրերի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ոռոգման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համար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լեռնային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գոտում</w:t>
      </w:r>
      <w:r w:rsidRPr="00244C4C">
        <w:rPr>
          <w:rFonts w:ascii="GHEA Grapalat" w:hAnsi="GHEA Grapalat" w:cs="Arian AMU"/>
          <w:lang w:val="ru-RU"/>
        </w:rPr>
        <w:t xml:space="preserve">` </w:t>
      </w:r>
      <w:r w:rsidRPr="00244C4C">
        <w:rPr>
          <w:rFonts w:ascii="GHEA Grapalat" w:hAnsi="GHEA Grapalat" w:cs="Sylfaen"/>
          <w:lang w:val="ru-RU"/>
        </w:rPr>
        <w:t>Լիճք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Տաշտուն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Վանք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Կալեր</w:t>
      </w:r>
      <w:r w:rsidRPr="00244C4C">
        <w:rPr>
          <w:rFonts w:ascii="GHEA Grapalat" w:hAnsi="GHEA Grapalat" w:cs="Arian AMU"/>
          <w:lang w:val="ru-RU"/>
        </w:rPr>
        <w:t>:</w:t>
      </w:r>
    </w:p>
    <w:p w:rsidR="00F3536E" w:rsidRPr="00244C4C" w:rsidRDefault="00F3536E" w:rsidP="00BB42E8">
      <w:pPr>
        <w:pStyle w:val="ListParagraph"/>
        <w:numPr>
          <w:ilvl w:val="0"/>
          <w:numId w:val="29"/>
        </w:numPr>
        <w:spacing w:before="100" w:beforeAutospacing="1" w:after="100" w:afterAutospacing="1"/>
        <w:ind w:left="714" w:hanging="357"/>
        <w:rPr>
          <w:rFonts w:ascii="GHEA Grapalat" w:hAnsi="GHEA Grapalat" w:cs="Arian AMU"/>
          <w:lang w:val="ru-RU"/>
        </w:rPr>
      </w:pPr>
      <w:r w:rsidRPr="00244C4C">
        <w:rPr>
          <w:rFonts w:ascii="GHEA Grapalat" w:hAnsi="GHEA Grapalat" w:cs="Sylfaen"/>
          <w:b/>
          <w:lang w:val="ru-RU"/>
        </w:rPr>
        <w:t>Անձրևացում</w:t>
      </w:r>
      <w:r w:rsidRPr="00244C4C">
        <w:rPr>
          <w:rFonts w:ascii="GHEA Grapalat" w:hAnsi="GHEA Grapalat" w:cs="Arian AMU"/>
          <w:lang w:val="ru-RU"/>
        </w:rPr>
        <w:t xml:space="preserve"> - </w:t>
      </w:r>
      <w:r w:rsidRPr="00244C4C">
        <w:rPr>
          <w:rFonts w:ascii="GHEA Grapalat" w:hAnsi="GHEA Grapalat" w:cs="Sylfaen"/>
          <w:lang w:val="ru-RU"/>
        </w:rPr>
        <w:t>նույնպես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չի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կիրառվում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սակայն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կրկին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ԽՍՀՄ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ժամանակաշրջանում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կիրառվել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լեռնային</w:t>
      </w:r>
      <w:r w:rsidRPr="00244C4C">
        <w:rPr>
          <w:rFonts w:ascii="GHEA Grapalat" w:hAnsi="GHEA Grapalat" w:cs="Arian AMU"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lang w:val="ru-RU"/>
        </w:rPr>
        <w:t>գոտում</w:t>
      </w:r>
      <w:r w:rsidRPr="00244C4C">
        <w:rPr>
          <w:rFonts w:ascii="GHEA Grapalat" w:hAnsi="GHEA Grapalat" w:cs="Arian AMU"/>
          <w:lang w:val="ru-RU"/>
        </w:rPr>
        <w:t xml:space="preserve">` </w:t>
      </w:r>
      <w:r w:rsidRPr="00244C4C">
        <w:rPr>
          <w:rFonts w:ascii="GHEA Grapalat" w:hAnsi="GHEA Grapalat" w:cs="Sylfaen"/>
          <w:lang w:val="ru-RU"/>
        </w:rPr>
        <w:t>Տաշտուն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Լիճք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համայնքների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հողատարածքներում</w:t>
      </w:r>
      <w:r w:rsidRPr="00244C4C">
        <w:rPr>
          <w:rFonts w:ascii="GHEA Grapalat" w:hAnsi="GHEA Grapalat" w:cs="Arian AMU"/>
          <w:lang w:val="ru-RU"/>
        </w:rPr>
        <w:t>:</w:t>
      </w:r>
    </w:p>
    <w:p w:rsidR="00F3536E" w:rsidRPr="00244C4C" w:rsidRDefault="00F3536E" w:rsidP="00BB42E8">
      <w:pPr>
        <w:pStyle w:val="ListParagraph"/>
        <w:numPr>
          <w:ilvl w:val="0"/>
          <w:numId w:val="29"/>
        </w:numPr>
        <w:spacing w:before="100" w:beforeAutospacing="1" w:after="100" w:afterAutospacing="1"/>
        <w:ind w:left="714" w:hanging="357"/>
        <w:rPr>
          <w:rFonts w:ascii="GHEA Grapalat" w:hAnsi="GHEA Grapalat" w:cs="Arian AMU"/>
          <w:lang w:val="ru-RU"/>
        </w:rPr>
      </w:pPr>
      <w:r w:rsidRPr="00244C4C">
        <w:rPr>
          <w:rFonts w:ascii="GHEA Grapalat" w:hAnsi="GHEA Grapalat" w:cs="Sylfaen"/>
          <w:b/>
          <w:lang w:val="ru-RU"/>
        </w:rPr>
        <w:t>Ակոսային</w:t>
      </w:r>
      <w:r w:rsidRPr="00244C4C">
        <w:rPr>
          <w:rFonts w:ascii="GHEA Grapalat" w:hAnsi="GHEA Grapalat" w:cs="Arian AMU"/>
          <w:lang w:val="ru-RU"/>
        </w:rPr>
        <w:t xml:space="preserve"> - </w:t>
      </w:r>
      <w:r w:rsidRPr="00244C4C">
        <w:rPr>
          <w:rFonts w:ascii="GHEA Grapalat" w:hAnsi="GHEA Grapalat" w:cs="Sylfaen"/>
          <w:lang w:val="ru-RU"/>
        </w:rPr>
        <w:t>Մեղրիի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տարաշրջանում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հիմնական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ոռոգման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տեսակը</w:t>
      </w:r>
      <w:r w:rsidRPr="00244C4C">
        <w:rPr>
          <w:rFonts w:ascii="GHEA Grapalat" w:hAnsi="GHEA Grapalat" w:cs="Arian AMU"/>
          <w:lang w:val="ru-RU"/>
        </w:rPr>
        <w:t xml:space="preserve">: </w:t>
      </w:r>
      <w:r w:rsidRPr="00244C4C">
        <w:rPr>
          <w:rFonts w:ascii="GHEA Grapalat" w:hAnsi="GHEA Grapalat" w:cs="Sylfaen"/>
          <w:lang w:val="ru-RU"/>
        </w:rPr>
        <w:t>Ոռոգման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համակարգը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մասամբ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սպասարկվում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Մեղրիի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ՋՕԸ</w:t>
      </w:r>
      <w:r w:rsidRPr="00244C4C">
        <w:rPr>
          <w:rFonts w:ascii="GHEA Grapalat" w:hAnsi="GHEA Grapalat" w:cs="Arian AMU"/>
          <w:lang w:val="ru-RU"/>
        </w:rPr>
        <w:t>-</w:t>
      </w:r>
      <w:r w:rsidRPr="00244C4C">
        <w:rPr>
          <w:rFonts w:ascii="GHEA Grapalat" w:hAnsi="GHEA Grapalat" w:cs="Sylfaen"/>
          <w:lang w:val="ru-RU"/>
        </w:rPr>
        <w:t>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կողմից</w:t>
      </w:r>
      <w:r w:rsidRPr="00244C4C">
        <w:rPr>
          <w:rFonts w:ascii="GHEA Grapalat" w:hAnsi="GHEA Grapalat" w:cs="Arian AMU"/>
          <w:lang w:val="ru-RU"/>
        </w:rPr>
        <w:t xml:space="preserve"> (</w:t>
      </w:r>
      <w:r w:rsidRPr="00244C4C">
        <w:rPr>
          <w:rFonts w:ascii="GHEA Grapalat" w:hAnsi="GHEA Grapalat" w:cs="Sylfaen"/>
          <w:lang w:val="ru-RU"/>
        </w:rPr>
        <w:t>փաստացի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ոռոգվող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տարածքը</w:t>
      </w:r>
      <w:r w:rsidRPr="00244C4C">
        <w:rPr>
          <w:rFonts w:ascii="GHEA Grapalat" w:hAnsi="GHEA Grapalat" w:cs="Arian AMU"/>
          <w:lang w:val="ru-RU"/>
        </w:rPr>
        <w:t xml:space="preserve">` 509 </w:t>
      </w:r>
      <w:r w:rsidRPr="00244C4C">
        <w:rPr>
          <w:rFonts w:ascii="GHEA Grapalat" w:hAnsi="GHEA Grapalat" w:cs="Sylfaen"/>
          <w:lang w:val="ru-RU"/>
        </w:rPr>
        <w:t>հա</w:t>
      </w:r>
      <w:r w:rsidRPr="00244C4C">
        <w:rPr>
          <w:rFonts w:ascii="GHEA Grapalat" w:hAnsi="GHEA Grapalat" w:cs="Arian AMU"/>
          <w:lang w:val="ru-RU"/>
        </w:rPr>
        <w:t xml:space="preserve">; </w:t>
      </w:r>
      <w:r w:rsidRPr="00244C4C">
        <w:rPr>
          <w:rFonts w:ascii="GHEA Grapalat" w:hAnsi="GHEA Grapalat" w:cs="Sylfaen"/>
          <w:lang w:val="ru-RU"/>
        </w:rPr>
        <w:t>մատակարարվող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պլանային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ջրի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միջին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ծավալը</w:t>
      </w:r>
      <w:r w:rsidRPr="00244C4C">
        <w:rPr>
          <w:rFonts w:ascii="GHEA Grapalat" w:hAnsi="GHEA Grapalat" w:cs="Arian AMU"/>
          <w:lang w:val="ru-RU"/>
        </w:rPr>
        <w:t xml:space="preserve">` 3.0 </w:t>
      </w:r>
      <w:r w:rsidRPr="00244C4C">
        <w:rPr>
          <w:rFonts w:ascii="GHEA Grapalat" w:hAnsi="GHEA Grapalat" w:cs="Sylfaen"/>
          <w:lang w:val="ru-RU"/>
        </w:rPr>
        <w:t>մլն</w:t>
      </w:r>
      <w:r w:rsidRPr="00244C4C">
        <w:rPr>
          <w:rFonts w:ascii="GHEA Grapalat" w:hAnsi="GHEA Grapalat" w:cs="Arian AMU"/>
          <w:lang w:val="ru-RU"/>
        </w:rPr>
        <w:t>.</w:t>
      </w:r>
      <w:r w:rsidRPr="00244C4C">
        <w:rPr>
          <w:rFonts w:ascii="GHEA Grapalat" w:hAnsi="GHEA Grapalat" w:cs="Sylfaen"/>
          <w:lang w:val="ru-RU"/>
        </w:rPr>
        <w:t>խմ</w:t>
      </w:r>
      <w:r w:rsidRPr="00244C4C">
        <w:rPr>
          <w:rFonts w:ascii="GHEA Grapalat" w:hAnsi="GHEA Grapalat" w:cs="Arian AMU"/>
          <w:lang w:val="ru-RU"/>
        </w:rPr>
        <w:t>/</w:t>
      </w:r>
      <w:r w:rsidRPr="00244C4C">
        <w:rPr>
          <w:rFonts w:ascii="GHEA Grapalat" w:hAnsi="GHEA Grapalat" w:cs="Sylfaen"/>
          <w:lang w:val="ru-RU"/>
        </w:rPr>
        <w:t>սեզոն</w:t>
      </w:r>
      <w:r w:rsidRPr="00244C4C">
        <w:rPr>
          <w:rFonts w:ascii="GHEA Grapalat" w:hAnsi="GHEA Grapalat" w:cs="Arian AMU"/>
          <w:lang w:val="ru-RU"/>
        </w:rPr>
        <w:t xml:space="preserve">; </w:t>
      </w:r>
      <w:r w:rsidRPr="00244C4C">
        <w:rPr>
          <w:rFonts w:ascii="GHEA Grapalat" w:hAnsi="GHEA Grapalat" w:cs="Sylfaen"/>
          <w:lang w:val="ru-RU"/>
        </w:rPr>
        <w:t>փաստացի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ոռոգող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ջրօգտագործողների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թիվը</w:t>
      </w:r>
      <w:r w:rsidRPr="00244C4C">
        <w:rPr>
          <w:rFonts w:ascii="GHEA Grapalat" w:hAnsi="GHEA Grapalat" w:cs="Arian AMU"/>
          <w:lang w:val="ru-RU"/>
        </w:rPr>
        <w:t>` 1040)</w:t>
      </w:r>
      <w:r w:rsidRPr="00244C4C">
        <w:rPr>
          <w:rStyle w:val="FootnoteReference"/>
          <w:rFonts w:ascii="GHEA Grapalat" w:hAnsi="GHEA Grapalat" w:cs="Arian AMU"/>
          <w:lang w:val="ru-RU"/>
        </w:rPr>
        <w:footnoteReference w:id="11"/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լեռնային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գոտում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գտնվող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համայնքները</w:t>
      </w:r>
      <w:r w:rsidRPr="00244C4C">
        <w:rPr>
          <w:rFonts w:ascii="GHEA Grapalat" w:hAnsi="GHEA Grapalat" w:cs="Arian AMU"/>
          <w:lang w:val="ru-RU"/>
        </w:rPr>
        <w:t xml:space="preserve"> (</w:t>
      </w:r>
      <w:r w:rsidRPr="00244C4C">
        <w:rPr>
          <w:rFonts w:ascii="GHEA Grapalat" w:hAnsi="GHEA Grapalat" w:cs="Sylfaen"/>
          <w:lang w:val="ru-RU"/>
        </w:rPr>
        <w:t>Տաշտւն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Լիճք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Լեհվազ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Վարդանիձոր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Կուրիս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Գուդեմնիս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Վահրավար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Կարճևան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Ագարակ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Մեղրի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քաղաքները</w:t>
      </w:r>
      <w:r w:rsidRPr="00244C4C">
        <w:rPr>
          <w:rFonts w:ascii="GHEA Grapalat" w:hAnsi="GHEA Grapalat" w:cs="Arian AMU"/>
          <w:lang w:val="ru-RU"/>
        </w:rPr>
        <w:t xml:space="preserve">) </w:t>
      </w:r>
      <w:r w:rsidRPr="00244C4C">
        <w:rPr>
          <w:rFonts w:ascii="GHEA Grapalat" w:hAnsi="GHEA Grapalat" w:cs="Sylfaen"/>
          <w:lang w:val="ru-RU"/>
        </w:rPr>
        <w:t>մասամբ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ոռոգվում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են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նաև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ինքնահոս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ջրով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Մեղրի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գետից</w:t>
      </w:r>
      <w:r w:rsidRPr="00244C4C">
        <w:rPr>
          <w:rFonts w:ascii="GHEA Grapalat" w:hAnsi="GHEA Grapalat" w:cs="Arian AMU"/>
          <w:lang w:val="ru-RU"/>
        </w:rPr>
        <w:t xml:space="preserve"> (</w:t>
      </w:r>
      <w:r w:rsidRPr="00244C4C">
        <w:rPr>
          <w:rFonts w:ascii="GHEA Grapalat" w:hAnsi="GHEA Grapalat" w:cs="Sylfaen"/>
          <w:lang w:val="ru-RU"/>
        </w:rPr>
        <w:t>կառավարվում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են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տեղական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ինքնակառավարման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մարմինների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կողմից</w:t>
      </w:r>
      <w:r w:rsidRPr="00244C4C">
        <w:rPr>
          <w:rFonts w:ascii="GHEA Grapalat" w:hAnsi="GHEA Grapalat" w:cs="Arian AMU"/>
          <w:lang w:val="ru-RU"/>
        </w:rPr>
        <w:t>):</w:t>
      </w:r>
    </w:p>
    <w:p w:rsidR="00F3536E" w:rsidRPr="00244C4C" w:rsidRDefault="00F3536E" w:rsidP="00BB42E8">
      <w:pPr>
        <w:pStyle w:val="ListParagraph"/>
        <w:numPr>
          <w:ilvl w:val="0"/>
          <w:numId w:val="29"/>
        </w:numPr>
        <w:spacing w:before="100" w:beforeAutospacing="1" w:after="100" w:afterAutospacing="1"/>
        <w:ind w:left="714" w:hanging="357"/>
        <w:rPr>
          <w:rFonts w:ascii="GHEA Grapalat" w:hAnsi="GHEA Grapalat" w:cs="Arian AMU"/>
          <w:lang w:val="ru-RU"/>
        </w:rPr>
      </w:pPr>
      <w:r w:rsidRPr="00244C4C">
        <w:rPr>
          <w:rFonts w:ascii="GHEA Grapalat" w:hAnsi="GHEA Grapalat" w:cs="Sylfaen"/>
          <w:b/>
          <w:lang w:val="ru-RU"/>
        </w:rPr>
        <w:t>Խողովակա</w:t>
      </w:r>
      <w:r w:rsidRPr="00244C4C">
        <w:rPr>
          <w:rFonts w:ascii="GHEA Grapalat" w:hAnsi="GHEA Grapalat" w:cs="Arian AMU"/>
          <w:b/>
          <w:lang w:val="ru-RU"/>
        </w:rPr>
        <w:t>-</w:t>
      </w:r>
      <w:r w:rsidRPr="00244C4C">
        <w:rPr>
          <w:rFonts w:ascii="GHEA Grapalat" w:hAnsi="GHEA Grapalat" w:cs="Sylfaen"/>
          <w:b/>
          <w:lang w:val="ru-RU"/>
        </w:rPr>
        <w:t>ակոսային</w:t>
      </w:r>
      <w:r w:rsidRPr="00244C4C">
        <w:rPr>
          <w:rFonts w:ascii="GHEA Grapalat" w:hAnsi="GHEA Grapalat" w:cs="Arian AMU"/>
          <w:lang w:val="ru-RU"/>
        </w:rPr>
        <w:t xml:space="preserve"> - </w:t>
      </w:r>
      <w:r w:rsidRPr="00244C4C">
        <w:rPr>
          <w:rFonts w:ascii="GHEA Grapalat" w:hAnsi="GHEA Grapalat" w:cs="Sylfaen"/>
          <w:lang w:val="ru-RU"/>
        </w:rPr>
        <w:t>համակարգը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տեղադրված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 w:cs="Arian AMU"/>
          <w:lang w:val="ru-RU"/>
        </w:rPr>
        <w:t xml:space="preserve"> 1 </w:t>
      </w:r>
      <w:r w:rsidRPr="00244C4C">
        <w:rPr>
          <w:rFonts w:ascii="GHEA Grapalat" w:hAnsi="GHEA Grapalat" w:cs="Sylfaen"/>
          <w:lang w:val="ru-RU"/>
        </w:rPr>
        <w:t>ֆերմերի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այգետարածքում</w:t>
      </w:r>
      <w:r w:rsidRPr="00244C4C">
        <w:rPr>
          <w:rFonts w:ascii="GHEA Grapalat" w:hAnsi="GHEA Grapalat" w:cs="Arian AMU"/>
          <w:lang w:val="ru-RU"/>
        </w:rPr>
        <w:t xml:space="preserve"> /</w:t>
      </w:r>
      <w:r w:rsidRPr="00244C4C">
        <w:rPr>
          <w:rFonts w:ascii="GHEA Grapalat" w:hAnsi="GHEA Grapalat" w:cs="Sylfaen"/>
          <w:lang w:val="ru-RU"/>
        </w:rPr>
        <w:t>մոտ</w:t>
      </w:r>
      <w:r w:rsidRPr="00244C4C">
        <w:rPr>
          <w:rFonts w:ascii="GHEA Grapalat" w:hAnsi="GHEA Grapalat" w:cs="Arian AMU"/>
          <w:lang w:val="ru-RU"/>
        </w:rPr>
        <w:t xml:space="preserve"> 1 </w:t>
      </w:r>
      <w:r w:rsidRPr="00244C4C">
        <w:rPr>
          <w:rFonts w:ascii="GHEA Grapalat" w:hAnsi="GHEA Grapalat" w:cs="Sylfaen"/>
          <w:lang w:val="ru-RU"/>
        </w:rPr>
        <w:t>հա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ք</w:t>
      </w:r>
      <w:r w:rsidRPr="00244C4C">
        <w:rPr>
          <w:rFonts w:ascii="GHEA Grapalat" w:hAnsi="GHEA Grapalat" w:cs="Arian AMU"/>
          <w:lang w:val="ru-RU"/>
        </w:rPr>
        <w:t xml:space="preserve">. </w:t>
      </w:r>
      <w:r w:rsidRPr="00244C4C">
        <w:rPr>
          <w:rFonts w:ascii="GHEA Grapalat" w:hAnsi="GHEA Grapalat" w:cs="Sylfaen"/>
          <w:lang w:val="ru-RU"/>
        </w:rPr>
        <w:t>Մեղրի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Ի</w:t>
      </w:r>
      <w:r w:rsidRPr="00244C4C">
        <w:rPr>
          <w:rFonts w:ascii="GHEA Grapalat" w:hAnsi="GHEA Grapalat" w:cs="Arian AMU"/>
          <w:lang w:val="ru-RU"/>
        </w:rPr>
        <w:t xml:space="preserve">. </w:t>
      </w:r>
      <w:r w:rsidRPr="00244C4C">
        <w:rPr>
          <w:rFonts w:ascii="GHEA Grapalat" w:hAnsi="GHEA Grapalat" w:cs="Sylfaen"/>
          <w:lang w:val="ru-RU"/>
        </w:rPr>
        <w:t>Ասլանյան</w:t>
      </w:r>
      <w:r w:rsidRPr="00244C4C">
        <w:rPr>
          <w:rFonts w:ascii="GHEA Grapalat" w:hAnsi="GHEA Grapalat" w:cs="Arian AMU"/>
          <w:lang w:val="ru-RU"/>
        </w:rPr>
        <w:t>/</w:t>
      </w:r>
    </w:p>
    <w:p w:rsidR="00F3536E" w:rsidRPr="00244C4C" w:rsidRDefault="00F3536E" w:rsidP="00BB42E8">
      <w:pPr>
        <w:pStyle w:val="ListParagraph"/>
        <w:numPr>
          <w:ilvl w:val="0"/>
          <w:numId w:val="29"/>
        </w:numPr>
        <w:spacing w:before="100" w:beforeAutospacing="1" w:after="100" w:afterAutospacing="1"/>
        <w:ind w:left="714" w:hanging="357"/>
        <w:rPr>
          <w:rFonts w:ascii="GHEA Grapalat" w:hAnsi="GHEA Grapalat" w:cs="Arian AMU"/>
          <w:lang w:val="ru-RU"/>
        </w:rPr>
      </w:pPr>
      <w:r w:rsidRPr="00244C4C">
        <w:rPr>
          <w:rFonts w:ascii="GHEA Grapalat" w:hAnsi="GHEA Grapalat" w:cs="Sylfaen"/>
          <w:b/>
          <w:lang w:val="ru-RU"/>
        </w:rPr>
        <w:t>Կաթիլային</w:t>
      </w:r>
      <w:r w:rsidRPr="00244C4C">
        <w:rPr>
          <w:rFonts w:ascii="GHEA Grapalat" w:hAnsi="GHEA Grapalat" w:cs="Arian AMU"/>
          <w:lang w:val="ru-RU"/>
        </w:rPr>
        <w:t xml:space="preserve"> - </w:t>
      </w:r>
      <w:r w:rsidRPr="00244C4C">
        <w:rPr>
          <w:rFonts w:ascii="GHEA Grapalat" w:hAnsi="GHEA Grapalat" w:cs="Sylfaen"/>
          <w:lang w:val="ru-RU"/>
        </w:rPr>
        <w:t>տեղադրված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 w:cs="Arian AMU"/>
          <w:lang w:val="ru-RU"/>
        </w:rPr>
        <w:t xml:space="preserve"> 4 </w:t>
      </w:r>
      <w:r w:rsidRPr="00244C4C">
        <w:rPr>
          <w:rFonts w:ascii="GHEA Grapalat" w:hAnsi="GHEA Grapalat" w:cs="Sylfaen"/>
          <w:lang w:val="ru-RU"/>
        </w:rPr>
        <w:t>ֆերմերների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այգետարածքներում</w:t>
      </w:r>
      <w:r w:rsidRPr="00244C4C">
        <w:rPr>
          <w:rStyle w:val="FootnoteReference"/>
          <w:rFonts w:ascii="GHEA Grapalat" w:hAnsi="GHEA Grapalat" w:cs="Arian AMU"/>
          <w:lang w:val="ru-RU"/>
        </w:rPr>
        <w:footnoteReference w:id="12"/>
      </w:r>
      <w:r w:rsidRPr="00244C4C">
        <w:rPr>
          <w:rFonts w:ascii="GHEA Grapalat" w:hAnsi="GHEA Grapalat" w:cs="Arian AMU"/>
          <w:lang w:val="ru-RU"/>
        </w:rPr>
        <w:t>`</w:t>
      </w:r>
    </w:p>
    <w:p w:rsidR="00F3536E" w:rsidRPr="00244C4C" w:rsidRDefault="00F3536E" w:rsidP="00937653">
      <w:pPr>
        <w:pStyle w:val="ListParagraph"/>
        <w:numPr>
          <w:ilvl w:val="1"/>
          <w:numId w:val="29"/>
        </w:numPr>
        <w:spacing w:before="100" w:beforeAutospacing="1" w:after="100" w:afterAutospacing="1"/>
        <w:rPr>
          <w:rFonts w:ascii="GHEA Grapalat" w:hAnsi="GHEA Grapalat" w:cs="Arian AMU"/>
          <w:lang w:val="ru-RU"/>
        </w:rPr>
      </w:pPr>
      <w:r w:rsidRPr="00244C4C">
        <w:rPr>
          <w:rFonts w:ascii="GHEA Grapalat" w:hAnsi="GHEA Grapalat" w:cs="Arian AMU"/>
          <w:lang w:val="ru-RU"/>
        </w:rPr>
        <w:t xml:space="preserve">500 </w:t>
      </w:r>
      <w:r w:rsidRPr="00244C4C">
        <w:rPr>
          <w:rFonts w:ascii="GHEA Grapalat" w:hAnsi="GHEA Grapalat" w:cs="Sylfaen"/>
          <w:lang w:val="ru-RU"/>
        </w:rPr>
        <w:t>քմ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գ</w:t>
      </w:r>
      <w:r w:rsidRPr="00244C4C">
        <w:rPr>
          <w:rFonts w:ascii="GHEA Grapalat" w:hAnsi="GHEA Grapalat" w:cs="Arian AMU"/>
          <w:lang w:val="ru-RU"/>
        </w:rPr>
        <w:t xml:space="preserve">. </w:t>
      </w:r>
      <w:r w:rsidRPr="00244C4C">
        <w:rPr>
          <w:rFonts w:ascii="GHEA Grapalat" w:hAnsi="GHEA Grapalat" w:cs="Sylfaen"/>
          <w:lang w:val="ru-RU"/>
        </w:rPr>
        <w:t>Լեհվազ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Կ</w:t>
      </w:r>
      <w:r w:rsidRPr="00244C4C">
        <w:rPr>
          <w:rFonts w:ascii="GHEA Grapalat" w:hAnsi="GHEA Grapalat" w:cs="Arian AMU"/>
          <w:lang w:val="ru-RU"/>
        </w:rPr>
        <w:t xml:space="preserve">. </w:t>
      </w:r>
      <w:r w:rsidRPr="00244C4C">
        <w:rPr>
          <w:rFonts w:ascii="GHEA Grapalat" w:hAnsi="GHEA Grapalat" w:cs="Sylfaen"/>
          <w:lang w:val="ru-RU"/>
        </w:rPr>
        <w:t>Կարապետյան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տնկարան</w:t>
      </w:r>
      <w:r w:rsidRPr="00244C4C">
        <w:rPr>
          <w:rFonts w:ascii="GHEA Grapalat" w:hAnsi="GHEA Grapalat" w:cs="Arian AMU"/>
          <w:lang w:val="ru-RU"/>
        </w:rPr>
        <w:t xml:space="preserve">; </w:t>
      </w:r>
    </w:p>
    <w:p w:rsidR="00F3536E" w:rsidRPr="00244C4C" w:rsidRDefault="00F3536E" w:rsidP="00937653">
      <w:pPr>
        <w:pStyle w:val="ListParagraph"/>
        <w:numPr>
          <w:ilvl w:val="1"/>
          <w:numId w:val="29"/>
        </w:numPr>
        <w:spacing w:before="100" w:beforeAutospacing="1" w:after="100" w:afterAutospacing="1"/>
        <w:rPr>
          <w:rFonts w:ascii="GHEA Grapalat" w:hAnsi="GHEA Grapalat" w:cs="Arian AMU"/>
          <w:lang w:val="ru-RU"/>
        </w:rPr>
      </w:pPr>
      <w:r w:rsidRPr="00244C4C">
        <w:rPr>
          <w:rFonts w:ascii="GHEA Grapalat" w:hAnsi="GHEA Grapalat" w:cs="Arian AMU"/>
          <w:lang w:val="ru-RU"/>
        </w:rPr>
        <w:t xml:space="preserve">5 000 </w:t>
      </w:r>
      <w:r w:rsidRPr="00244C4C">
        <w:rPr>
          <w:rFonts w:ascii="GHEA Grapalat" w:hAnsi="GHEA Grapalat" w:cs="Sylfaen"/>
          <w:lang w:val="ru-RU"/>
        </w:rPr>
        <w:t>քմ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գ</w:t>
      </w:r>
      <w:r w:rsidRPr="00244C4C">
        <w:rPr>
          <w:rFonts w:ascii="GHEA Grapalat" w:hAnsi="GHEA Grapalat" w:cs="Arian AMU"/>
          <w:lang w:val="ru-RU"/>
        </w:rPr>
        <w:t xml:space="preserve">. </w:t>
      </w:r>
      <w:r w:rsidRPr="00244C4C">
        <w:rPr>
          <w:rFonts w:ascii="GHEA Grapalat" w:hAnsi="GHEA Grapalat" w:cs="Sylfaen"/>
          <w:lang w:val="ru-RU"/>
        </w:rPr>
        <w:t>Շվանիձոր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Հ</w:t>
      </w:r>
      <w:r w:rsidRPr="00244C4C">
        <w:rPr>
          <w:rFonts w:ascii="GHEA Grapalat" w:hAnsi="GHEA Grapalat" w:cs="Arian AMU"/>
          <w:lang w:val="ru-RU"/>
        </w:rPr>
        <w:t xml:space="preserve">. </w:t>
      </w:r>
      <w:r w:rsidRPr="00244C4C">
        <w:rPr>
          <w:rFonts w:ascii="GHEA Grapalat" w:hAnsi="GHEA Grapalat" w:cs="Sylfaen"/>
          <w:lang w:val="ru-RU"/>
        </w:rPr>
        <w:t>Օհանյան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խաղողի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այգի</w:t>
      </w:r>
      <w:r w:rsidRPr="00244C4C">
        <w:rPr>
          <w:rFonts w:ascii="GHEA Grapalat" w:hAnsi="GHEA Grapalat" w:cs="Arian AMU"/>
          <w:lang w:val="ru-RU"/>
        </w:rPr>
        <w:t xml:space="preserve">; </w:t>
      </w:r>
    </w:p>
    <w:p w:rsidR="00F3536E" w:rsidRPr="00244C4C" w:rsidRDefault="00F3536E" w:rsidP="00937653">
      <w:pPr>
        <w:pStyle w:val="ListParagraph"/>
        <w:numPr>
          <w:ilvl w:val="1"/>
          <w:numId w:val="29"/>
        </w:numPr>
        <w:spacing w:before="100" w:beforeAutospacing="1" w:after="100" w:afterAutospacing="1"/>
        <w:rPr>
          <w:rFonts w:ascii="GHEA Grapalat" w:hAnsi="GHEA Grapalat" w:cs="Arian AMU"/>
          <w:lang w:val="ru-RU"/>
        </w:rPr>
      </w:pPr>
      <w:r w:rsidRPr="00244C4C">
        <w:rPr>
          <w:rFonts w:ascii="GHEA Grapalat" w:hAnsi="GHEA Grapalat" w:cs="Arian AMU"/>
          <w:lang w:val="ru-RU"/>
        </w:rPr>
        <w:t>40 000</w:t>
      </w:r>
      <w:r w:rsidRPr="00244C4C">
        <w:rPr>
          <w:rFonts w:ascii="GHEA Grapalat" w:hAnsi="GHEA Grapalat" w:cs="Sylfaen"/>
          <w:lang w:val="ru-RU"/>
        </w:rPr>
        <w:t>քմ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գ</w:t>
      </w:r>
      <w:r w:rsidRPr="00244C4C">
        <w:rPr>
          <w:rFonts w:ascii="GHEA Grapalat" w:hAnsi="GHEA Grapalat" w:cs="Arian AMU"/>
          <w:lang w:val="ru-RU"/>
        </w:rPr>
        <w:t xml:space="preserve">. </w:t>
      </w:r>
      <w:r w:rsidRPr="00244C4C">
        <w:rPr>
          <w:rFonts w:ascii="GHEA Grapalat" w:hAnsi="GHEA Grapalat" w:cs="Sylfaen"/>
          <w:lang w:val="ru-RU"/>
        </w:rPr>
        <w:t>Ալվանք</w:t>
      </w:r>
      <w:r w:rsidRPr="00244C4C">
        <w:rPr>
          <w:rFonts w:ascii="GHEA Grapalat" w:hAnsi="GHEA Grapalat" w:cs="Arian AMU"/>
          <w:lang w:val="ru-RU"/>
        </w:rPr>
        <w:t xml:space="preserve"> /</w:t>
      </w:r>
      <w:r w:rsidRPr="00244C4C">
        <w:rPr>
          <w:rFonts w:ascii="GHEA Grapalat" w:hAnsi="GHEA Grapalat" w:cs="Sylfaen"/>
          <w:lang w:val="ru-RU"/>
        </w:rPr>
        <w:t>Արաքսամերձ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տարածք</w:t>
      </w:r>
      <w:r w:rsidRPr="00244C4C">
        <w:rPr>
          <w:rFonts w:ascii="GHEA Grapalat" w:hAnsi="GHEA Grapalat" w:cs="Arian AMU"/>
          <w:lang w:val="ru-RU"/>
        </w:rPr>
        <w:t xml:space="preserve">/, </w:t>
      </w:r>
      <w:r w:rsidRPr="00244C4C">
        <w:rPr>
          <w:rFonts w:ascii="GHEA Grapalat" w:hAnsi="GHEA Grapalat" w:cs="Sylfaen"/>
          <w:lang w:val="ru-RU"/>
        </w:rPr>
        <w:t>Ա</w:t>
      </w:r>
      <w:r w:rsidRPr="00244C4C">
        <w:rPr>
          <w:rFonts w:ascii="GHEA Grapalat" w:hAnsi="GHEA Grapalat" w:cs="Arian AMU"/>
          <w:lang w:val="ru-RU"/>
        </w:rPr>
        <w:t xml:space="preserve">. </w:t>
      </w:r>
      <w:r w:rsidRPr="00244C4C">
        <w:rPr>
          <w:rFonts w:ascii="GHEA Grapalat" w:hAnsi="GHEA Grapalat" w:cs="Sylfaen"/>
          <w:lang w:val="ru-RU"/>
        </w:rPr>
        <w:t>Հովհաննիսյան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ծիրանի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այգի</w:t>
      </w:r>
      <w:r w:rsidRPr="00244C4C">
        <w:rPr>
          <w:rFonts w:ascii="GHEA Grapalat" w:hAnsi="GHEA Grapalat" w:cs="Arian AMU"/>
          <w:lang w:val="ru-RU"/>
        </w:rPr>
        <w:t>;</w:t>
      </w:r>
    </w:p>
    <w:p w:rsidR="00F3536E" w:rsidRPr="00244C4C" w:rsidRDefault="00F3536E" w:rsidP="00937653">
      <w:pPr>
        <w:pStyle w:val="ListParagraph"/>
        <w:numPr>
          <w:ilvl w:val="1"/>
          <w:numId w:val="29"/>
        </w:numPr>
        <w:spacing w:before="100" w:beforeAutospacing="1" w:after="100" w:afterAutospacing="1"/>
        <w:rPr>
          <w:rFonts w:ascii="GHEA Grapalat" w:hAnsi="GHEA Grapalat" w:cs="Arian AMU"/>
          <w:lang w:val="ru-RU"/>
        </w:rPr>
      </w:pPr>
      <w:r w:rsidRPr="00244C4C">
        <w:rPr>
          <w:rFonts w:ascii="GHEA Grapalat" w:hAnsi="GHEA Grapalat" w:cs="Arian AMU"/>
          <w:lang w:val="ru-RU"/>
        </w:rPr>
        <w:t xml:space="preserve">150 </w:t>
      </w:r>
      <w:r w:rsidRPr="00244C4C">
        <w:rPr>
          <w:rFonts w:ascii="GHEA Grapalat" w:hAnsi="GHEA Grapalat" w:cs="Sylfaen"/>
          <w:lang w:val="ru-RU"/>
        </w:rPr>
        <w:t>քմ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ք</w:t>
      </w:r>
      <w:r w:rsidRPr="00244C4C">
        <w:rPr>
          <w:rFonts w:ascii="GHEA Grapalat" w:hAnsi="GHEA Grapalat" w:cs="Arian AMU"/>
          <w:lang w:val="ru-RU"/>
        </w:rPr>
        <w:t xml:space="preserve">. </w:t>
      </w:r>
      <w:r w:rsidRPr="00244C4C">
        <w:rPr>
          <w:rFonts w:ascii="GHEA Grapalat" w:hAnsi="GHEA Grapalat" w:cs="Sylfaen"/>
          <w:lang w:val="ru-RU"/>
        </w:rPr>
        <w:t>Մեղրի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Ն</w:t>
      </w:r>
      <w:r w:rsidRPr="00244C4C">
        <w:rPr>
          <w:rFonts w:ascii="GHEA Grapalat" w:hAnsi="GHEA Grapalat" w:cs="Arian AMU"/>
          <w:lang w:val="ru-RU"/>
        </w:rPr>
        <w:t xml:space="preserve">. </w:t>
      </w:r>
      <w:r w:rsidRPr="00244C4C">
        <w:rPr>
          <w:rFonts w:ascii="GHEA Grapalat" w:hAnsi="GHEA Grapalat" w:cs="Sylfaen"/>
          <w:lang w:val="ru-RU"/>
        </w:rPr>
        <w:t>Մուրադյան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տնկարան</w:t>
      </w:r>
      <w:r w:rsidRPr="00244C4C">
        <w:rPr>
          <w:rFonts w:ascii="GHEA Grapalat" w:hAnsi="GHEA Grapalat" w:cs="Arian AMU"/>
          <w:lang w:val="ru-RU"/>
        </w:rPr>
        <w:t>:</w:t>
      </w:r>
    </w:p>
    <w:p w:rsidR="00F3536E" w:rsidRPr="00244C4C" w:rsidRDefault="00F3536E" w:rsidP="007E66AA">
      <w:pPr>
        <w:pStyle w:val="ListParagraph"/>
        <w:spacing w:before="100" w:beforeAutospacing="1" w:after="100" w:afterAutospacing="1"/>
        <w:ind w:left="714"/>
        <w:rPr>
          <w:rFonts w:ascii="GHEA Grapalat" w:hAnsi="GHEA Grapalat" w:cs="Arian AMU"/>
          <w:lang w:val="ru-RU"/>
        </w:rPr>
      </w:pPr>
      <w:r w:rsidRPr="00244C4C">
        <w:rPr>
          <w:rFonts w:ascii="GHEA Grapalat" w:hAnsi="GHEA Grapalat" w:cs="Sylfaen"/>
          <w:lang w:val="ru-RU"/>
        </w:rPr>
        <w:t>Տվյալ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ոռոգման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համակարգը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շատ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չի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տարածվել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հետևյալ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պատճառներով</w:t>
      </w:r>
      <w:r w:rsidRPr="00244C4C">
        <w:rPr>
          <w:rFonts w:ascii="GHEA Grapalat" w:hAnsi="GHEA Grapalat" w:cs="Arian AMU"/>
          <w:lang w:val="ru-RU"/>
        </w:rPr>
        <w:t>`</w:t>
      </w:r>
    </w:p>
    <w:p w:rsidR="00F3536E" w:rsidRPr="00244C4C" w:rsidRDefault="00F3536E" w:rsidP="00937653">
      <w:pPr>
        <w:pStyle w:val="ListParagraph"/>
        <w:numPr>
          <w:ilvl w:val="1"/>
          <w:numId w:val="29"/>
        </w:numPr>
        <w:spacing w:before="100" w:beforeAutospacing="1" w:after="100" w:afterAutospacing="1"/>
        <w:rPr>
          <w:rFonts w:ascii="GHEA Grapalat" w:hAnsi="GHEA Grapalat" w:cs="Arian AMU"/>
          <w:lang w:val="ru-RU"/>
        </w:rPr>
      </w:pPr>
      <w:r w:rsidRPr="00244C4C">
        <w:rPr>
          <w:rFonts w:ascii="GHEA Grapalat" w:hAnsi="GHEA Grapalat" w:cs="Sylfaen"/>
          <w:lang w:val="ru-RU"/>
        </w:rPr>
        <w:t>Արաքս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Մեղրի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գետերի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ինչպես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նաև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խորքային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հորերի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ջուրը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պարունակում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խոշոր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մասնիկներ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որոնք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խցանում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են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ֆիլտրերը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խողովակները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համակարգն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արագ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շարքից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դուս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գալիս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սպասարկման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կարիք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ունի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ինչը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հանգեցնում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լրացուցիչ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ծախսերի</w:t>
      </w:r>
      <w:r w:rsidRPr="00244C4C">
        <w:rPr>
          <w:rFonts w:ascii="GHEA Grapalat" w:hAnsi="GHEA Grapalat" w:cs="Arian AMU"/>
          <w:lang w:val="ru-RU"/>
        </w:rPr>
        <w:t>;</w:t>
      </w:r>
    </w:p>
    <w:p w:rsidR="00F3536E" w:rsidRPr="00244C4C" w:rsidRDefault="00F3536E" w:rsidP="00937653">
      <w:pPr>
        <w:pStyle w:val="ListParagraph"/>
        <w:numPr>
          <w:ilvl w:val="1"/>
          <w:numId w:val="29"/>
        </w:numPr>
        <w:spacing w:before="100" w:beforeAutospacing="1" w:after="100" w:afterAutospacing="1"/>
        <w:rPr>
          <w:rFonts w:ascii="GHEA Grapalat" w:hAnsi="GHEA Grapalat" w:cs="Arian AMU"/>
          <w:lang w:val="ru-RU"/>
        </w:rPr>
      </w:pPr>
      <w:r w:rsidRPr="00244C4C">
        <w:rPr>
          <w:rFonts w:ascii="GHEA Grapalat" w:hAnsi="GHEA Grapalat" w:cs="Sylfaen"/>
          <w:lang w:val="ru-RU"/>
        </w:rPr>
        <w:t>Դեռևս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զգացվում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ոռոգման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ջրի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խիստ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պահանջ</w:t>
      </w:r>
      <w:r w:rsidRPr="00244C4C">
        <w:rPr>
          <w:rFonts w:ascii="GHEA Grapalat" w:hAnsi="GHEA Grapalat" w:cs="Arian AMU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հետևաբար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խնայողության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կարիք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չի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զգացվել</w:t>
      </w:r>
      <w:r w:rsidRPr="00244C4C">
        <w:rPr>
          <w:rFonts w:ascii="GHEA Grapalat" w:hAnsi="GHEA Grapalat" w:cs="Arian AMU"/>
          <w:lang w:val="ru-RU"/>
        </w:rPr>
        <w:t xml:space="preserve">: </w:t>
      </w:r>
      <w:r w:rsidRPr="00244C4C">
        <w:rPr>
          <w:rFonts w:ascii="GHEA Grapalat" w:hAnsi="GHEA Grapalat" w:cs="Sylfaen"/>
          <w:lang w:val="ru-RU"/>
        </w:rPr>
        <w:t>Ֆերմերները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չեն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ցանկանում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ներդրումներ</w:t>
      </w:r>
      <w:r w:rsidRPr="00244C4C">
        <w:rPr>
          <w:rFonts w:ascii="GHEA Grapalat" w:hAnsi="GHEA Grapalat" w:cs="Arian AMU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անեն</w:t>
      </w:r>
      <w:r w:rsidRPr="00244C4C">
        <w:rPr>
          <w:rFonts w:ascii="GHEA Grapalat" w:hAnsi="GHEA Grapalat" w:cs="Arian AMU"/>
          <w:lang w:val="ru-RU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ru-RU"/>
        </w:rPr>
        <w:t>Հարկ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նշել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նաև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որ</w:t>
      </w:r>
      <w:r w:rsidRPr="00244C4C">
        <w:rPr>
          <w:rFonts w:ascii="GHEA Grapalat" w:hAnsi="GHEA Grapalat"/>
          <w:lang w:val="ru-RU"/>
        </w:rPr>
        <w:t xml:space="preserve">` </w:t>
      </w:r>
      <w:r w:rsidRPr="00244C4C">
        <w:rPr>
          <w:rFonts w:ascii="GHEA Grapalat" w:hAnsi="GHEA Grapalat" w:cs="Sylfaen"/>
          <w:lang w:val="ru-RU"/>
        </w:rPr>
        <w:t>համեմատած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ավանդական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ոռոգման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հետ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գոյություն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ունեցող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էֆեկտիվ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ոռոգման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համակարգերը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հնարավորություն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են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տալիս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խնայելու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զգալի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քանակությամբ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ջուր</w:t>
      </w:r>
      <w:r w:rsidRPr="00244C4C">
        <w:rPr>
          <w:rFonts w:ascii="GHEA Grapalat" w:hAnsi="GHEA Grapalat"/>
          <w:lang w:val="ru-RU"/>
        </w:rPr>
        <w:t xml:space="preserve">: </w:t>
      </w:r>
      <w:r w:rsidRPr="00244C4C">
        <w:rPr>
          <w:rFonts w:ascii="GHEA Grapalat" w:hAnsi="GHEA Grapalat" w:cs="Sylfaen"/>
          <w:lang w:val="ru-RU"/>
        </w:rPr>
        <w:t>Ստորև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բերված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աղուսյակը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սրա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վառ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ապացույցն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  <w:lang w:val="ru-RU"/>
        </w:rPr>
        <w:t xml:space="preserve">: </w:t>
      </w:r>
      <w:r w:rsidRPr="00244C4C">
        <w:rPr>
          <w:rFonts w:ascii="GHEA Grapalat" w:hAnsi="GHEA Grapalat" w:cs="Sylfaen"/>
          <w:lang w:val="ru-RU"/>
        </w:rPr>
        <w:t>Կրկին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ընդգծենք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որ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տվյալ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hy-AM"/>
        </w:rPr>
        <w:t>աղուսյակում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գնահատականներ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Մեղրիի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բնագավառում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փորձարկումներ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իրականացվել</w:t>
      </w:r>
      <w:r w:rsidRPr="00244C4C">
        <w:rPr>
          <w:rFonts w:ascii="GHEA Grapalat" w:hAnsi="GHEA Grapalat"/>
          <w:lang w:val="hy-AM"/>
        </w:rPr>
        <w:t>.</w:t>
      </w:r>
    </w:p>
    <w:p w:rsidR="00F3536E" w:rsidRPr="00527A98" w:rsidRDefault="00F3536E" w:rsidP="00096FC8">
      <w:pPr>
        <w:rPr>
          <w:rFonts w:ascii="GHEA Grapalat" w:hAnsi="GHEA Grapalat"/>
          <w:lang w:val="ru-RU"/>
        </w:rPr>
      </w:pPr>
    </w:p>
    <w:tbl>
      <w:tblPr>
        <w:tblW w:w="5000" w:type="pct"/>
        <w:jc w:val="center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065"/>
        <w:gridCol w:w="4125"/>
        <w:gridCol w:w="2301"/>
      </w:tblGrid>
      <w:tr w:rsidR="00F3536E" w:rsidRPr="00244C4C" w:rsidTr="00096FC8">
        <w:trPr>
          <w:jc w:val="center"/>
        </w:trPr>
        <w:tc>
          <w:tcPr>
            <w:tcW w:w="1615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Մշակաբույս</w:t>
            </w:r>
          </w:p>
        </w:tc>
        <w:tc>
          <w:tcPr>
            <w:tcW w:w="2173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Խողովակա</w:t>
            </w:r>
            <w:r w:rsidRPr="00244C4C">
              <w:rPr>
                <w:rFonts w:ascii="GHEA Grapalat" w:hAnsi="GHEA Grapalat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lang w:val="hy-AM"/>
              </w:rPr>
              <w:t>ակոսային</w:t>
            </w:r>
          </w:p>
        </w:tc>
        <w:tc>
          <w:tcPr>
            <w:tcW w:w="1212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Կաթիլային</w:t>
            </w:r>
          </w:p>
        </w:tc>
      </w:tr>
      <w:tr w:rsidR="00F3536E" w:rsidRPr="00244C4C" w:rsidTr="00096FC8">
        <w:trPr>
          <w:jc w:val="center"/>
        </w:trPr>
        <w:tc>
          <w:tcPr>
            <w:tcW w:w="1615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Թուզ</w:t>
            </w:r>
          </w:p>
        </w:tc>
        <w:tc>
          <w:tcPr>
            <w:tcW w:w="2173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5-15%</w:t>
            </w:r>
          </w:p>
        </w:tc>
        <w:tc>
          <w:tcPr>
            <w:tcW w:w="1212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60-85%</w:t>
            </w:r>
          </w:p>
        </w:tc>
      </w:tr>
      <w:tr w:rsidR="00F3536E" w:rsidRPr="00244C4C" w:rsidTr="00096FC8">
        <w:trPr>
          <w:jc w:val="center"/>
        </w:trPr>
        <w:tc>
          <w:tcPr>
            <w:tcW w:w="1615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</w:p>
        </w:tc>
        <w:tc>
          <w:tcPr>
            <w:tcW w:w="2173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5-10%</w:t>
            </w:r>
          </w:p>
        </w:tc>
        <w:tc>
          <w:tcPr>
            <w:tcW w:w="1212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50-75%</w:t>
            </w:r>
          </w:p>
        </w:tc>
      </w:tr>
      <w:tr w:rsidR="00F3536E" w:rsidRPr="00244C4C" w:rsidTr="00096FC8">
        <w:trPr>
          <w:jc w:val="center"/>
        </w:trPr>
        <w:tc>
          <w:tcPr>
            <w:tcW w:w="1615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Նուռ</w:t>
            </w:r>
          </w:p>
        </w:tc>
        <w:tc>
          <w:tcPr>
            <w:tcW w:w="2173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5-15%</w:t>
            </w:r>
          </w:p>
        </w:tc>
        <w:tc>
          <w:tcPr>
            <w:tcW w:w="1212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60-85%</w:t>
            </w:r>
          </w:p>
        </w:tc>
      </w:tr>
      <w:tr w:rsidR="00F3536E" w:rsidRPr="00244C4C" w:rsidTr="00096FC8">
        <w:trPr>
          <w:jc w:val="center"/>
        </w:trPr>
        <w:tc>
          <w:tcPr>
            <w:tcW w:w="1615" w:type="pct"/>
            <w:vAlign w:val="center"/>
          </w:tcPr>
          <w:p w:rsidR="00F3536E" w:rsidRPr="00244C4C" w:rsidRDefault="00F3536E" w:rsidP="00096FC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Խաղող</w:t>
            </w:r>
          </w:p>
        </w:tc>
        <w:tc>
          <w:tcPr>
            <w:tcW w:w="2173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5-15%</w:t>
            </w:r>
          </w:p>
        </w:tc>
        <w:tc>
          <w:tcPr>
            <w:tcW w:w="1212" w:type="pct"/>
            <w:vAlign w:val="center"/>
          </w:tcPr>
          <w:p w:rsidR="00F3536E" w:rsidRPr="00244C4C" w:rsidRDefault="00F3536E" w:rsidP="00096FC8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50-75%</w:t>
            </w:r>
          </w:p>
        </w:tc>
      </w:tr>
    </w:tbl>
    <w:p w:rsidR="00F3536E" w:rsidRPr="00244C4C" w:rsidRDefault="00F3536E" w:rsidP="007E66AA">
      <w:pPr>
        <w:rPr>
          <w:rFonts w:ascii="GHEA Grapalat" w:hAnsi="GHEA Grapalat"/>
          <w:lang w:val="hy-AM"/>
        </w:rPr>
      </w:pPr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Իհարկե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հանգամանքը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խնայողությունը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խիստ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փոխկապակցված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կավային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կավա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ավազային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ավազային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.),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եղանակային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պայմաններից</w:t>
      </w:r>
      <w:r w:rsidRPr="00244C4C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Առանձին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խոսակցության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նյութ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հանդիսանում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արտեզիան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ջրահորերի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հորատումը</w:t>
      </w:r>
      <w:r w:rsidRPr="00527A98">
        <w:rPr>
          <w:rFonts w:ascii="GHEA Grapalat" w:hAnsi="GHEA Grapalat"/>
          <w:lang w:val="hy-AM"/>
        </w:rPr>
        <w:t xml:space="preserve">` </w:t>
      </w:r>
      <w:r w:rsidRPr="00527A98">
        <w:rPr>
          <w:rFonts w:ascii="GHEA Grapalat" w:hAnsi="GHEA Grapalat" w:cs="Sylfaen"/>
          <w:lang w:val="hy-AM"/>
        </w:rPr>
        <w:t>էֆեկտիվ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ոռոգման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ենթատեքստում</w:t>
      </w:r>
      <w:r w:rsidRPr="00527A98">
        <w:rPr>
          <w:rFonts w:ascii="GHEA Grapalat" w:hAnsi="GHEA Grapalat"/>
          <w:lang w:val="hy-AM"/>
        </w:rPr>
        <w:t xml:space="preserve">. </w:t>
      </w:r>
      <w:r w:rsidRPr="00527A98">
        <w:rPr>
          <w:rFonts w:ascii="GHEA Grapalat" w:hAnsi="GHEA Grapalat" w:cs="Sylfaen"/>
          <w:lang w:val="hy-AM"/>
        </w:rPr>
        <w:t>արդյո՞ք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կիրառելի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խնդրո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առարկա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հանդիսացող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տվյալ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ջրասակավ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տարածաշրջանում</w:t>
      </w:r>
      <w:r w:rsidRPr="00527A98">
        <w:rPr>
          <w:rFonts w:ascii="GHEA Grapalat" w:hAnsi="GHEA Grapalat"/>
          <w:lang w:val="hy-AM"/>
        </w:rPr>
        <w:t xml:space="preserve">: </w:t>
      </w:r>
      <w:r w:rsidRPr="00527A98">
        <w:rPr>
          <w:rFonts w:ascii="GHEA Grapalat" w:hAnsi="GHEA Grapalat" w:cs="Sylfaen"/>
          <w:lang w:val="hy-AM"/>
        </w:rPr>
        <w:t>Մեղրիի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տարաշրջանում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արտեզիան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ջրհորերի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հորատումը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բավականին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արդիական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քննարկման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առարկա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այսօր</w:t>
      </w:r>
      <w:r w:rsidRPr="00527A98">
        <w:rPr>
          <w:rFonts w:ascii="GHEA Grapalat" w:hAnsi="GHEA Grapalat"/>
          <w:lang w:val="hy-AM"/>
        </w:rPr>
        <w:t xml:space="preserve">: </w:t>
      </w:r>
      <w:r w:rsidRPr="00527A98">
        <w:rPr>
          <w:rFonts w:ascii="GHEA Grapalat" w:hAnsi="GHEA Grapalat" w:cs="Sylfaen"/>
          <w:lang w:val="hy-AM"/>
        </w:rPr>
        <w:t>Սակայն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այս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հարցը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մասնագիտական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հետազոտության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կարիք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ունի</w:t>
      </w:r>
      <w:r w:rsidRPr="00527A98">
        <w:rPr>
          <w:rFonts w:ascii="GHEA Grapalat" w:hAnsi="GHEA Grapalat"/>
          <w:lang w:val="hy-AM"/>
        </w:rPr>
        <w:t xml:space="preserve">: </w:t>
      </w:r>
      <w:r w:rsidRPr="00527A98">
        <w:rPr>
          <w:rFonts w:ascii="GHEA Grapalat" w:hAnsi="GHEA Grapalat" w:cs="Sylfaen"/>
          <w:lang w:val="hy-AM"/>
        </w:rPr>
        <w:t>Ներկայումս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առկա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ՋՕԸ</w:t>
      </w:r>
      <w:r w:rsidRPr="00527A98">
        <w:rPr>
          <w:rFonts w:ascii="GHEA Grapalat" w:hAnsi="GHEA Grapalat"/>
          <w:lang w:val="hy-AM"/>
        </w:rPr>
        <w:t>-</w:t>
      </w:r>
      <w:r w:rsidRPr="00527A98">
        <w:rPr>
          <w:rFonts w:ascii="GHEA Grapalat" w:hAnsi="GHEA Grapalat" w:cs="Sylfaen"/>
          <w:lang w:val="hy-AM"/>
        </w:rPr>
        <w:t>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տնօրինման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տակ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գտնվող</w:t>
      </w:r>
      <w:r w:rsidRPr="00527A98">
        <w:rPr>
          <w:rFonts w:ascii="GHEA Grapalat" w:hAnsi="GHEA Grapalat"/>
          <w:lang w:val="hy-AM"/>
        </w:rPr>
        <w:t xml:space="preserve"> 2 </w:t>
      </w:r>
      <w:r w:rsidRPr="00527A98">
        <w:rPr>
          <w:rFonts w:ascii="GHEA Grapalat" w:hAnsi="GHEA Grapalat" w:cs="Sylfaen"/>
          <w:lang w:val="hy-AM"/>
        </w:rPr>
        <w:t>աշխատող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խորքային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ջրհորեր</w:t>
      </w:r>
      <w:r w:rsidRPr="00527A98">
        <w:rPr>
          <w:rFonts w:ascii="GHEA Grapalat" w:hAnsi="GHEA Grapalat"/>
          <w:lang w:val="hy-AM"/>
        </w:rPr>
        <w:t xml:space="preserve">` </w:t>
      </w:r>
      <w:r w:rsidRPr="00527A98">
        <w:rPr>
          <w:rFonts w:ascii="GHEA Grapalat" w:hAnsi="GHEA Grapalat" w:cs="Sylfaen"/>
          <w:lang w:val="hy-AM"/>
        </w:rPr>
        <w:t>Ագարակ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քաղաքում</w:t>
      </w:r>
      <w:r w:rsidRPr="00527A98">
        <w:rPr>
          <w:rFonts w:ascii="GHEA Grapalat" w:hAnsi="GHEA Grapalat"/>
          <w:lang w:val="hy-AM"/>
        </w:rPr>
        <w:t xml:space="preserve"> /14 </w:t>
      </w:r>
      <w:r w:rsidRPr="00527A98">
        <w:rPr>
          <w:rFonts w:ascii="GHEA Grapalat" w:hAnsi="GHEA Grapalat" w:cs="Sylfaen"/>
          <w:lang w:val="hy-AM"/>
        </w:rPr>
        <w:t>հա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այգետարածքի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սպասարկման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համար</w:t>
      </w:r>
      <w:r w:rsidRPr="00527A98">
        <w:rPr>
          <w:rFonts w:ascii="GHEA Grapalat" w:hAnsi="GHEA Grapalat"/>
          <w:lang w:val="hy-AM"/>
        </w:rPr>
        <w:t xml:space="preserve">/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Ալվանք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գյուղական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համայնքում</w:t>
      </w:r>
      <w:r w:rsidRPr="00527A98">
        <w:rPr>
          <w:rFonts w:ascii="GHEA Grapalat" w:hAnsi="GHEA Grapalat"/>
          <w:lang w:val="hy-AM"/>
        </w:rPr>
        <w:t xml:space="preserve"> /5 </w:t>
      </w:r>
      <w:r w:rsidRPr="00527A98">
        <w:rPr>
          <w:rFonts w:ascii="GHEA Grapalat" w:hAnsi="GHEA Grapalat" w:cs="Sylfaen"/>
          <w:lang w:val="hy-AM"/>
        </w:rPr>
        <w:t>հա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այգետարածքի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սպասարկման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համար</w:t>
      </w:r>
      <w:r w:rsidRPr="00527A98">
        <w:rPr>
          <w:rFonts w:ascii="GHEA Grapalat" w:hAnsi="GHEA Grapalat"/>
          <w:lang w:val="hy-AM"/>
        </w:rPr>
        <w:t xml:space="preserve">/,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առնվազն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մեկ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չաշխատող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ջրհոր</w:t>
      </w:r>
      <w:r w:rsidRPr="00527A98">
        <w:rPr>
          <w:rFonts w:ascii="GHEA Grapalat" w:hAnsi="GHEA Grapalat"/>
          <w:lang w:val="hy-AM"/>
        </w:rPr>
        <w:t xml:space="preserve"> /</w:t>
      </w:r>
      <w:r w:rsidRPr="00527A98">
        <w:rPr>
          <w:rFonts w:ascii="GHEA Grapalat" w:hAnsi="GHEA Grapalat" w:cs="Sylfaen"/>
          <w:lang w:val="hy-AM"/>
        </w:rPr>
        <w:t>Ագարակ</w:t>
      </w:r>
      <w:r w:rsidRPr="00527A98">
        <w:rPr>
          <w:rFonts w:ascii="GHEA Grapalat" w:hAnsi="GHEA Grapalat"/>
          <w:lang w:val="hy-AM"/>
        </w:rPr>
        <w:t xml:space="preserve">, 22 </w:t>
      </w:r>
      <w:r w:rsidRPr="00527A98">
        <w:rPr>
          <w:rFonts w:ascii="GHEA Grapalat" w:hAnsi="GHEA Grapalat" w:cs="Sylfaen"/>
          <w:lang w:val="hy-AM"/>
        </w:rPr>
        <w:t>հա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տարածք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մանրամասները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Ագարակի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Կարճևանի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համայնքապետերից</w:t>
      </w:r>
      <w:r w:rsidRPr="00527A98">
        <w:rPr>
          <w:rFonts w:ascii="GHEA Grapalat" w:hAnsi="GHEA Grapalat"/>
          <w:lang w:val="hy-AM"/>
        </w:rPr>
        <w:t>/: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Այստեղ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հարկ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ենք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համարում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նշել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որ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Մեղրիի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տարածաշրջանի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Ալվանք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Շվանիձոր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համայնքներում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առկա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ոռոգման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խմելու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ջրատար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համակարգեր</w:t>
      </w:r>
      <w:r w:rsidRPr="00527A98">
        <w:rPr>
          <w:rFonts w:ascii="GHEA Grapalat" w:hAnsi="GHEA Grapalat"/>
          <w:lang w:val="hy-AM"/>
        </w:rPr>
        <w:t xml:space="preserve">` </w:t>
      </w:r>
      <w:r w:rsidRPr="00527A98">
        <w:rPr>
          <w:rFonts w:ascii="GHEA Grapalat" w:hAnsi="GHEA Grapalat" w:cs="Sylfaen"/>
          <w:lang w:val="hy-AM"/>
        </w:rPr>
        <w:t>ստորգետնյա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թունելներ</w:t>
      </w:r>
      <w:r w:rsidRPr="00527A98">
        <w:rPr>
          <w:rFonts w:ascii="GHEA Grapalat" w:hAnsi="GHEA Grapalat"/>
          <w:lang w:val="hy-AM"/>
        </w:rPr>
        <w:t xml:space="preserve"> (</w:t>
      </w:r>
      <w:r w:rsidRPr="00527A98">
        <w:rPr>
          <w:rFonts w:ascii="GHEA Grapalat" w:hAnsi="GHEA Grapalat" w:cs="Sylfaen"/>
          <w:lang w:val="hy-AM"/>
        </w:rPr>
        <w:t>քարիզներ</w:t>
      </w:r>
      <w:r w:rsidRPr="00527A98">
        <w:rPr>
          <w:rFonts w:ascii="GHEA Grapalat" w:hAnsi="GHEA Grapalat"/>
          <w:lang w:val="hy-AM"/>
        </w:rPr>
        <w:t xml:space="preserve">),  </w:t>
      </w:r>
      <w:r w:rsidRPr="00527A98">
        <w:rPr>
          <w:rFonts w:ascii="GHEA Grapalat" w:hAnsi="GHEA Grapalat" w:cs="Sylfaen"/>
          <w:lang w:val="hy-AM"/>
        </w:rPr>
        <w:t>Ալվանքում</w:t>
      </w:r>
      <w:r w:rsidRPr="00527A98">
        <w:rPr>
          <w:rFonts w:ascii="GHEA Grapalat" w:hAnsi="GHEA Grapalat"/>
          <w:lang w:val="hy-AM"/>
        </w:rPr>
        <w:t xml:space="preserve">` </w:t>
      </w:r>
      <w:r w:rsidRPr="00527A98">
        <w:rPr>
          <w:rFonts w:ascii="GHEA Grapalat" w:hAnsi="GHEA Grapalat" w:cs="Sylfaen"/>
          <w:lang w:val="hy-AM"/>
        </w:rPr>
        <w:t>մոտ</w:t>
      </w:r>
      <w:r w:rsidRPr="00527A98">
        <w:rPr>
          <w:rFonts w:ascii="GHEA Grapalat" w:hAnsi="GHEA Grapalat"/>
          <w:lang w:val="hy-AM"/>
        </w:rPr>
        <w:t xml:space="preserve"> 1500 </w:t>
      </w:r>
      <w:r w:rsidRPr="00527A98">
        <w:rPr>
          <w:rFonts w:ascii="GHEA Grapalat" w:hAnsi="GHEA Grapalat" w:cs="Sylfaen"/>
          <w:lang w:val="hy-AM"/>
        </w:rPr>
        <w:t>մ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Շվանիձորում</w:t>
      </w:r>
      <w:r w:rsidRPr="00527A98">
        <w:rPr>
          <w:rFonts w:ascii="GHEA Grapalat" w:hAnsi="GHEA Grapalat"/>
          <w:lang w:val="hy-AM"/>
        </w:rPr>
        <w:t xml:space="preserve">` </w:t>
      </w:r>
      <w:r w:rsidRPr="00527A98">
        <w:rPr>
          <w:rFonts w:ascii="GHEA Grapalat" w:hAnsi="GHEA Grapalat" w:cs="Sylfaen"/>
          <w:lang w:val="hy-AM"/>
        </w:rPr>
        <w:t>մոտ</w:t>
      </w:r>
      <w:r w:rsidRPr="00527A98">
        <w:rPr>
          <w:rFonts w:ascii="GHEA Grapalat" w:hAnsi="GHEA Grapalat"/>
          <w:lang w:val="hy-AM"/>
        </w:rPr>
        <w:t xml:space="preserve"> 1200 </w:t>
      </w:r>
      <w:r w:rsidRPr="00527A98">
        <w:rPr>
          <w:rFonts w:ascii="GHEA Grapalat" w:hAnsi="GHEA Grapalat" w:cs="Sylfaen"/>
          <w:lang w:val="hy-AM"/>
        </w:rPr>
        <w:t>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երկարությամբ</w:t>
      </w:r>
      <w:r w:rsidRPr="00527A98">
        <w:rPr>
          <w:rFonts w:ascii="GHEA Grapalat" w:hAnsi="GHEA Grapalat"/>
          <w:lang w:val="hy-AM"/>
        </w:rPr>
        <w:t xml:space="preserve">: </w:t>
      </w:r>
      <w:r w:rsidRPr="00527A98">
        <w:rPr>
          <w:rFonts w:ascii="GHEA Grapalat" w:hAnsi="GHEA Grapalat" w:cs="Sylfaen"/>
          <w:lang w:val="hy-AM"/>
        </w:rPr>
        <w:t>Այս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համակարգերը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բաղկացած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թունել</w:t>
      </w:r>
      <w:r w:rsidRPr="00527A98">
        <w:rPr>
          <w:rFonts w:ascii="GHEA Grapalat" w:hAnsi="GHEA Grapalat"/>
          <w:lang w:val="hy-AM"/>
        </w:rPr>
        <w:t>-</w:t>
      </w:r>
      <w:r w:rsidRPr="00527A98">
        <w:rPr>
          <w:rFonts w:ascii="GHEA Grapalat" w:hAnsi="GHEA Grapalat" w:cs="Sylfaen"/>
          <w:lang w:val="hy-AM"/>
        </w:rPr>
        <w:t>ջրատարերից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հորերից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որոնք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նախատեսված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համակարգը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սպասարկելու</w:t>
      </w:r>
      <w:r w:rsidRPr="00527A98">
        <w:rPr>
          <w:rFonts w:ascii="GHEA Grapalat" w:hAnsi="GHEA Grapalat"/>
          <w:lang w:val="hy-AM"/>
        </w:rPr>
        <w:t xml:space="preserve">` </w:t>
      </w:r>
      <w:r w:rsidRPr="00527A98">
        <w:rPr>
          <w:rFonts w:ascii="GHEA Grapalat" w:hAnsi="GHEA Grapalat" w:cs="Sylfaen"/>
          <w:lang w:val="hy-AM"/>
        </w:rPr>
        <w:t>մաքրելու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համար</w:t>
      </w:r>
      <w:r w:rsidRPr="00527A98">
        <w:rPr>
          <w:rFonts w:ascii="GHEA Grapalat" w:hAnsi="GHEA Grapalat"/>
          <w:lang w:val="hy-AM"/>
        </w:rPr>
        <w:t xml:space="preserve">: </w:t>
      </w:r>
      <w:r w:rsidRPr="00527A98">
        <w:rPr>
          <w:rFonts w:ascii="GHEA Grapalat" w:hAnsi="GHEA Grapalat" w:cs="Sylfaen"/>
          <w:lang w:val="hy-AM"/>
        </w:rPr>
        <w:t>Համակարգի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մեջ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ջուրը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մտնում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լեռնային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աղբյուրներից</w:t>
      </w:r>
      <w:r w:rsidRPr="00527A98">
        <w:rPr>
          <w:rFonts w:ascii="GHEA Grapalat" w:hAnsi="GHEA Grapalat"/>
          <w:lang w:val="hy-AM"/>
        </w:rPr>
        <w:t xml:space="preserve">: </w:t>
      </w:r>
      <w:r w:rsidRPr="00527A98">
        <w:rPr>
          <w:rFonts w:ascii="GHEA Grapalat" w:hAnsi="GHEA Grapalat" w:cs="Sylfaen"/>
          <w:lang w:val="hy-AM"/>
        </w:rPr>
        <w:t>Տվյալ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համակարգերը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տեղի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բնակիչները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օգտագործում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ոռոգման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խմելու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ստացման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նպատակով</w:t>
      </w:r>
      <w:r w:rsidRPr="00527A98">
        <w:rPr>
          <w:rFonts w:ascii="GHEA Grapalat" w:hAnsi="GHEA Grapalat"/>
          <w:lang w:val="hy-AM"/>
        </w:rPr>
        <w:t xml:space="preserve">: </w:t>
      </w:r>
      <w:r w:rsidRPr="00527A98">
        <w:rPr>
          <w:rFonts w:ascii="GHEA Grapalat" w:hAnsi="GHEA Grapalat" w:cs="Sylfaen"/>
          <w:lang w:val="hy-AM"/>
        </w:rPr>
        <w:t>Նրանց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ցանցը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կարելի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ընդլայնել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դրանով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իսկ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նպաստել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ոռոգման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խնդրի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մասնակի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լուծմանը</w:t>
      </w:r>
      <w:r w:rsidRPr="00527A98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bookmarkStart w:id="406" w:name="_GoBack"/>
      <w:r>
        <w:rPr>
          <w:noProof/>
        </w:rPr>
        <w:pict>
          <v:shape id="Picture 70" o:spid="_x0000_s1061" type="#_x0000_t75" alt="https://fbcdn-sphotos-f-a.akamaihd.net/hphotos-ak-ash4/247471_235750126442007_3022779_n.jpg" style="position:absolute;left:0;text-align:left;margin-left:.3pt;margin-top:-.3pt;width:209.75pt;height:157.7pt;z-index:251676160;visibility:visible">
            <v:imagedata r:id="rId142" o:title=""/>
            <w10:wrap type="square"/>
          </v:shape>
        </w:pict>
      </w:r>
      <w:bookmarkEnd w:id="406"/>
      <w:r w:rsidRPr="00527A98">
        <w:rPr>
          <w:rFonts w:ascii="GHEA Grapalat" w:hAnsi="GHEA Grapalat" w:cs="Sylfaen"/>
          <w:lang w:val="hy-AM"/>
        </w:rPr>
        <w:t>Օրինակ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տվյալ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նկարի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վրա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պատկերված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Շվանիձորի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քարիզի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ջրհորերից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մեկը</w:t>
      </w:r>
      <w:r w:rsidRPr="00527A98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Տվյալ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ենթատեքստում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կարելի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առաջարկել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նաև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մտածել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ջրասակավ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տարածքներում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անջրտի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երկրագործության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եղանակների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ներդրման</w:t>
      </w:r>
      <w:r w:rsidRPr="00527A98">
        <w:rPr>
          <w:rFonts w:ascii="GHEA Grapalat" w:hAnsi="GHEA Grapalat"/>
          <w:lang w:val="hy-AM"/>
        </w:rPr>
        <w:t xml:space="preserve">` </w:t>
      </w:r>
      <w:r w:rsidRPr="00527A98">
        <w:rPr>
          <w:rFonts w:ascii="GHEA Grapalat" w:hAnsi="GHEA Grapalat" w:cs="Sylfaen"/>
          <w:lang w:val="hy-AM"/>
        </w:rPr>
        <w:t>ջուր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պահող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նյութերի</w:t>
      </w:r>
      <w:r w:rsidRPr="00527A98">
        <w:rPr>
          <w:rFonts w:ascii="GHEA Grapalat" w:hAnsi="GHEA Grapalat"/>
          <w:lang w:val="hy-AM"/>
        </w:rPr>
        <w:t xml:space="preserve"> /</w:t>
      </w:r>
      <w:r w:rsidRPr="00527A98">
        <w:rPr>
          <w:rFonts w:ascii="GHEA Grapalat" w:hAnsi="GHEA Grapalat" w:cs="Sylfaen"/>
          <w:lang w:val="hy-AM"/>
        </w:rPr>
        <w:t>ցեոլիտ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պեմզատուֆ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սպունգ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բամբակ</w:t>
      </w:r>
      <w:r w:rsidRPr="00527A98">
        <w:rPr>
          <w:rFonts w:ascii="GHEA Grapalat" w:hAnsi="GHEA Grapalat"/>
          <w:lang w:val="hy-AM"/>
        </w:rPr>
        <w:t xml:space="preserve">/ </w:t>
      </w:r>
      <w:r w:rsidRPr="00527A98">
        <w:rPr>
          <w:rFonts w:ascii="GHEA Grapalat" w:hAnsi="GHEA Grapalat" w:cs="Sylfaen"/>
          <w:lang w:val="hy-AM"/>
        </w:rPr>
        <w:t>տեղադրման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մասին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ծառերի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արմատային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համակարգի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մոտ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խոնավությունը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ապահովելու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նպատակով</w:t>
      </w:r>
      <w:r w:rsidRPr="00527A98">
        <w:rPr>
          <w:rFonts w:ascii="GHEA Grapalat" w:hAnsi="GHEA Grapalat"/>
          <w:lang w:val="hy-AM"/>
        </w:rPr>
        <w:t>:</w:t>
      </w: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b/>
          <w:lang w:val="hy-AM"/>
        </w:rPr>
        <w:t>Ինտենսիվ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գյուղատնտեսության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սպասարկման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տարածաշրջանային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կենտրոնների</w:t>
      </w:r>
      <w:r w:rsidRPr="00244C4C">
        <w:rPr>
          <w:rFonts w:ascii="GHEA Grapalat" w:hAnsi="GHEA Grapalat"/>
          <w:b/>
          <w:lang w:val="hy-AM"/>
        </w:rPr>
        <w:t xml:space="preserve"> </w:t>
      </w:r>
      <w:r w:rsidRPr="00244C4C">
        <w:rPr>
          <w:rFonts w:ascii="GHEA Grapalat" w:hAnsi="GHEA Grapalat" w:cs="Sylfaen"/>
          <w:b/>
          <w:lang w:val="hy-AM"/>
        </w:rPr>
        <w:t>հիմնադրում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PPP </w:t>
      </w:r>
      <w:r w:rsidRPr="00244C4C">
        <w:rPr>
          <w:rFonts w:ascii="GHEA Grapalat" w:hAnsi="GHEA Grapalat" w:cs="Sylfaen"/>
          <w:lang w:val="hy-AM"/>
        </w:rPr>
        <w:t>մոդելով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Տարբերակներից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դիտարկել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կոպերատիվների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գաղափարը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մասնակցությամբ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 3 </w:t>
      </w:r>
      <w:r w:rsidRPr="00244C4C">
        <w:rPr>
          <w:rFonts w:ascii="GHEA Grapalat" w:hAnsi="GHEA Grapalat" w:cs="Sylfaen"/>
          <w:lang w:val="hy-AM"/>
        </w:rPr>
        <w:t>տարի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կհանձնվեն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շահագրգիռ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համայնքներին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էապես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մոլորակի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ցանկացած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ջրային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խիստ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սահմանափակ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միևնույն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խիստ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օգտագործումը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մոնիտորինգի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ենթարկել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միջոցառումներ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նախաձեռնել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պահպանելու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ուղղությամբ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սովորաբար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սպառման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70%-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ուրբանիզացման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խնդրո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առարկա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աստիճանը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եզրի՝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երկարաժամկետ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հեռանկարի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առումով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տեսանկյունից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սրան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գումարվում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խնդրո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առարկա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կորուստները</w:t>
      </w:r>
      <w:r w:rsidRPr="00244C4C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առաքելությունը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առանձնատնտես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խորհրդատվական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ուսուցողական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մատուցումը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խնդրո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առարկա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ինտենսիվ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հայտնի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մեթոդների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ուսուցողական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գիտելիքի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մատուցումը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փոխանցումը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որպեսզի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վերջիններս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ասած</w:t>
      </w:r>
      <w:r w:rsidRPr="00244C4C">
        <w:rPr>
          <w:rFonts w:ascii="GHEA Grapalat" w:hAnsi="GHEA Grapalat"/>
          <w:lang w:val="hy-AM"/>
        </w:rPr>
        <w:t xml:space="preserve"> “</w:t>
      </w:r>
      <w:r w:rsidRPr="00244C4C">
        <w:rPr>
          <w:rFonts w:ascii="GHEA Grapalat" w:hAnsi="GHEA Grapalat" w:cs="Sylfaen"/>
          <w:lang w:val="hy-AM"/>
        </w:rPr>
        <w:t>շրջադարձ</w:t>
      </w:r>
      <w:r w:rsidRPr="00244C4C">
        <w:rPr>
          <w:rFonts w:ascii="GHEA Grapalat" w:hAnsi="GHEA Grapalat"/>
          <w:lang w:val="hy-AM"/>
        </w:rPr>
        <w:t xml:space="preserve">” </w:t>
      </w:r>
      <w:r w:rsidRPr="00244C4C">
        <w:rPr>
          <w:rFonts w:ascii="GHEA Grapalat" w:hAnsi="GHEA Grapalat" w:cs="Sylfaen"/>
          <w:lang w:val="hy-AM"/>
        </w:rPr>
        <w:t>կատարեն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կոչված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Երբ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հավաքումը</w:t>
      </w:r>
      <w:r w:rsidRPr="00244C4C">
        <w:rPr>
          <w:rFonts w:ascii="GHEA Grapalat" w:hAnsi="GHEA Grapalat"/>
          <w:lang w:val="hy-AM"/>
        </w:rPr>
        <w:t xml:space="preserve"> (water harvesting), </w:t>
      </w:r>
      <w:r w:rsidRPr="00244C4C">
        <w:rPr>
          <w:rFonts w:ascii="GHEA Grapalat" w:hAnsi="GHEA Grapalat" w:cs="Sylfaen"/>
          <w:lang w:val="hy-AM"/>
        </w:rPr>
        <w:t>առավել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աշխատատար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տեսանկյունից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մեծամասնությունը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կաթիլային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ոռոգմումը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պահանջում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կապիտալ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գործառնական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կառավարմանն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առնչվող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վնասակար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պայքարի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ուսուցողական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ծառայությունների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դասընթացները</w:t>
      </w:r>
      <w:r w:rsidRPr="00244C4C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ընդունել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կառուցվածքը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գործառույթները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անկասկած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ընդլայնվելու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աստիճանով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տնտեսվարողների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գիտելիքների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համապատասխան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առկայությունից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օգտագործումից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արտադրող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զարգացումից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Այնուամենայնիվ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ծրագրային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որոշ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ջրային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պաշարների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ֆորմալ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կրթությունը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դաշտային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դասընթացները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կշարունակեն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մեծամասամբ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դիտարկվել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որպես</w:t>
      </w:r>
      <w:r w:rsidRPr="00244C4C">
        <w:rPr>
          <w:rFonts w:ascii="GHEA Grapalat" w:hAnsi="GHEA Grapalat"/>
          <w:lang w:val="hy-AM"/>
        </w:rPr>
        <w:t xml:space="preserve"> «</w:t>
      </w:r>
      <w:r w:rsidRPr="00244C4C">
        <w:rPr>
          <w:rFonts w:ascii="GHEA Grapalat" w:hAnsi="GHEA Grapalat" w:cs="Sylfaen"/>
          <w:lang w:val="hy-AM"/>
        </w:rPr>
        <w:t>հասարակական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արժեքներ</w:t>
      </w:r>
      <w:r w:rsidRPr="00244C4C">
        <w:rPr>
          <w:rFonts w:ascii="GHEA Grapalat" w:hAnsi="GHEA Grapalat"/>
          <w:lang w:val="hy-AM"/>
        </w:rPr>
        <w:t xml:space="preserve">» (“public goods”): 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կենտրոնների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առջև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առանձնացնել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հետևյալները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937653">
      <w:pPr>
        <w:numPr>
          <w:ilvl w:val="0"/>
          <w:numId w:val="23"/>
        </w:numPr>
        <w:spacing w:after="160" w:line="288" w:lineRule="auto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Զանազան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ագրոմեխանիզացիայի</w:t>
      </w:r>
      <w:r w:rsidRPr="00244C4C">
        <w:rPr>
          <w:rFonts w:ascii="GHEA Grapalat" w:hAnsi="GHEA Grapalat" w:cs="Arian AMU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ներառում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մեխանիկական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ներառյալ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տեխնոլոգիաները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հետագա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խնամքի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սարքավորումները</w:t>
      </w:r>
      <w:r w:rsidRPr="00244C4C">
        <w:rPr>
          <w:rFonts w:ascii="GHEA Grapalat" w:hAnsi="GHEA Grapalat" w:cs="Arian AMU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տեղեկատվական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առումով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հմտությունների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ուսուցումը</w:t>
      </w:r>
      <w:r w:rsidRPr="00244C4C">
        <w:rPr>
          <w:rFonts w:ascii="GHEA Grapalat" w:hAnsi="GHEA Grapalat" w:cs="Arian AMU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փորձի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փոխանցումը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տնտեսվարողներին</w:t>
      </w:r>
      <w:r w:rsidRPr="00244C4C">
        <w:rPr>
          <w:rFonts w:ascii="GHEA Grapalat" w:hAnsi="GHEA Grapalat" w:cs="Arian AMU"/>
          <w:lang w:val="hy-AM"/>
        </w:rPr>
        <w:t>,</w:t>
      </w:r>
    </w:p>
    <w:p w:rsidR="00F3536E" w:rsidRPr="00244C4C" w:rsidRDefault="00F3536E" w:rsidP="00937653">
      <w:pPr>
        <w:numPr>
          <w:ilvl w:val="0"/>
          <w:numId w:val="23"/>
        </w:numPr>
        <w:spacing w:after="160" w:line="288" w:lineRule="auto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Աջակցություն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տնտեսվարողներին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ստացվող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բարցրարժեք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 w:cs="Arian AMU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տեսակավորման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փաթեթավորման</w:t>
      </w:r>
      <w:r w:rsidRPr="00244C4C">
        <w:rPr>
          <w:rFonts w:ascii="GHEA Grapalat" w:hAnsi="GHEA Grapalat" w:cs="Arian AMU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արժեքի</w:t>
      </w:r>
      <w:r w:rsidRPr="00244C4C">
        <w:rPr>
          <w:rFonts w:ascii="GHEA Grapalat" w:hAnsi="GHEA Grapalat" w:cs="Arian AMU"/>
          <w:lang w:val="hy-AM"/>
        </w:rPr>
        <w:t xml:space="preserve"> (value-added) </w:t>
      </w:r>
      <w:r w:rsidRPr="00244C4C">
        <w:rPr>
          <w:rFonts w:ascii="GHEA Grapalat" w:hAnsi="GHEA Grapalat" w:cs="Sylfaen"/>
          <w:lang w:val="hy-AM"/>
        </w:rPr>
        <w:t>ստեղծման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պահեստավորման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տեղափոխման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n AMU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չափանիշները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խստորեն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պահպանելու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մշակույթի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սերմանումը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նամանավանդ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հավանական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արտահանման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հեռանկարի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</w:p>
    <w:p w:rsidR="00F3536E" w:rsidRPr="00527A98" w:rsidRDefault="00F3536E" w:rsidP="00937653">
      <w:pPr>
        <w:numPr>
          <w:ilvl w:val="0"/>
          <w:numId w:val="23"/>
        </w:numPr>
        <w:spacing w:after="160" w:line="288" w:lineRule="auto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Բնական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պաշարների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հմտությունների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527A98">
        <w:rPr>
          <w:rFonts w:ascii="GHEA Grapalat" w:hAnsi="GHEA Grapalat" w:cs="Arian AMU"/>
          <w:lang w:val="hy-AM"/>
        </w:rPr>
        <w:t>(</w:t>
      </w:r>
      <w:r w:rsidRPr="00244C4C">
        <w:rPr>
          <w:rFonts w:ascii="GHEA Grapalat" w:hAnsi="GHEA Grapalat" w:cs="Sylfaen"/>
          <w:lang w:val="hy-AM"/>
        </w:rPr>
        <w:t>զանազան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ջրօգտագործման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տեխնոլոգիաների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կաթիլային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անձրևացման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ջրակուտակման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527A98">
        <w:rPr>
          <w:rFonts w:ascii="GHEA Grapalat" w:hAnsi="GHEA Grapalat" w:cs="Arian AMU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ուսուցանումը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շահագրգիռ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համայնքներին</w:t>
      </w:r>
      <w:r w:rsidRPr="00244C4C">
        <w:rPr>
          <w:rFonts w:ascii="GHEA Grapalat" w:hAnsi="GHEA Grapalat" w:cs="Arian AMU"/>
          <w:lang w:val="hy-AM"/>
        </w:rPr>
        <w:t xml:space="preserve">, </w:t>
      </w:r>
    </w:p>
    <w:p w:rsidR="00F3536E" w:rsidRPr="00527A98" w:rsidRDefault="00F3536E" w:rsidP="00937653">
      <w:pPr>
        <w:numPr>
          <w:ilvl w:val="0"/>
          <w:numId w:val="23"/>
        </w:numPr>
        <w:spacing w:after="160" w:line="288" w:lineRule="auto"/>
        <w:rPr>
          <w:rFonts w:ascii="GHEA Grapalat" w:hAnsi="GHEA Grapalat" w:cs="Arian AMU"/>
          <w:lang w:val="hy-AM"/>
        </w:rPr>
      </w:pPr>
      <w:r w:rsidRPr="00527A98">
        <w:rPr>
          <w:rFonts w:ascii="GHEA Grapalat" w:hAnsi="GHEA Grapalat" w:cs="Sylfaen"/>
          <w:lang w:val="hy-AM"/>
        </w:rPr>
        <w:t>Հնարավորության</w:t>
      </w:r>
      <w:r w:rsidRPr="00527A98">
        <w:rPr>
          <w:rFonts w:ascii="GHEA Grapalat" w:hAnsi="GHEA Grapalat" w:cs="Arian AMU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դեպքում</w:t>
      </w:r>
      <w:r w:rsidRPr="00527A98">
        <w:rPr>
          <w:rFonts w:ascii="GHEA Grapalat" w:hAnsi="GHEA Grapalat" w:cs="Arian AMU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կայուն</w:t>
      </w:r>
      <w:r w:rsidRPr="00527A98">
        <w:rPr>
          <w:rFonts w:ascii="GHEA Grapalat" w:hAnsi="GHEA Grapalat" w:cs="Arian AMU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ջրօգտագործման</w:t>
      </w:r>
      <w:r w:rsidRPr="00527A98">
        <w:rPr>
          <w:rFonts w:ascii="GHEA Grapalat" w:hAnsi="GHEA Grapalat" w:cs="Arian AMU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կառավարման</w:t>
      </w:r>
      <w:r w:rsidRPr="00527A98">
        <w:rPr>
          <w:rFonts w:ascii="GHEA Grapalat" w:hAnsi="GHEA Grapalat" w:cs="Arian AMU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պլանավորումը</w:t>
      </w:r>
      <w:r w:rsidRPr="00527A98">
        <w:rPr>
          <w:rFonts w:ascii="GHEA Grapalat" w:hAnsi="GHEA Grapalat" w:cs="Arian AMU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 w:cs="Arian AMU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կիրառական</w:t>
      </w:r>
      <w:r w:rsidRPr="00527A98">
        <w:rPr>
          <w:rFonts w:ascii="GHEA Grapalat" w:hAnsi="GHEA Grapalat" w:cs="Arian AMU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խորհրդատվությունը</w:t>
      </w:r>
      <w:r w:rsidRPr="00527A98">
        <w:rPr>
          <w:rFonts w:ascii="GHEA Grapalat" w:hAnsi="GHEA Grapalat" w:cs="Arian AMU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շահագրգիռ</w:t>
      </w:r>
      <w:r w:rsidRPr="00527A98">
        <w:rPr>
          <w:rFonts w:ascii="GHEA Grapalat" w:hAnsi="GHEA Grapalat" w:cs="Arian AMU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տնտեսվարողներին</w:t>
      </w:r>
      <w:r w:rsidRPr="00527A98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առմամբ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ինֆրակառուցվածքային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բլոկը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6 422 445 700 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096FC8">
      <w:pPr>
        <w:pStyle w:val="Heading3"/>
        <w:rPr>
          <w:rFonts w:ascii="GHEA Grapalat" w:hAnsi="GHEA Grapalat"/>
          <w:lang w:val="hy-AM"/>
        </w:rPr>
      </w:pPr>
      <w:bookmarkStart w:id="407" w:name="_Toc361931110"/>
      <w:r w:rsidRPr="00244C4C">
        <w:rPr>
          <w:rFonts w:ascii="GHEA Grapalat" w:hAnsi="GHEA Grapalat" w:cs="Sylfaen"/>
          <w:lang w:val="hy-AM"/>
        </w:rPr>
        <w:t>Տրամաբանությունը</w:t>
      </w:r>
      <w:bookmarkEnd w:id="407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Սյունիքի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մարզի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գյուղատնտեսական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հողատեսքերն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ընդգրկում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մարզի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ընդհանուր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տարածքի</w:t>
      </w:r>
      <w:r w:rsidRPr="00527A98">
        <w:rPr>
          <w:rFonts w:ascii="GHEA Grapalat" w:hAnsi="GHEA Grapalat"/>
          <w:lang w:val="hy-AM"/>
        </w:rPr>
        <w:t xml:space="preserve"> 74.1%-</w:t>
      </w:r>
      <w:r w:rsidRPr="00527A98">
        <w:rPr>
          <w:rFonts w:ascii="GHEA Grapalat" w:hAnsi="GHEA Grapalat" w:cs="Sylfaen"/>
          <w:lang w:val="hy-AM"/>
        </w:rPr>
        <w:t>ը</w:t>
      </w:r>
      <w:r w:rsidRPr="00527A98">
        <w:rPr>
          <w:rFonts w:ascii="GHEA Grapalat" w:hAnsi="GHEA Grapalat"/>
          <w:lang w:val="hy-AM"/>
        </w:rPr>
        <w:t xml:space="preserve"> (334</w:t>
      </w:r>
      <w:r w:rsidRPr="00244C4C">
        <w:rPr>
          <w:rFonts w:ascii="GHEA Grapalat" w:hAnsi="GHEA Grapalat"/>
          <w:lang w:val="hy-AM"/>
        </w:rPr>
        <w:t>,</w:t>
      </w:r>
      <w:r w:rsidRPr="00527A98">
        <w:rPr>
          <w:rFonts w:ascii="GHEA Grapalat" w:hAnsi="GHEA Grapalat"/>
          <w:lang w:val="hy-AM"/>
        </w:rPr>
        <w:t xml:space="preserve">019 </w:t>
      </w:r>
      <w:r w:rsidRPr="00527A98">
        <w:rPr>
          <w:rFonts w:ascii="GHEA Grapalat" w:hAnsi="GHEA Grapalat" w:cs="Sylfaen"/>
          <w:lang w:val="hy-AM"/>
        </w:rPr>
        <w:t>հա</w:t>
      </w:r>
      <w:r w:rsidRPr="00527A98">
        <w:rPr>
          <w:rFonts w:ascii="GHEA Grapalat" w:hAnsi="GHEA Grapalat"/>
          <w:lang w:val="hy-AM"/>
        </w:rPr>
        <w:t xml:space="preserve">): </w:t>
      </w:r>
      <w:r w:rsidRPr="00527A98">
        <w:rPr>
          <w:rFonts w:ascii="GHEA Grapalat" w:hAnsi="GHEA Grapalat" w:cs="Sylfaen"/>
          <w:lang w:val="hy-AM"/>
        </w:rPr>
        <w:t>Մարզը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ըստ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բնակլիմայական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պայմանների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բաժանվում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լեռանյին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միջին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լեռնային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բարձր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լեռնային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գոտիների</w:t>
      </w:r>
      <w:r w:rsidRPr="00527A98">
        <w:rPr>
          <w:rFonts w:ascii="GHEA Grapalat" w:hAnsi="GHEA Grapalat"/>
          <w:lang w:val="hy-AM"/>
        </w:rPr>
        <w:t xml:space="preserve">: </w:t>
      </w:r>
      <w:r w:rsidRPr="00527A98">
        <w:rPr>
          <w:rFonts w:ascii="GHEA Grapalat" w:hAnsi="GHEA Grapalat" w:cs="Sylfaen"/>
          <w:lang w:val="hy-AM"/>
        </w:rPr>
        <w:t>Սյունիքում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ըստ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բարձունքային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գոտիականության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հերթափոխվում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Հայաստանի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տարածքին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բնորոշ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կլիմայի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գրեթե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բոլոր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տեսակները</w:t>
      </w:r>
      <w:r w:rsidRPr="00527A98">
        <w:rPr>
          <w:rFonts w:ascii="GHEA Grapalat" w:hAnsi="GHEA Grapalat"/>
          <w:lang w:val="hy-AM"/>
        </w:rPr>
        <w:t xml:space="preserve">` </w:t>
      </w:r>
      <w:r w:rsidRPr="00527A98">
        <w:rPr>
          <w:rFonts w:ascii="GHEA Grapalat" w:hAnsi="GHEA Grapalat" w:cs="Sylfaen"/>
          <w:lang w:val="hy-AM"/>
        </w:rPr>
        <w:t>չոր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մերձարևադարձային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չափավոր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տաք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բարեխառն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ցուրտ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լեռնային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ձյունամերձ</w:t>
      </w:r>
      <w:r w:rsidRPr="00527A98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ամենատաք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վայրը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Մեղրու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ցածրադիր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Արևափայլքի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տևողությունը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տատանվում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2120 </w:t>
      </w:r>
      <w:r w:rsidRPr="00244C4C">
        <w:rPr>
          <w:rFonts w:ascii="GHEA Grapalat" w:hAnsi="GHEA Grapalat" w:cs="Sylfaen"/>
          <w:lang w:val="hy-AM"/>
        </w:rPr>
        <w:t>ժամից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Գորիս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2700 </w:t>
      </w:r>
      <w:r w:rsidRPr="00244C4C">
        <w:rPr>
          <w:rFonts w:ascii="GHEA Grapalat" w:hAnsi="GHEA Grapalat" w:cs="Sylfaen"/>
          <w:lang w:val="hy-AM"/>
        </w:rPr>
        <w:t>ժամի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սահմաններում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Տարվա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ամպամած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40: </w:t>
      </w:r>
      <w:r w:rsidRPr="00244C4C">
        <w:rPr>
          <w:rFonts w:ascii="GHEA Grapalat" w:hAnsi="GHEA Grapalat" w:cs="Sylfaen"/>
          <w:lang w:val="hy-AM"/>
        </w:rPr>
        <w:t>Օդի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ջերմաստիճանը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հունվարին</w:t>
      </w:r>
      <w:r w:rsidRPr="00244C4C">
        <w:rPr>
          <w:rFonts w:ascii="GHEA Grapalat" w:hAnsi="GHEA Grapalat"/>
          <w:lang w:val="hy-AM"/>
        </w:rPr>
        <w:t xml:space="preserve"> 0,9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 –</w:t>
      </w:r>
      <w:r w:rsidRPr="00244C4C">
        <w:rPr>
          <w:rFonts w:ascii="GHEA Grapalat" w:hAnsi="GHEA Grapalat" w:cs="Sylfaen"/>
          <w:lang w:val="hy-AM"/>
        </w:rPr>
        <w:t>ից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>) -9.8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Գորայք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հուլիս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օգոստոսին</w:t>
      </w:r>
      <w:r w:rsidRPr="00244C4C">
        <w:rPr>
          <w:rFonts w:ascii="GHEA Grapalat" w:hAnsi="GHEA Grapalat"/>
          <w:lang w:val="hy-AM"/>
        </w:rPr>
        <w:t>` 13,9-25,4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Օդի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նվազագույն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ջերմաստիճանը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Գորայքում</w:t>
      </w:r>
      <w:r w:rsidRPr="00244C4C">
        <w:rPr>
          <w:rFonts w:ascii="GHEA Grapalat" w:hAnsi="GHEA Grapalat"/>
          <w:lang w:val="hy-AM"/>
        </w:rPr>
        <w:t xml:space="preserve"> (-43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առավելագույնը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Մեղրիում</w:t>
      </w:r>
      <w:r w:rsidRPr="00244C4C">
        <w:rPr>
          <w:rFonts w:ascii="GHEA Grapalat" w:hAnsi="GHEA Grapalat"/>
          <w:lang w:val="hy-AM"/>
        </w:rPr>
        <w:t xml:space="preserve"> (41 C</w:t>
      </w:r>
      <w:r w:rsidRPr="00244C4C">
        <w:rPr>
          <w:rFonts w:ascii="GHEA Grapalat" w:hAnsi="GHEA Grapalat"/>
          <w:vertAlign w:val="superscript"/>
          <w:lang w:val="hy-AM"/>
        </w:rPr>
        <w:t>o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Տեղումների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տատանվում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161 </w:t>
      </w:r>
      <w:r w:rsidRPr="00244C4C">
        <w:rPr>
          <w:rFonts w:ascii="GHEA Grapalat" w:hAnsi="GHEA Grapalat" w:cs="Sylfaen"/>
          <w:lang w:val="hy-AM"/>
        </w:rPr>
        <w:t>մմ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մինչև</w:t>
      </w:r>
      <w:r w:rsidRPr="00244C4C">
        <w:rPr>
          <w:rFonts w:ascii="GHEA Grapalat" w:hAnsi="GHEA Grapalat"/>
          <w:lang w:val="hy-AM"/>
        </w:rPr>
        <w:t xml:space="preserve"> 826 </w:t>
      </w:r>
      <w:r w:rsidRPr="00244C4C">
        <w:rPr>
          <w:rFonts w:ascii="GHEA Grapalat" w:hAnsi="GHEA Grapalat" w:cs="Sylfaen"/>
          <w:lang w:val="hy-AM"/>
        </w:rPr>
        <w:t>մմ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Սիսիանի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լեռնանցք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Տեղումների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առավելագույն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մայիսին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նվազագույնը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օգոստոսին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Աշնանը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երկրորդ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Տեղումների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բաշխումը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այլև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լեռնաշղթաների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դիրքավորման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ռելիեֆի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43,8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վարելահողերից</w:t>
      </w:r>
      <w:r w:rsidRPr="00244C4C">
        <w:rPr>
          <w:rFonts w:ascii="GHEA Grapalat" w:hAnsi="GHEA Grapalat"/>
          <w:lang w:val="hy-AM"/>
        </w:rPr>
        <w:t xml:space="preserve"> 2008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32,6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22,0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հացահատիկային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տակ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փաստացի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օգտագործվել</w:t>
      </w:r>
      <w:r w:rsidRPr="00244C4C">
        <w:rPr>
          <w:rFonts w:ascii="GHEA Grapalat" w:hAnsi="GHEA Grapalat"/>
          <w:lang w:val="hy-AM"/>
        </w:rPr>
        <w:t xml:space="preserve"> 11,2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5,0 </w:t>
      </w:r>
      <w:r w:rsidRPr="00244C4C">
        <w:rPr>
          <w:rFonts w:ascii="GHEA Grapalat" w:hAnsi="GHEA Grapalat" w:cs="Sylfaen"/>
          <w:lang w:val="hy-AM"/>
        </w:rPr>
        <w:t>հզ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սեփականաշնորհված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Չօգտագործվող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թեքություններ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հողատեսքերի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կշիռ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արոտավայրերը</w:t>
      </w:r>
      <w:r w:rsidRPr="00244C4C">
        <w:rPr>
          <w:rFonts w:ascii="GHEA Grapalat" w:hAnsi="GHEA Grapalat"/>
          <w:lang w:val="hy-AM"/>
        </w:rPr>
        <w:t xml:space="preserve"> (52,4%)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վարելահողերը</w:t>
      </w:r>
      <w:r w:rsidRPr="00244C4C">
        <w:rPr>
          <w:rFonts w:ascii="GHEA Grapalat" w:hAnsi="GHEA Grapalat"/>
          <w:lang w:val="hy-AM"/>
        </w:rPr>
        <w:t xml:space="preserve"> (13,1%):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/>
          <w:lang w:val="hy-AM"/>
        </w:rPr>
        <w:t xml:space="preserve"> 2008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կաքզմել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58.0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9.1%-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: 2008 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տվյալներով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ՀՆԱ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բաժնեմասը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1.4%: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Ինչ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վերաբերվում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մարզում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գյուղատնտեսական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հողերի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օգտագործման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ստացված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բերքի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վիճակին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ապա</w:t>
      </w:r>
      <w:r w:rsidRPr="00527A98">
        <w:rPr>
          <w:rFonts w:ascii="GHEA Grapalat" w:hAnsi="GHEA Grapalat"/>
          <w:lang w:val="hy-AM"/>
        </w:rPr>
        <w:t xml:space="preserve"> 2008</w:t>
      </w:r>
      <w:r w:rsidRPr="00527A98">
        <w:rPr>
          <w:rFonts w:ascii="GHEA Grapalat" w:hAnsi="GHEA Grapalat" w:cs="Sylfaen"/>
          <w:lang w:val="hy-AM"/>
        </w:rPr>
        <w:t>թ</w:t>
      </w:r>
      <w:r w:rsidRPr="00527A98">
        <w:rPr>
          <w:rFonts w:ascii="GHEA Grapalat" w:hAnsi="GHEA Grapalat"/>
          <w:lang w:val="hy-AM"/>
        </w:rPr>
        <w:t xml:space="preserve">. </w:t>
      </w:r>
      <w:r w:rsidRPr="00527A98">
        <w:rPr>
          <w:rFonts w:ascii="GHEA Grapalat" w:hAnsi="GHEA Grapalat" w:cs="Sylfaen"/>
          <w:lang w:val="hy-AM"/>
        </w:rPr>
        <w:t>տվյալներով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պտղի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տակ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զբաղեցված</w:t>
      </w:r>
      <w:r w:rsidRPr="00527A98">
        <w:rPr>
          <w:rFonts w:ascii="GHEA Grapalat" w:hAnsi="GHEA Grapalat"/>
          <w:lang w:val="hy-AM"/>
        </w:rPr>
        <w:t xml:space="preserve"> 2589 </w:t>
      </w:r>
      <w:r w:rsidRPr="00527A98">
        <w:rPr>
          <w:rFonts w:ascii="GHEA Grapalat" w:hAnsi="GHEA Grapalat" w:cs="Sylfaen"/>
          <w:lang w:val="hy-AM"/>
        </w:rPr>
        <w:t>հա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մակերեսով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հողերից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ստացվել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200 564 </w:t>
      </w:r>
      <w:r w:rsidRPr="00527A98">
        <w:rPr>
          <w:rFonts w:ascii="GHEA Grapalat" w:hAnsi="GHEA Grapalat" w:cs="Sylfaen"/>
          <w:lang w:val="hy-AM"/>
        </w:rPr>
        <w:t>ցենտների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բերք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իսկ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խաղողի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կտրվածքով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նույն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տարում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ստացվել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995 </w:t>
      </w:r>
      <w:r w:rsidRPr="00527A98">
        <w:rPr>
          <w:rFonts w:ascii="GHEA Grapalat" w:hAnsi="GHEA Grapalat" w:cs="Sylfaen"/>
          <w:lang w:val="hy-AM"/>
        </w:rPr>
        <w:t>տ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բերք</w:t>
      </w:r>
      <w:r w:rsidRPr="00527A98">
        <w:rPr>
          <w:rFonts w:ascii="GHEA Grapalat" w:hAnsi="GHEA Grapalat"/>
          <w:lang w:val="hy-AM"/>
        </w:rPr>
        <w:t xml:space="preserve">: 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Ինչպես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նշվում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Սյունիքի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մարզի</w:t>
      </w:r>
      <w:r w:rsidRPr="00527A98">
        <w:rPr>
          <w:rFonts w:ascii="GHEA Grapalat" w:hAnsi="GHEA Grapalat"/>
          <w:lang w:val="hy-AM"/>
        </w:rPr>
        <w:t xml:space="preserve"> 2010-2013 </w:t>
      </w:r>
      <w:r w:rsidRPr="00527A98">
        <w:rPr>
          <w:rFonts w:ascii="GHEA Grapalat" w:hAnsi="GHEA Grapalat" w:cs="Sylfaen"/>
          <w:lang w:val="hy-AM"/>
        </w:rPr>
        <w:t>թթ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սոցիալ</w:t>
      </w:r>
      <w:r w:rsidRPr="00527A98">
        <w:rPr>
          <w:rFonts w:ascii="GHEA Grapalat" w:hAnsi="GHEA Grapalat"/>
          <w:lang w:val="hy-AM"/>
        </w:rPr>
        <w:t>-</w:t>
      </w:r>
      <w:r w:rsidRPr="00527A98">
        <w:rPr>
          <w:rFonts w:ascii="GHEA Grapalat" w:hAnsi="GHEA Grapalat" w:cs="Sylfaen"/>
          <w:lang w:val="hy-AM"/>
        </w:rPr>
        <w:t>տնտեսական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զարգացման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ծրագրում</w:t>
      </w:r>
      <w:r w:rsidRPr="00527A98">
        <w:rPr>
          <w:rFonts w:ascii="GHEA Grapalat" w:hAnsi="GHEA Grapalat"/>
          <w:lang w:val="hy-AM"/>
        </w:rPr>
        <w:t>, «...</w:t>
      </w:r>
      <w:r w:rsidRPr="00527A98">
        <w:rPr>
          <w:rFonts w:ascii="GHEA Grapalat" w:hAnsi="GHEA Grapalat" w:cs="Sylfaen"/>
          <w:lang w:val="hy-AM"/>
        </w:rPr>
        <w:t>մարզի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գյուղատնտեսության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առաջնահերթ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</w:t>
      </w:r>
      <w:r w:rsidRPr="00527A98">
        <w:rPr>
          <w:rFonts w:ascii="GHEA Grapalat" w:hAnsi="GHEA Grapalat" w:cs="Sylfaen"/>
          <w:lang w:val="hy-AM"/>
        </w:rPr>
        <w:t>իմնախնդիր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տնտեսությունների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մասնատվածությունը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հողատեսքերի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փոքր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չափերը</w:t>
      </w:r>
      <w:r w:rsidRPr="00527A98">
        <w:rPr>
          <w:rFonts w:ascii="GHEA Grapalat" w:hAnsi="GHEA Grapalat"/>
          <w:lang w:val="hy-AM"/>
        </w:rPr>
        <w:t xml:space="preserve">: </w:t>
      </w:r>
      <w:r w:rsidRPr="00527A98">
        <w:rPr>
          <w:rFonts w:ascii="GHEA Grapalat" w:hAnsi="GHEA Grapalat" w:cs="Sylfaen"/>
          <w:lang w:val="hy-AM"/>
        </w:rPr>
        <w:t>Վերջինիս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հետևանքով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ցածր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արտադրության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արդյունավետությունը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հնարավոր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չէ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կիրառել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անհրաժեշտ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ցանքաշրջանառություն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արտադրության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տեխնոլոգիաներ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դժվարություններ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ծագում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գյուղատնտեսական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արտադրության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սպասարկումների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արտադրանքի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իրացման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այլ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բնագավառներում</w:t>
      </w:r>
      <w:r w:rsidRPr="00527A98">
        <w:rPr>
          <w:rFonts w:ascii="GHEA Grapalat" w:hAnsi="GHEA Grapalat"/>
          <w:lang w:val="hy-AM"/>
        </w:rPr>
        <w:t>...»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465</w:t>
      </w:r>
      <w:r w:rsidRPr="00527A98">
        <w:rPr>
          <w:rFonts w:ascii="GHEA Grapalat" w:hAnsi="GHEA Grapalat"/>
          <w:lang w:val="hy-AM"/>
        </w:rPr>
        <w:t>)</w:t>
      </w:r>
      <w:r w:rsidRPr="00244C4C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Չնայած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հանգամանքին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անասնապահության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կաթ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միս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բուսաբուծության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հացահատիկ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կարտոֆիլ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ուղղվածություն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չարժէ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անտեսել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խաղողի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նպաստավոր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հեռանկարները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>, 2008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տվայլներով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 xml:space="preserve"> 27 015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արտադրանքից</w:t>
      </w:r>
      <w:r w:rsidRPr="00244C4C">
        <w:rPr>
          <w:rFonts w:ascii="GHEA Grapalat" w:hAnsi="GHEA Grapalat"/>
          <w:lang w:val="hy-AM"/>
        </w:rPr>
        <w:t xml:space="preserve"> 4 412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16,3%-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մարզին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Խաղողի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իհարկե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Արարատյան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դաշտավայրի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ներուժը</w:t>
      </w:r>
      <w:r w:rsidRPr="00244C4C">
        <w:rPr>
          <w:rFonts w:ascii="GHEA Grapalat" w:hAnsi="GHEA Grapalat"/>
          <w:lang w:val="hy-AM"/>
        </w:rPr>
        <w:t xml:space="preserve">). 31 405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արտադրանքից</w:t>
      </w:r>
      <w:r w:rsidRPr="00244C4C">
        <w:rPr>
          <w:rFonts w:ascii="GHEA Grapalat" w:hAnsi="GHEA Grapalat"/>
          <w:lang w:val="hy-AM"/>
        </w:rPr>
        <w:t xml:space="preserve"> 168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0,5%-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մարզին</w:t>
      </w:r>
      <w:r w:rsidRPr="00244C4C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հիմնավորումները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շարադրել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այստեղ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կսահմանափակվենք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ընդամենը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թվարկելով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նրանցից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քանիսը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Նախևառաջ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փեշերին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ընկած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կդառնան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մշակովի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սրան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գումարած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լրացուցիչ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խթան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կհանդիսանա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արքայանարինջի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նռան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թուզի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կուլտիվացման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Մեղրու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ընդգծված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երաշխավորված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կարևորագույն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անխափան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7.2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536):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43 846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6 880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խիստ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Չնայած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հանգամանքին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կարգավորելու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վերակառուցվել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վերանորոգվել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ինքնահոս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ջրագծերը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մայր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առուները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ներքին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ցանքատարածությունները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այնուամենայնիվ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ձեռնարկված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միջոցառումները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հեռու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լինելուց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Կրկին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անդրադառնալով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գնահատմանը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նվիրված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այլոց</w:t>
      </w:r>
      <w:r w:rsidRPr="00244C4C">
        <w:rPr>
          <w:rFonts w:ascii="GHEA Grapalat" w:hAnsi="GHEA Grapalat"/>
          <w:lang w:val="hy-AM"/>
        </w:rPr>
        <w:t>, “…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հնարավորությունների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բացակայության</w:t>
      </w:r>
      <w:r w:rsidRPr="00244C4C">
        <w:rPr>
          <w:rFonts w:ascii="GHEA Grapalat" w:hAnsi="GHEA Grapalat"/>
          <w:lang w:val="hy-AM"/>
        </w:rPr>
        <w:t xml:space="preserve">…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>”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3 </w:t>
      </w:r>
      <w:r w:rsidRPr="00244C4C">
        <w:rPr>
          <w:rFonts w:ascii="GHEA Grapalat" w:hAnsi="GHEA Grapalat" w:cs="Sylfaen"/>
          <w:lang w:val="hy-AM"/>
        </w:rPr>
        <w:t>Աղքատության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78): </w:t>
      </w:r>
      <w:r w:rsidRPr="00244C4C">
        <w:rPr>
          <w:rFonts w:ascii="GHEA Grapalat" w:hAnsi="GHEA Grapalat" w:cs="Sylfaen"/>
          <w:lang w:val="hy-AM"/>
        </w:rPr>
        <w:t>Ընդ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առանձնացված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անբավարարությունը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զբաղեցնում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2-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նույն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79): </w:t>
      </w:r>
      <w:r w:rsidRPr="00244C4C">
        <w:rPr>
          <w:rFonts w:ascii="GHEA Grapalat" w:hAnsi="GHEA Grapalat" w:cs="Sylfaen"/>
          <w:lang w:val="hy-AM"/>
        </w:rPr>
        <w:t>Խորհրդային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ժամանակներից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ժառանգել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այնպիսի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պահպանման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Համայնքների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բյուջեները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թերակատարումը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թույլ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տալիս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հոգալ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վերանորոգման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պահպանման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կանոնավոր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կերպով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իրականացվում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նույն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87):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լուրջ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խոչընդոտ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նույն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94): </w:t>
      </w:r>
      <w:r w:rsidRPr="00244C4C">
        <w:rPr>
          <w:rFonts w:ascii="GHEA Grapalat" w:hAnsi="GHEA Grapalat" w:cs="Sylfaen"/>
          <w:lang w:val="hy-AM"/>
        </w:rPr>
        <w:t>Վերջապես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109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անցկացված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հետազոտության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վերանորոգման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առաջնահերթության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կրկին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զբաղեցրել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2-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հորիզոնականը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նույն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94):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</w:p>
    <w:p w:rsidR="00F3536E" w:rsidRPr="00244C4C" w:rsidRDefault="00F3536E" w:rsidP="00096FC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Վերջապես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ուժեղ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թույլ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հնարավորությունների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խոչընդոտների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ՈւԹՀՎ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վերլուծության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թույլ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առանձնացվում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«...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ներտնտեսային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անբավարար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վիճակը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դրանց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անհամապատասխանությունը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չափերին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կորուստների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առկայությունը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դեռևս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մեխանիկական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ջրամատակարարման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կշիռը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ջուր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մատակարարող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սուբյեկտների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փոխհարաբերությունների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անկատարությունը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ոռոգելի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սակավությունը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փաստացի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ընդհանուր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ցանքատարածությունների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բազմամյա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տնկարկների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նկատմամբ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15,3%)…»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ճյուղի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ուժեղ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թույլ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հնարավորությունների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խոչընդոտների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ՈւԹՀՎ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վերլուծություն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թույլ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կողմերի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7):</w:t>
      </w:r>
    </w:p>
    <w:p w:rsidR="00F3536E" w:rsidRPr="00244C4C" w:rsidRDefault="00F3536E" w:rsidP="00096FC8">
      <w:pPr>
        <w:pStyle w:val="Heading3"/>
        <w:rPr>
          <w:rFonts w:ascii="GHEA Grapalat" w:hAnsi="GHEA Grapalat"/>
          <w:lang w:val="hy-AM"/>
        </w:rPr>
      </w:pPr>
      <w:bookmarkStart w:id="408" w:name="_Toc361931111"/>
      <w:r w:rsidRPr="00244C4C">
        <w:rPr>
          <w:rFonts w:ascii="GHEA Grapalat" w:hAnsi="GHEA Grapalat" w:cs="Sylfaen"/>
          <w:lang w:val="hy-AM"/>
        </w:rPr>
        <w:t>Շուկա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հաճախորդների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նկարագրություն</w:t>
      </w:r>
      <w:bookmarkEnd w:id="408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Սյունիքի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մարզում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գյուղատնտեսական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արտադրությունը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հիմնականում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կազմակերպվում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գյուղացիական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ֆերմերային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տնտեսությունների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միջոցով</w:t>
      </w:r>
      <w:r w:rsidRPr="00527A98">
        <w:rPr>
          <w:rFonts w:ascii="GHEA Grapalat" w:hAnsi="GHEA Grapalat"/>
          <w:lang w:val="hy-AM"/>
        </w:rPr>
        <w:t xml:space="preserve">: 2008 </w:t>
      </w:r>
      <w:r w:rsidRPr="00527A98">
        <w:rPr>
          <w:rFonts w:ascii="GHEA Grapalat" w:hAnsi="GHEA Grapalat" w:cs="Sylfaen"/>
          <w:lang w:val="hy-AM"/>
        </w:rPr>
        <w:t>թ</w:t>
      </w:r>
      <w:r w:rsidRPr="00527A98">
        <w:rPr>
          <w:rFonts w:ascii="GHEA Grapalat" w:hAnsi="GHEA Grapalat"/>
          <w:lang w:val="hy-AM"/>
        </w:rPr>
        <w:t>.-</w:t>
      </w:r>
      <w:r w:rsidRPr="00527A98">
        <w:rPr>
          <w:rFonts w:ascii="GHEA Grapalat" w:hAnsi="GHEA Grapalat" w:cs="Sylfaen"/>
          <w:lang w:val="hy-AM"/>
        </w:rPr>
        <w:t>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դրությամբ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մարզում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գործո</w:t>
      </w:r>
      <w:r w:rsidRPr="00244C4C">
        <w:rPr>
          <w:rFonts w:ascii="GHEA Grapalat" w:hAnsi="GHEA Grapalat" w:cs="Sylfaen"/>
          <w:lang w:val="hy-AM"/>
        </w:rPr>
        <w:t>ղ</w:t>
      </w:r>
      <w:r w:rsidRPr="00527A98">
        <w:rPr>
          <w:rFonts w:ascii="GHEA Grapalat" w:hAnsi="GHEA Grapalat"/>
          <w:lang w:val="hy-AM"/>
        </w:rPr>
        <w:t xml:space="preserve"> 13,390 </w:t>
      </w:r>
      <w:r w:rsidRPr="00244C4C">
        <w:rPr>
          <w:rFonts w:ascii="GHEA Grapalat" w:hAnsi="GHEA Grapalat" w:cs="Sylfaen"/>
          <w:lang w:val="hy-AM"/>
        </w:rPr>
        <w:t>գ</w:t>
      </w:r>
      <w:r w:rsidRPr="00527A98">
        <w:rPr>
          <w:rFonts w:ascii="GHEA Grapalat" w:hAnsi="GHEA Grapalat" w:cs="Sylfaen"/>
          <w:lang w:val="hy-AM"/>
        </w:rPr>
        <w:t>յուղացիական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տնտեսություն</w:t>
      </w:r>
      <w:r w:rsidRPr="00244C4C">
        <w:rPr>
          <w:rFonts w:ascii="GHEA Grapalat" w:hAnsi="GHEA Grapalat" w:cs="Sylfaen"/>
          <w:lang w:val="hy-AM"/>
        </w:rPr>
        <w:t>ներից</w:t>
      </w:r>
      <w:r w:rsidRPr="00244C4C">
        <w:rPr>
          <w:rFonts w:ascii="GHEA Grapalat" w:hAnsi="GHEA Grapalat"/>
          <w:lang w:val="hy-AM"/>
        </w:rPr>
        <w:t xml:space="preserve"> 229-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էի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որոնցից</w:t>
      </w:r>
      <w:r w:rsidRPr="00244C4C">
        <w:rPr>
          <w:rFonts w:ascii="GHEA Grapalat" w:hAnsi="GHEA Grapalat"/>
          <w:lang w:val="hy-AM"/>
        </w:rPr>
        <w:t xml:space="preserve"> 63-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զբաղվում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 w:cs="Sylfaen"/>
          <w:lang w:val="hy-AM"/>
        </w:rPr>
        <w:t>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անասնապահությամբ</w:t>
      </w:r>
      <w:r w:rsidRPr="00244C4C">
        <w:rPr>
          <w:rFonts w:ascii="GHEA Grapalat" w:hAnsi="GHEA Grapalat"/>
          <w:lang w:val="hy-AM"/>
        </w:rPr>
        <w:t>, 55-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դաշտավարությամբ</w:t>
      </w:r>
      <w:r w:rsidRPr="00244C4C">
        <w:rPr>
          <w:rFonts w:ascii="GHEA Grapalat" w:hAnsi="GHEA Grapalat"/>
          <w:lang w:val="hy-AM"/>
        </w:rPr>
        <w:t>, 14-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այգեգործությամբ</w:t>
      </w:r>
      <w:r w:rsidRPr="00244C4C">
        <w:rPr>
          <w:rFonts w:ascii="GHEA Grapalat" w:hAnsi="GHEA Grapalat"/>
          <w:lang w:val="hy-AM"/>
        </w:rPr>
        <w:t>, 30-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մեղվապահությամբ</w:t>
      </w:r>
      <w:r w:rsidRPr="00244C4C">
        <w:rPr>
          <w:rFonts w:ascii="GHEA Grapalat" w:hAnsi="GHEA Grapalat"/>
          <w:lang w:val="hy-AM"/>
        </w:rPr>
        <w:t>, 52-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վերամշակմամբ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/>
          <w:lang w:val="hy-AM"/>
        </w:rPr>
        <w:t>(</w:t>
      </w:r>
      <w:r w:rsidRPr="00244C4C">
        <w:rPr>
          <w:rFonts w:ascii="GHEA Grapalat" w:hAnsi="GHEA Grapalat" w:cs="Sylfaen"/>
          <w:lang w:val="hy-AM"/>
        </w:rPr>
        <w:t>կաթ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միս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հացահատիկ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պտուղ</w:t>
      </w:r>
      <w:r w:rsidRPr="00527A98">
        <w:rPr>
          <w:rFonts w:ascii="GHEA Grapalat" w:hAnsi="GHEA Grapalat"/>
          <w:lang w:val="hy-AM"/>
        </w:rPr>
        <w:t>)</w:t>
      </w:r>
      <w:r w:rsidRPr="00244C4C">
        <w:rPr>
          <w:rFonts w:ascii="GHEA Grapalat" w:hAnsi="GHEA Grapalat"/>
          <w:lang w:val="hy-AM"/>
        </w:rPr>
        <w:t>, 15-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սերմարտադրությամբ</w:t>
      </w:r>
      <w:r w:rsidRPr="00244C4C">
        <w:rPr>
          <w:rFonts w:ascii="GHEA Grapalat" w:hAnsi="GHEA Grapalat"/>
          <w:lang w:val="hy-AM"/>
        </w:rPr>
        <w:t>: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Միևնույն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ժամանակ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հ</w:t>
      </w:r>
      <w:r w:rsidRPr="00244C4C">
        <w:rPr>
          <w:rFonts w:ascii="GHEA Grapalat" w:hAnsi="GHEA Grapalat" w:cs="Sylfaen"/>
          <w:lang w:val="hy-AM"/>
        </w:rPr>
        <w:t>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2010-2013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փաստացի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օգտագործվել</w:t>
      </w:r>
      <w:r w:rsidRPr="00244C4C">
        <w:rPr>
          <w:rFonts w:ascii="GHEA Grapalat" w:hAnsi="GHEA Grapalat"/>
          <w:lang w:val="hy-AM"/>
        </w:rPr>
        <w:t xml:space="preserve"> 11,2 </w:t>
      </w:r>
      <w:r w:rsidRPr="00244C4C">
        <w:rPr>
          <w:rFonts w:ascii="GHEA Grapalat" w:hAnsi="GHEA Grapalat" w:cs="Sylfaen"/>
          <w:lang w:val="hy-AM"/>
        </w:rPr>
        <w:t>հազ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5 </w:t>
      </w:r>
      <w:r w:rsidRPr="00244C4C">
        <w:rPr>
          <w:rFonts w:ascii="GHEA Grapalat" w:hAnsi="GHEA Grapalat" w:cs="Sylfaen"/>
          <w:lang w:val="hy-AM"/>
        </w:rPr>
        <w:t>հազ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սեփականաշնորհված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Style w:val="FootnoteReference"/>
          <w:rFonts w:ascii="GHEA Grapalat" w:hAnsi="GHEA Grapalat"/>
          <w:lang w:val="hy-AM"/>
        </w:rPr>
        <w:footnoteReference w:id="13"/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չօգտագործվող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վարելահողերը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բարձրադիր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գոտում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թեքություններ</w:t>
      </w:r>
      <w:r w:rsidRPr="00244C4C">
        <w:rPr>
          <w:rFonts w:ascii="GHEA Grapalat" w:hAnsi="GHEA Grapalat"/>
          <w:lang w:val="hy-AM"/>
        </w:rPr>
        <w:t>:</w:t>
      </w:r>
    </w:p>
    <w:p w:rsidR="00F3536E" w:rsidRPr="00527A98" w:rsidRDefault="00F3536E" w:rsidP="00096FC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Այստեղ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ավելորդ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չի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լինի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ևս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մեկ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անգամ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վերհիշել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այդ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գյուղացիական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ֆերմերային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տնտեսությունների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կողմից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արձանագրված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ծավալներն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տարիների</w:t>
      </w:r>
      <w:r w:rsidRPr="00527A98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/>
          <w:lang w:val="hy-AM"/>
        </w:rPr>
        <w:t xml:space="preserve">* (*- </w:t>
      </w:r>
      <w:r w:rsidRPr="00244C4C">
        <w:rPr>
          <w:rFonts w:ascii="GHEA Grapalat" w:hAnsi="GHEA Grapalat" w:cs="Sylfaen"/>
          <w:lang w:val="hy-AM"/>
        </w:rPr>
        <w:t>աղբյուր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ԱՎԾ</w:t>
      </w:r>
      <w:r w:rsidRPr="00244C4C">
        <w:rPr>
          <w:rFonts w:ascii="GHEA Grapalat" w:hAnsi="GHEA Grapalat"/>
          <w:lang w:val="hy-AM"/>
        </w:rPr>
        <w:t xml:space="preserve">, </w:t>
      </w:r>
      <w:hyperlink r:id="rId143" w:history="1">
        <w:r w:rsidRPr="00244C4C">
          <w:rPr>
            <w:rStyle w:val="Hyperlink"/>
            <w:rFonts w:ascii="GHEA Grapalat" w:hAnsi="GHEA Grapalat"/>
            <w:color w:val="auto"/>
            <w:lang w:val="hy-AM"/>
          </w:rPr>
          <w:t>http://www.armstat.am/file/article/marz_12_11.pdf</w:t>
        </w:r>
      </w:hyperlink>
      <w:r w:rsidRPr="00244C4C">
        <w:rPr>
          <w:rFonts w:ascii="GHEA Grapalat" w:hAnsi="GHEA Grapalat"/>
          <w:lang w:val="hy-AM"/>
        </w:rPr>
        <w:t>)</w:t>
      </w:r>
    </w:p>
    <w:p w:rsidR="00F3536E" w:rsidRPr="00244C4C" w:rsidRDefault="00F3536E" w:rsidP="007E66AA">
      <w:pPr>
        <w:rPr>
          <w:rFonts w:ascii="GHEA Grapalat" w:hAnsi="GHEA Grapalat" w:cs="Arian AMU"/>
          <w:i/>
          <w:sz w:val="20"/>
          <w:lang w:val="hy-AM"/>
        </w:rPr>
      </w:pPr>
      <w:r w:rsidRPr="00244C4C">
        <w:rPr>
          <w:rFonts w:ascii="GHEA Grapalat" w:hAnsi="GHEA Grapalat" w:cs="Sylfaen"/>
          <w:i/>
          <w:sz w:val="20"/>
          <w:lang w:val="hy-AM"/>
        </w:rPr>
        <w:t>Աղուսյակ</w:t>
      </w:r>
      <w:r w:rsidRPr="00244C4C">
        <w:rPr>
          <w:rFonts w:ascii="GHEA Grapalat" w:hAnsi="GHEA Grapalat" w:cs="Arian AMU"/>
          <w:i/>
          <w:sz w:val="20"/>
          <w:lang w:val="hy-AM"/>
        </w:rPr>
        <w:t xml:space="preserve"> ***</w:t>
      </w:r>
    </w:p>
    <w:p w:rsidR="00F3536E" w:rsidRPr="00244C4C" w:rsidRDefault="00F3536E" w:rsidP="007E66AA">
      <w:pPr>
        <w:autoSpaceDE w:val="0"/>
        <w:autoSpaceDN w:val="0"/>
        <w:adjustRightInd w:val="0"/>
        <w:rPr>
          <w:rFonts w:ascii="GHEA Grapalat" w:hAnsi="GHEA Grapalat" w:cs="Arian AMU"/>
          <w:i/>
          <w:sz w:val="20"/>
          <w:lang w:val="hy-AM"/>
        </w:rPr>
      </w:pPr>
      <w:r w:rsidRPr="00244C4C">
        <w:rPr>
          <w:rFonts w:ascii="GHEA Grapalat" w:hAnsi="GHEA Grapalat" w:cs="Sylfaen"/>
          <w:i/>
          <w:sz w:val="20"/>
          <w:lang w:val="hy-AM"/>
        </w:rPr>
        <w:t>Մարզի</w:t>
      </w:r>
      <w:r w:rsidRPr="00244C4C">
        <w:rPr>
          <w:rFonts w:ascii="GHEA Grapalat" w:hAnsi="GHEA Grapalat" w:cs="Arian AMU"/>
          <w:i/>
          <w:sz w:val="20"/>
          <w:lang w:val="hy-AM"/>
        </w:rPr>
        <w:t xml:space="preserve"> </w:t>
      </w:r>
      <w:r w:rsidRPr="00244C4C">
        <w:rPr>
          <w:rFonts w:ascii="GHEA Grapalat" w:hAnsi="GHEA Grapalat" w:cs="Sylfaen"/>
          <w:i/>
          <w:sz w:val="20"/>
          <w:lang w:val="hy-AM"/>
        </w:rPr>
        <w:t>գյուղատնտեսական</w:t>
      </w:r>
      <w:r w:rsidRPr="00244C4C">
        <w:rPr>
          <w:rFonts w:ascii="GHEA Grapalat" w:hAnsi="GHEA Grapalat" w:cs="Arian AMU"/>
          <w:i/>
          <w:sz w:val="20"/>
          <w:lang w:val="hy-AM"/>
        </w:rPr>
        <w:t xml:space="preserve"> </w:t>
      </w:r>
      <w:r w:rsidRPr="00244C4C">
        <w:rPr>
          <w:rFonts w:ascii="GHEA Grapalat" w:hAnsi="GHEA Grapalat" w:cs="Sylfaen"/>
          <w:i/>
          <w:sz w:val="20"/>
          <w:lang w:val="hy-AM"/>
        </w:rPr>
        <w:t>արտադրության</w:t>
      </w:r>
      <w:r w:rsidRPr="00244C4C">
        <w:rPr>
          <w:rFonts w:ascii="GHEA Grapalat" w:hAnsi="GHEA Grapalat" w:cs="Arian AMU"/>
          <w:i/>
          <w:sz w:val="20"/>
          <w:lang w:val="hy-AM"/>
        </w:rPr>
        <w:t xml:space="preserve"> </w:t>
      </w:r>
      <w:r w:rsidRPr="00244C4C">
        <w:rPr>
          <w:rFonts w:ascii="GHEA Grapalat" w:hAnsi="GHEA Grapalat" w:cs="Sylfaen"/>
          <w:i/>
          <w:sz w:val="20"/>
          <w:lang w:val="hy-AM"/>
        </w:rPr>
        <w:t>համախառն</w:t>
      </w:r>
      <w:r w:rsidRPr="00244C4C">
        <w:rPr>
          <w:rFonts w:ascii="GHEA Grapalat" w:hAnsi="GHEA Grapalat" w:cs="Arian AMU"/>
          <w:i/>
          <w:sz w:val="20"/>
          <w:lang w:val="hy-AM"/>
        </w:rPr>
        <w:t xml:space="preserve"> </w:t>
      </w:r>
      <w:r w:rsidRPr="00244C4C">
        <w:rPr>
          <w:rFonts w:ascii="GHEA Grapalat" w:hAnsi="GHEA Grapalat" w:cs="Sylfaen"/>
          <w:i/>
          <w:sz w:val="20"/>
          <w:lang w:val="hy-AM"/>
        </w:rPr>
        <w:t>բերքի</w:t>
      </w:r>
      <w:r w:rsidRPr="00244C4C">
        <w:rPr>
          <w:rFonts w:ascii="GHEA Grapalat" w:hAnsi="GHEA Grapalat" w:cs="Arian AMU"/>
          <w:i/>
          <w:sz w:val="20"/>
          <w:lang w:val="hy-AM"/>
        </w:rPr>
        <w:t xml:space="preserve"> </w:t>
      </w:r>
      <w:r w:rsidRPr="00244C4C">
        <w:rPr>
          <w:rFonts w:ascii="GHEA Grapalat" w:hAnsi="GHEA Grapalat" w:cs="Sylfaen"/>
          <w:i/>
          <w:sz w:val="20"/>
          <w:lang w:val="hy-AM"/>
        </w:rPr>
        <w:t>ծավալներն</w:t>
      </w:r>
      <w:r w:rsidRPr="00244C4C">
        <w:rPr>
          <w:rFonts w:ascii="GHEA Grapalat" w:hAnsi="GHEA Grapalat" w:cs="Arian AMU"/>
          <w:i/>
          <w:sz w:val="20"/>
          <w:lang w:val="hy-AM"/>
        </w:rPr>
        <w:t xml:space="preserve"> </w:t>
      </w:r>
      <w:r w:rsidRPr="00244C4C">
        <w:rPr>
          <w:rFonts w:ascii="GHEA Grapalat" w:hAnsi="GHEA Grapalat" w:cs="Sylfaen"/>
          <w:i/>
          <w:sz w:val="20"/>
          <w:lang w:val="hy-AM"/>
        </w:rPr>
        <w:t>ըստ</w:t>
      </w:r>
      <w:r w:rsidRPr="00244C4C">
        <w:rPr>
          <w:rFonts w:ascii="GHEA Grapalat" w:hAnsi="GHEA Grapalat" w:cs="Arian AMU"/>
          <w:i/>
          <w:sz w:val="20"/>
          <w:lang w:val="hy-AM"/>
        </w:rPr>
        <w:t xml:space="preserve"> </w:t>
      </w:r>
      <w:r w:rsidRPr="00244C4C">
        <w:rPr>
          <w:rFonts w:ascii="GHEA Grapalat" w:hAnsi="GHEA Grapalat" w:cs="Sylfaen"/>
          <w:i/>
          <w:sz w:val="20"/>
          <w:lang w:val="hy-AM"/>
        </w:rPr>
        <w:t>տարիների</w:t>
      </w:r>
      <w:r w:rsidRPr="00244C4C">
        <w:rPr>
          <w:rFonts w:ascii="GHEA Grapalat" w:hAnsi="GHEA Grapalat" w:cs="Arian AMU"/>
          <w:i/>
          <w:sz w:val="20"/>
          <w:lang w:val="hy-AM"/>
        </w:rPr>
        <w:t xml:space="preserve">, </w:t>
      </w:r>
      <w:r w:rsidRPr="00244C4C">
        <w:rPr>
          <w:rFonts w:ascii="GHEA Grapalat" w:hAnsi="GHEA Grapalat" w:cs="Sylfaen"/>
          <w:i/>
          <w:sz w:val="20"/>
          <w:lang w:val="hy-AM"/>
        </w:rPr>
        <w:t>հզ</w:t>
      </w:r>
      <w:r w:rsidRPr="00244C4C">
        <w:rPr>
          <w:rFonts w:ascii="GHEA Grapalat" w:hAnsi="GHEA Grapalat" w:cs="Arian AMU"/>
          <w:i/>
          <w:sz w:val="20"/>
          <w:lang w:val="hy-AM"/>
        </w:rPr>
        <w:t xml:space="preserve">. </w:t>
      </w:r>
      <w:r w:rsidRPr="00244C4C">
        <w:rPr>
          <w:rFonts w:ascii="GHEA Grapalat" w:hAnsi="GHEA Grapalat" w:cs="Sylfaen"/>
          <w:i/>
          <w:sz w:val="20"/>
          <w:lang w:val="hy-AM"/>
        </w:rPr>
        <w:t>տ</w:t>
      </w:r>
      <w:r w:rsidRPr="00244C4C">
        <w:rPr>
          <w:rFonts w:ascii="GHEA Grapalat" w:hAnsi="GHEA Grapalat" w:cs="Arian AMU"/>
          <w:i/>
          <w:sz w:val="20"/>
          <w:lang w:val="hy-AM"/>
        </w:rPr>
        <w:t>.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87"/>
        <w:gridCol w:w="2887"/>
        <w:gridCol w:w="1222"/>
        <w:gridCol w:w="1222"/>
        <w:gridCol w:w="1225"/>
        <w:gridCol w:w="1223"/>
        <w:gridCol w:w="1225"/>
      </w:tblGrid>
      <w:tr w:rsidR="00F3536E" w:rsidRPr="00244C4C" w:rsidTr="00037507">
        <w:tc>
          <w:tcPr>
            <w:tcW w:w="26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97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</w:rPr>
              <w:t>Գյուղատնտեսական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մշակաբույսի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անվանումը</w:t>
            </w:r>
            <w:r w:rsidRPr="00244C4C">
              <w:rPr>
                <w:rFonts w:ascii="GHEA Grapalat" w:hAnsi="GHEA Grapalat"/>
                <w:lang w:val="ru-RU"/>
              </w:rPr>
              <w:t>/</w:t>
            </w:r>
            <w:r w:rsidRPr="00244C4C">
              <w:rPr>
                <w:rFonts w:ascii="GHEA Grapalat" w:hAnsi="GHEA Grapalat" w:cs="Sylfaen"/>
                <w:lang w:val="ru-RU"/>
              </w:rPr>
              <w:t>խումբը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2007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2008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2009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2010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2011</w:t>
            </w:r>
          </w:p>
        </w:tc>
      </w:tr>
      <w:tr w:rsidR="00F3536E" w:rsidRPr="00244C4C" w:rsidTr="00037507">
        <w:tc>
          <w:tcPr>
            <w:tcW w:w="261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497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Կարտոֆիլ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31.3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33.3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32.4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23.6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27.6</w:t>
            </w:r>
          </w:p>
        </w:tc>
      </w:tr>
      <w:tr w:rsidR="00F3536E" w:rsidRPr="00244C4C" w:rsidTr="00037507">
        <w:tc>
          <w:tcPr>
            <w:tcW w:w="261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497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Բանջարա</w:t>
            </w:r>
            <w:r w:rsidRPr="00244C4C">
              <w:rPr>
                <w:rFonts w:ascii="GHEA Grapalat" w:hAnsi="GHEA Grapalat"/>
              </w:rPr>
              <w:t>/</w:t>
            </w:r>
            <w:r w:rsidRPr="00244C4C">
              <w:rPr>
                <w:rFonts w:ascii="GHEA Grapalat" w:hAnsi="GHEA Grapalat" w:cs="Sylfaen"/>
              </w:rPr>
              <w:t>բոստանային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16.7 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17.9 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17.5 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15.1 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15.8</w:t>
            </w:r>
          </w:p>
        </w:tc>
      </w:tr>
      <w:tr w:rsidR="00F3536E" w:rsidRPr="00244C4C" w:rsidTr="00037507">
        <w:tc>
          <w:tcPr>
            <w:tcW w:w="261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497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Պտուղ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և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հատապտուղ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19.7 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20.0 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13.8 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3.0 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11.6</w:t>
            </w:r>
          </w:p>
        </w:tc>
      </w:tr>
      <w:tr w:rsidR="00F3536E" w:rsidRPr="00244C4C" w:rsidTr="00037507">
        <w:tc>
          <w:tcPr>
            <w:tcW w:w="261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497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Խաղող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1.3 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1.0 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1.0 </w:t>
            </w:r>
          </w:p>
        </w:tc>
        <w:tc>
          <w:tcPr>
            <w:tcW w:w="64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0.9 </w:t>
            </w:r>
          </w:p>
        </w:tc>
        <w:tc>
          <w:tcPr>
            <w:tcW w:w="64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0.9</w:t>
            </w:r>
          </w:p>
        </w:tc>
      </w:tr>
    </w:tbl>
    <w:p w:rsidR="00F3536E" w:rsidRPr="00244C4C" w:rsidRDefault="00F3536E" w:rsidP="007E66AA">
      <w:pPr>
        <w:autoSpaceDE w:val="0"/>
        <w:autoSpaceDN w:val="0"/>
        <w:adjustRightInd w:val="0"/>
        <w:rPr>
          <w:rFonts w:ascii="GHEA Grapalat" w:hAnsi="GHEA Grapalat"/>
          <w:lang w:val="ru-RU"/>
        </w:rPr>
      </w:pPr>
    </w:p>
    <w:p w:rsidR="00F3536E" w:rsidRPr="00244C4C" w:rsidRDefault="00F3536E" w:rsidP="00037507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ru-RU"/>
        </w:rPr>
        <w:t>Հաշվի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առնելով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նախկինում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արդեն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հիշատակված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բազմապատկիչ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գործակիցների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/>
          <w:lang w:val="ru-RU"/>
        </w:rPr>
        <w:t xml:space="preserve"> «</w:t>
      </w:r>
      <w:r w:rsidRPr="00244C4C">
        <w:rPr>
          <w:rFonts w:ascii="GHEA Grapalat" w:hAnsi="GHEA Grapalat" w:cs="Sylfaen"/>
          <w:lang w:val="ru-RU"/>
        </w:rPr>
        <w:t>չօգտագործվող</w:t>
      </w:r>
      <w:r w:rsidRPr="00244C4C">
        <w:rPr>
          <w:rFonts w:ascii="GHEA Grapalat" w:hAnsi="GHEA Grapalat"/>
          <w:lang w:val="ru-RU"/>
        </w:rPr>
        <w:t xml:space="preserve">» </w:t>
      </w:r>
      <w:r w:rsidRPr="00244C4C">
        <w:rPr>
          <w:rFonts w:ascii="GHEA Grapalat" w:hAnsi="GHEA Grapalat" w:cs="Sylfaen"/>
          <w:lang w:val="ru-RU"/>
        </w:rPr>
        <w:t>բերքի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գործոնները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կարելի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եզրակացնել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տվյալ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շահառուների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ցանցի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ընդգրկումը</w:t>
      </w:r>
      <w:r w:rsidRPr="00244C4C">
        <w:rPr>
          <w:rFonts w:ascii="GHEA Grapalat" w:hAnsi="GHEA Grapalat"/>
          <w:lang w:val="ru-RU"/>
        </w:rPr>
        <w:t>:</w:t>
      </w:r>
    </w:p>
    <w:p w:rsidR="00F3536E" w:rsidRPr="00527A98" w:rsidRDefault="00F3536E" w:rsidP="00037507">
      <w:pPr>
        <w:rPr>
          <w:rFonts w:ascii="GHEA Grapalat" w:hAnsi="GHEA Grapalat"/>
          <w:lang w:val="ru-RU"/>
        </w:rPr>
      </w:pPr>
    </w:p>
    <w:p w:rsidR="00F3536E" w:rsidRPr="00244C4C" w:rsidRDefault="00F3536E" w:rsidP="00037507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hy-AM"/>
        </w:rPr>
        <w:t>Այսպիսով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ստեղծված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ջրամատակարարման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համակարգից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կօգտվի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ոչ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միայն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սույն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ծրագրով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նախատեսվող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Ներդրողների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Միավորումը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</w:rPr>
        <w:t>այլև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կօգտվի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Սյունիքի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մարզի</w:t>
      </w:r>
      <w:r w:rsidRPr="00244C4C">
        <w:rPr>
          <w:rFonts w:ascii="GHEA Grapalat" w:hAnsi="GHEA Grapalat"/>
          <w:lang w:val="ru-RU"/>
        </w:rPr>
        <w:t xml:space="preserve"> (</w:t>
      </w:r>
      <w:r w:rsidRPr="00244C4C">
        <w:rPr>
          <w:rFonts w:ascii="GHEA Grapalat" w:hAnsi="GHEA Grapalat" w:cs="Sylfaen"/>
        </w:rPr>
        <w:t>տվյալ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դեպքում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Մեղրու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տարածաշրջանի</w:t>
      </w:r>
      <w:r w:rsidRPr="00244C4C">
        <w:rPr>
          <w:rFonts w:ascii="GHEA Grapalat" w:hAnsi="GHEA Grapalat"/>
          <w:lang w:val="ru-RU"/>
        </w:rPr>
        <w:t xml:space="preserve">)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առանձին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բնակիչներ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մինչ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այդ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զուրկ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լինելով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նման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հնարավորություններից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տարեց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այդ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պատճառով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կորց</w:t>
      </w:r>
      <w:r w:rsidRPr="00244C4C">
        <w:rPr>
          <w:rFonts w:ascii="GHEA Grapalat" w:hAnsi="GHEA Grapalat" w:cs="Sylfaen"/>
        </w:rPr>
        <w:t>րել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պոտենցիալ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բերքի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ru-RU"/>
        </w:rPr>
        <w:t>զգալի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հատվածը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բաց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թող</w:t>
      </w:r>
      <w:r w:rsidRPr="00244C4C">
        <w:rPr>
          <w:rFonts w:ascii="GHEA Grapalat" w:hAnsi="GHEA Grapalat" w:cs="Sylfaen"/>
        </w:rPr>
        <w:t>ել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պոտենցիալ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եկամուտը</w:t>
      </w:r>
      <w:r w:rsidRPr="00244C4C">
        <w:rPr>
          <w:rFonts w:ascii="GHEA Grapalat" w:hAnsi="GHEA Grapalat"/>
          <w:lang w:val="ru-RU"/>
        </w:rPr>
        <w:t>:</w:t>
      </w:r>
    </w:p>
    <w:p w:rsidR="00F3536E" w:rsidRPr="00244C4C" w:rsidRDefault="00F3536E" w:rsidP="00037507">
      <w:pPr>
        <w:pStyle w:val="Heading3"/>
        <w:rPr>
          <w:rFonts w:ascii="GHEA Grapalat" w:hAnsi="GHEA Grapalat"/>
          <w:lang w:val="hy-AM"/>
        </w:rPr>
      </w:pPr>
      <w:bookmarkStart w:id="409" w:name="_Toc361931112"/>
      <w:r w:rsidRPr="00244C4C">
        <w:rPr>
          <w:rFonts w:ascii="GHEA Grapalat" w:hAnsi="GHEA Grapalat" w:cs="Sylfaen"/>
          <w:lang w:val="hy-AM"/>
        </w:rPr>
        <w:t>Ներդրումներ</w:t>
      </w:r>
      <w:bookmarkEnd w:id="409"/>
    </w:p>
    <w:p w:rsidR="00F3536E" w:rsidRPr="00244C4C" w:rsidRDefault="00F3536E" w:rsidP="00037507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Ո՞վ</w:t>
      </w:r>
    </w:p>
    <w:p w:rsidR="00F3536E" w:rsidRPr="00244C4C" w:rsidRDefault="00F3536E" w:rsidP="0003750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1.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Կառավարություն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մարզպետարանի</w:t>
      </w:r>
    </w:p>
    <w:p w:rsidR="00F3536E" w:rsidRPr="00244C4C" w:rsidRDefault="00F3536E" w:rsidP="0003750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2.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Միավորում</w:t>
      </w: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037507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Ինչպե՞ս</w:t>
      </w:r>
    </w:p>
    <w:p w:rsidR="00F3536E" w:rsidRPr="00527A98" w:rsidRDefault="00F3536E" w:rsidP="0003750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Պետության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չափաբաժինը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իրենից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ինֆրակառուցվածքային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բլոկի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Մեղրիի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ինքնահոս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մայր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ցանցային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բաժանարար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խողովակային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կառուցումը</w:t>
      </w:r>
      <w:r w:rsidRPr="00244C4C">
        <w:rPr>
          <w:rFonts w:ascii="GHEA Grapalat" w:hAnsi="GHEA Grapalat"/>
          <w:lang w:val="hy-AM"/>
        </w:rPr>
        <w:t xml:space="preserve">` 6 150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արժողությամբ</w:t>
      </w:r>
      <w:r w:rsidRPr="00244C4C">
        <w:rPr>
          <w:rFonts w:ascii="GHEA Grapalat" w:hAnsi="GHEA Grapalat"/>
          <w:lang w:val="hy-AM"/>
        </w:rPr>
        <w:t>:</w:t>
      </w:r>
    </w:p>
    <w:p w:rsidR="00F3536E" w:rsidRPr="00527A98" w:rsidRDefault="00F3536E" w:rsidP="00037507">
      <w:pPr>
        <w:rPr>
          <w:rFonts w:ascii="GHEA Grapalat" w:hAnsi="GHEA Grapalat"/>
          <w:lang w:val="hy-AM"/>
        </w:rPr>
      </w:pPr>
    </w:p>
    <w:p w:rsidR="00F3536E" w:rsidRPr="00527A98" w:rsidRDefault="00F3536E" w:rsidP="0003750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Կրկին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ներդրողը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27</w:t>
      </w:r>
      <w:r w:rsidRPr="00527A98">
        <w:rPr>
          <w:rFonts w:ascii="GHEA Grapalat" w:hAnsi="GHEA Grapalat"/>
          <w:lang w:val="hy-AM"/>
        </w:rPr>
        <w:t>2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/>
          <w:lang w:val="hy-AM"/>
        </w:rPr>
        <w:t>445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/>
          <w:lang w:val="hy-AM"/>
        </w:rPr>
        <w:t>700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հողերի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ձեռքբերում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ինտենսիվ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ձեռքբերում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մոնտաժում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ծառերի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տնկիների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ձեռքբերում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>):</w:t>
      </w:r>
    </w:p>
    <w:p w:rsidR="00F3536E" w:rsidRPr="00527A98" w:rsidRDefault="00F3536E" w:rsidP="007E66AA">
      <w:pPr>
        <w:rPr>
          <w:rFonts w:ascii="GHEA Grapalat" w:hAnsi="GHEA Grapalat"/>
          <w:b/>
          <w:bCs/>
          <w:sz w:val="22"/>
          <w:lang w:val="hy-AM" w:eastAsia="ru-RU"/>
        </w:rPr>
      </w:pPr>
    </w:p>
    <w:p w:rsidR="00F3536E" w:rsidRPr="00244C4C" w:rsidRDefault="00F3536E" w:rsidP="00037507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Ի՞նչ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գնվելու</w:t>
      </w:r>
    </w:p>
    <w:p w:rsidR="00F3536E" w:rsidRPr="00244C4C" w:rsidRDefault="00F3536E" w:rsidP="0003750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ուղղությունների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բաշխվածքն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տեսքը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03750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1. </w:t>
      </w:r>
      <w:r w:rsidRPr="00244C4C">
        <w:rPr>
          <w:rFonts w:ascii="GHEA Grapalat" w:hAnsi="GHEA Grapalat" w:cs="Sylfaen"/>
          <w:lang w:val="hy-AM"/>
        </w:rPr>
        <w:t>Հող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շենքեր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շինություններ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բարելավում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մասնագետների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փորձագետների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զրույցների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տրամադրված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տեղեկանքների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Մեղրիի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տարածաշրջանի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հողերի</w:t>
      </w:r>
      <w:r w:rsidRPr="00244C4C">
        <w:rPr>
          <w:rFonts w:ascii="GHEA Grapalat" w:hAnsi="GHEA Grapalat"/>
          <w:lang w:val="hy-AM"/>
        </w:rPr>
        <w:t xml:space="preserve"> 1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կադաստրային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հազ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).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507"/>
        <w:gridCol w:w="2238"/>
        <w:gridCol w:w="1313"/>
        <w:gridCol w:w="1291"/>
        <w:gridCol w:w="16"/>
        <w:gridCol w:w="1299"/>
        <w:gridCol w:w="1515"/>
        <w:gridCol w:w="1312"/>
      </w:tblGrid>
      <w:tr w:rsidR="00F3536E" w:rsidRPr="00244C4C" w:rsidTr="00037507">
        <w:tc>
          <w:tcPr>
            <w:tcW w:w="270" w:type="pct"/>
            <w:vMerge w:val="restar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N/n</w:t>
            </w:r>
          </w:p>
        </w:tc>
        <w:tc>
          <w:tcPr>
            <w:tcW w:w="1182" w:type="pct"/>
            <w:vMerge w:val="restar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Համայնքի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անվանումը</w:t>
            </w:r>
          </w:p>
        </w:tc>
        <w:tc>
          <w:tcPr>
            <w:tcW w:w="1378" w:type="pct"/>
            <w:gridSpan w:val="2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Վարելահող</w:t>
            </w:r>
          </w:p>
        </w:tc>
        <w:tc>
          <w:tcPr>
            <w:tcW w:w="2170" w:type="pct"/>
            <w:gridSpan w:val="4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Բազմամյա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տնկարկ</w:t>
            </w:r>
          </w:p>
        </w:tc>
      </w:tr>
      <w:tr w:rsidR="00F3536E" w:rsidRPr="00244C4C" w:rsidTr="00037507">
        <w:tc>
          <w:tcPr>
            <w:tcW w:w="270" w:type="pct"/>
            <w:vMerge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82" w:type="pct"/>
            <w:vMerge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Ջրովի</w:t>
            </w:r>
          </w:p>
        </w:tc>
        <w:tc>
          <w:tcPr>
            <w:tcW w:w="693" w:type="pct"/>
            <w:gridSpan w:val="2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Անջրտի</w:t>
            </w:r>
          </w:p>
        </w:tc>
        <w:tc>
          <w:tcPr>
            <w:tcW w:w="68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Խաղող</w:t>
            </w:r>
          </w:p>
        </w:tc>
        <w:tc>
          <w:tcPr>
            <w:tcW w:w="77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Կորիզավոր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Հնդավոր</w:t>
            </w:r>
          </w:p>
        </w:tc>
      </w:tr>
      <w:tr w:rsidR="00F3536E" w:rsidRPr="00244C4C" w:rsidTr="00037507">
        <w:tc>
          <w:tcPr>
            <w:tcW w:w="270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182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Մեղրի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762.5</w:t>
            </w:r>
          </w:p>
        </w:tc>
        <w:tc>
          <w:tcPr>
            <w:tcW w:w="693" w:type="pct"/>
            <w:gridSpan w:val="2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302.5</w:t>
            </w:r>
          </w:p>
        </w:tc>
        <w:tc>
          <w:tcPr>
            <w:tcW w:w="68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1952.5</w:t>
            </w:r>
          </w:p>
        </w:tc>
        <w:tc>
          <w:tcPr>
            <w:tcW w:w="77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1280.0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3536E" w:rsidRPr="00244C4C" w:rsidTr="00037507">
        <w:tc>
          <w:tcPr>
            <w:tcW w:w="270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182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Ագարակ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1107.5</w:t>
            </w:r>
          </w:p>
        </w:tc>
        <w:tc>
          <w:tcPr>
            <w:tcW w:w="693" w:type="pct"/>
            <w:gridSpan w:val="2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297.5</w:t>
            </w:r>
          </w:p>
        </w:tc>
        <w:tc>
          <w:tcPr>
            <w:tcW w:w="68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2510.0</w:t>
            </w:r>
          </w:p>
        </w:tc>
        <w:tc>
          <w:tcPr>
            <w:tcW w:w="77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1475.0</w:t>
            </w:r>
          </w:p>
        </w:tc>
      </w:tr>
      <w:tr w:rsidR="00F3536E" w:rsidRPr="00244C4C" w:rsidTr="00037507">
        <w:tc>
          <w:tcPr>
            <w:tcW w:w="270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182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Ալվանք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895.0</w:t>
            </w:r>
          </w:p>
        </w:tc>
        <w:tc>
          <w:tcPr>
            <w:tcW w:w="693" w:type="pct"/>
            <w:gridSpan w:val="2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300.0</w:t>
            </w:r>
          </w:p>
        </w:tc>
        <w:tc>
          <w:tcPr>
            <w:tcW w:w="68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1440.0</w:t>
            </w:r>
          </w:p>
        </w:tc>
        <w:tc>
          <w:tcPr>
            <w:tcW w:w="77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1360.0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877.5</w:t>
            </w:r>
          </w:p>
        </w:tc>
      </w:tr>
      <w:tr w:rsidR="00F3536E" w:rsidRPr="00244C4C" w:rsidTr="00037507">
        <w:tc>
          <w:tcPr>
            <w:tcW w:w="270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182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Գուդեմնիս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710.0</w:t>
            </w:r>
          </w:p>
        </w:tc>
        <w:tc>
          <w:tcPr>
            <w:tcW w:w="693" w:type="pct"/>
            <w:gridSpan w:val="2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450.0</w:t>
            </w:r>
          </w:p>
        </w:tc>
        <w:tc>
          <w:tcPr>
            <w:tcW w:w="68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77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1977.5</w:t>
            </w:r>
          </w:p>
        </w:tc>
      </w:tr>
      <w:tr w:rsidR="00F3536E" w:rsidRPr="00244C4C" w:rsidTr="00037507">
        <w:tc>
          <w:tcPr>
            <w:tcW w:w="270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182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Լեհվազ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1032.5</w:t>
            </w:r>
          </w:p>
        </w:tc>
        <w:tc>
          <w:tcPr>
            <w:tcW w:w="693" w:type="pct"/>
            <w:gridSpan w:val="2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352.5</w:t>
            </w:r>
          </w:p>
        </w:tc>
        <w:tc>
          <w:tcPr>
            <w:tcW w:w="68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1350.0</w:t>
            </w:r>
          </w:p>
        </w:tc>
        <w:tc>
          <w:tcPr>
            <w:tcW w:w="77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1150.0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827.5</w:t>
            </w:r>
          </w:p>
        </w:tc>
      </w:tr>
      <w:tr w:rsidR="00F3536E" w:rsidRPr="00244C4C" w:rsidTr="00037507">
        <w:tc>
          <w:tcPr>
            <w:tcW w:w="270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182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Կարճևան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707.5</w:t>
            </w:r>
          </w:p>
        </w:tc>
        <w:tc>
          <w:tcPr>
            <w:tcW w:w="693" w:type="pct"/>
            <w:gridSpan w:val="2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353.8</w:t>
            </w:r>
          </w:p>
        </w:tc>
        <w:tc>
          <w:tcPr>
            <w:tcW w:w="68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1617.5</w:t>
            </w:r>
          </w:p>
        </w:tc>
        <w:tc>
          <w:tcPr>
            <w:tcW w:w="77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1505.0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1375.0</w:t>
            </w:r>
          </w:p>
        </w:tc>
      </w:tr>
      <w:tr w:rsidR="00F3536E" w:rsidRPr="00244C4C" w:rsidTr="00037507">
        <w:tc>
          <w:tcPr>
            <w:tcW w:w="270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1182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Կուրիս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685.0</w:t>
            </w:r>
          </w:p>
        </w:tc>
        <w:tc>
          <w:tcPr>
            <w:tcW w:w="693" w:type="pct"/>
            <w:gridSpan w:val="2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532.5</w:t>
            </w:r>
          </w:p>
        </w:tc>
        <w:tc>
          <w:tcPr>
            <w:tcW w:w="68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2510.0</w:t>
            </w:r>
          </w:p>
        </w:tc>
        <w:tc>
          <w:tcPr>
            <w:tcW w:w="77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1435.0</w:t>
            </w:r>
          </w:p>
        </w:tc>
      </w:tr>
      <w:tr w:rsidR="00F3536E" w:rsidRPr="00244C4C" w:rsidTr="00037507">
        <w:tc>
          <w:tcPr>
            <w:tcW w:w="270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1182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Նյուվադի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967.5</w:t>
            </w:r>
          </w:p>
        </w:tc>
        <w:tc>
          <w:tcPr>
            <w:tcW w:w="693" w:type="pct"/>
            <w:gridSpan w:val="2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252.5</w:t>
            </w:r>
          </w:p>
        </w:tc>
        <w:tc>
          <w:tcPr>
            <w:tcW w:w="68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1185.0</w:t>
            </w:r>
          </w:p>
        </w:tc>
        <w:tc>
          <w:tcPr>
            <w:tcW w:w="77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625.0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3536E" w:rsidRPr="00244C4C" w:rsidTr="00037507">
        <w:tc>
          <w:tcPr>
            <w:tcW w:w="270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9</w:t>
            </w:r>
          </w:p>
        </w:tc>
        <w:tc>
          <w:tcPr>
            <w:tcW w:w="1182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Շվանիձոր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970.0</w:t>
            </w:r>
          </w:p>
        </w:tc>
        <w:tc>
          <w:tcPr>
            <w:tcW w:w="693" w:type="pct"/>
            <w:gridSpan w:val="2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350.0</w:t>
            </w:r>
          </w:p>
        </w:tc>
        <w:tc>
          <w:tcPr>
            <w:tcW w:w="68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1840.0</w:t>
            </w:r>
          </w:p>
        </w:tc>
        <w:tc>
          <w:tcPr>
            <w:tcW w:w="77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915.0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1060.0</w:t>
            </w:r>
          </w:p>
        </w:tc>
      </w:tr>
      <w:tr w:rsidR="00F3536E" w:rsidRPr="00244C4C" w:rsidTr="00037507">
        <w:tc>
          <w:tcPr>
            <w:tcW w:w="270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10</w:t>
            </w:r>
          </w:p>
        </w:tc>
        <w:tc>
          <w:tcPr>
            <w:tcW w:w="1182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Վահրավար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727.5</w:t>
            </w:r>
          </w:p>
        </w:tc>
        <w:tc>
          <w:tcPr>
            <w:tcW w:w="693" w:type="pct"/>
            <w:gridSpan w:val="2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340.0</w:t>
            </w:r>
          </w:p>
        </w:tc>
        <w:tc>
          <w:tcPr>
            <w:tcW w:w="68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1395.0</w:t>
            </w:r>
          </w:p>
        </w:tc>
        <w:tc>
          <w:tcPr>
            <w:tcW w:w="77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947.5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3536E" w:rsidRPr="00244C4C" w:rsidTr="00037507">
        <w:tc>
          <w:tcPr>
            <w:tcW w:w="270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11</w:t>
            </w:r>
          </w:p>
        </w:tc>
        <w:tc>
          <w:tcPr>
            <w:tcW w:w="1182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Վարդանիձոր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787.5</w:t>
            </w:r>
          </w:p>
        </w:tc>
        <w:tc>
          <w:tcPr>
            <w:tcW w:w="693" w:type="pct"/>
            <w:gridSpan w:val="2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312.5</w:t>
            </w:r>
          </w:p>
        </w:tc>
        <w:tc>
          <w:tcPr>
            <w:tcW w:w="68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1417.5</w:t>
            </w:r>
          </w:p>
        </w:tc>
        <w:tc>
          <w:tcPr>
            <w:tcW w:w="778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655.0</w:t>
            </w:r>
          </w:p>
        </w:tc>
        <w:tc>
          <w:tcPr>
            <w:tcW w:w="695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-</w:t>
            </w:r>
          </w:p>
        </w:tc>
      </w:tr>
    </w:tbl>
    <w:p w:rsidR="00F3536E" w:rsidRPr="00244C4C" w:rsidRDefault="00F3536E" w:rsidP="007E66A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 </w:t>
      </w:r>
    </w:p>
    <w:p w:rsidR="00F3536E" w:rsidRPr="00527A98" w:rsidRDefault="00F3536E" w:rsidP="00037507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Հիմնվելով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աղուսյակի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ձեռքբերվող</w:t>
      </w:r>
      <w:r w:rsidRPr="00244C4C">
        <w:rPr>
          <w:rFonts w:ascii="GHEA Grapalat" w:hAnsi="GHEA Grapalat"/>
          <w:lang w:val="hy-AM"/>
        </w:rPr>
        <w:t xml:space="preserve"> 1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անջրտի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հողատեսքի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հաշվարկային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սահմանում</w:t>
      </w:r>
      <w:r w:rsidRPr="00244C4C">
        <w:rPr>
          <w:rFonts w:ascii="GHEA Grapalat" w:hAnsi="GHEA Grapalat"/>
          <w:lang w:val="hy-AM"/>
        </w:rPr>
        <w:t xml:space="preserve"> 350 000 </w:t>
      </w:r>
      <w:r w:rsidRPr="00244C4C">
        <w:rPr>
          <w:rFonts w:ascii="GHEA Grapalat" w:hAnsi="GHEA Grapalat" w:cs="Sylfaen"/>
          <w:lang w:val="hy-AM"/>
        </w:rPr>
        <w:t>դրամը</w:t>
      </w:r>
      <w:r w:rsidRPr="00244C4C">
        <w:rPr>
          <w:rFonts w:ascii="GHEA Grapalat" w:hAnsi="GHEA Grapalat"/>
          <w:lang w:val="hy-AM"/>
        </w:rPr>
        <w:t>:</w:t>
      </w:r>
    </w:p>
    <w:p w:rsidR="00F3536E" w:rsidRPr="00527A98" w:rsidRDefault="00F3536E" w:rsidP="00037507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Մարզի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խնդրո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առարկա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տարածաշրջանում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գյուղատնտեսական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նշանակության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ոռոգելի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սակայն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չոռոգվող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հողերը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ունեն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հետևյալ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պատկերը</w:t>
      </w:r>
      <w:r w:rsidRPr="00527A98">
        <w:rPr>
          <w:rFonts w:ascii="GHEA Grapalat" w:hAnsi="GHEA Grapalat"/>
          <w:lang w:val="hy-AM"/>
        </w:rPr>
        <w:t>.</w:t>
      </w:r>
    </w:p>
    <w:p w:rsidR="00F3536E" w:rsidRPr="00527A98" w:rsidRDefault="00F3536E" w:rsidP="007E66AA">
      <w:pPr>
        <w:rPr>
          <w:rFonts w:ascii="GHEA Grapalat" w:hAnsi="GHEA Grapalat"/>
          <w:lang w:val="hy-AM"/>
        </w:rPr>
      </w:pP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670"/>
        <w:gridCol w:w="3092"/>
        <w:gridCol w:w="2952"/>
        <w:gridCol w:w="2777"/>
      </w:tblGrid>
      <w:tr w:rsidR="00F3536E" w:rsidRPr="00244C4C" w:rsidTr="00037507">
        <w:tc>
          <w:tcPr>
            <w:tcW w:w="35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Հ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Հ</w:t>
            </w:r>
          </w:p>
        </w:tc>
        <w:tc>
          <w:tcPr>
            <w:tcW w:w="162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Համայնքի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անվանումը</w:t>
            </w:r>
          </w:p>
        </w:tc>
        <w:tc>
          <w:tcPr>
            <w:tcW w:w="1555" w:type="pct"/>
            <w:vAlign w:val="center"/>
          </w:tcPr>
          <w:p w:rsidR="00F3536E" w:rsidRPr="00244C4C" w:rsidRDefault="00F3536E" w:rsidP="00037507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Չոռոգվող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վարելահողերի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չափը</w:t>
            </w:r>
            <w:r w:rsidRPr="00244C4C">
              <w:rPr>
                <w:rFonts w:ascii="GHEA Grapalat" w:hAnsi="GHEA Grapalat"/>
                <w:lang w:val="hy-AM"/>
              </w:rPr>
              <w:t xml:space="preserve"> /</w:t>
            </w:r>
            <w:r w:rsidRPr="00244C4C">
              <w:rPr>
                <w:rFonts w:ascii="GHEA Grapalat" w:hAnsi="GHEA Grapalat" w:cs="Sylfaen"/>
                <w:lang w:val="hy-AM"/>
              </w:rPr>
              <w:t>հա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</w:p>
        </w:tc>
        <w:tc>
          <w:tcPr>
            <w:tcW w:w="146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Պատկանելիությունը</w:t>
            </w:r>
          </w:p>
        </w:tc>
      </w:tr>
      <w:tr w:rsidR="00F3536E" w:rsidRPr="00244C4C" w:rsidTr="00037507">
        <w:tc>
          <w:tcPr>
            <w:tcW w:w="35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62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Մեղրի</w:t>
            </w:r>
          </w:p>
        </w:tc>
        <w:tc>
          <w:tcPr>
            <w:tcW w:w="1555" w:type="pct"/>
            <w:vAlign w:val="center"/>
          </w:tcPr>
          <w:p w:rsidR="00F3536E" w:rsidRPr="00244C4C" w:rsidRDefault="00F3536E" w:rsidP="00037507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25.0</w:t>
            </w:r>
          </w:p>
        </w:tc>
        <w:tc>
          <w:tcPr>
            <w:tcW w:w="146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մասնավոր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սեփականություն</w:t>
            </w:r>
          </w:p>
        </w:tc>
      </w:tr>
      <w:tr w:rsidR="00F3536E" w:rsidRPr="00244C4C" w:rsidTr="00037507">
        <w:tc>
          <w:tcPr>
            <w:tcW w:w="35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62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Ագարակ</w:t>
            </w:r>
          </w:p>
        </w:tc>
        <w:tc>
          <w:tcPr>
            <w:tcW w:w="1555" w:type="pct"/>
            <w:vAlign w:val="center"/>
          </w:tcPr>
          <w:p w:rsidR="00F3536E" w:rsidRPr="00244C4C" w:rsidRDefault="00F3536E" w:rsidP="00037507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20.0</w:t>
            </w:r>
          </w:p>
        </w:tc>
        <w:tc>
          <w:tcPr>
            <w:tcW w:w="146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մասնավոր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սեփականություն</w:t>
            </w:r>
          </w:p>
        </w:tc>
      </w:tr>
      <w:tr w:rsidR="00F3536E" w:rsidRPr="00244C4C" w:rsidTr="00037507">
        <w:tc>
          <w:tcPr>
            <w:tcW w:w="35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62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Ալվանք</w:t>
            </w:r>
          </w:p>
        </w:tc>
        <w:tc>
          <w:tcPr>
            <w:tcW w:w="1555" w:type="pct"/>
            <w:vAlign w:val="center"/>
          </w:tcPr>
          <w:p w:rsidR="00F3536E" w:rsidRPr="00244C4C" w:rsidRDefault="00F3536E" w:rsidP="00037507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47.0</w:t>
            </w:r>
          </w:p>
        </w:tc>
        <w:tc>
          <w:tcPr>
            <w:tcW w:w="146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համայնքային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սեփականություն</w:t>
            </w:r>
          </w:p>
        </w:tc>
      </w:tr>
      <w:tr w:rsidR="00F3536E" w:rsidRPr="00244C4C" w:rsidTr="00037507">
        <w:tc>
          <w:tcPr>
            <w:tcW w:w="35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62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Գուդեմնիս</w:t>
            </w:r>
          </w:p>
        </w:tc>
        <w:tc>
          <w:tcPr>
            <w:tcW w:w="1555" w:type="pct"/>
            <w:vAlign w:val="center"/>
          </w:tcPr>
          <w:p w:rsidR="00F3536E" w:rsidRPr="00244C4C" w:rsidRDefault="00F3536E" w:rsidP="00037507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0.0</w:t>
            </w:r>
          </w:p>
        </w:tc>
        <w:tc>
          <w:tcPr>
            <w:tcW w:w="146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</w:tr>
      <w:tr w:rsidR="00F3536E" w:rsidRPr="00244C4C" w:rsidTr="00037507">
        <w:tc>
          <w:tcPr>
            <w:tcW w:w="35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62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Լեհվազ</w:t>
            </w:r>
          </w:p>
        </w:tc>
        <w:tc>
          <w:tcPr>
            <w:tcW w:w="1555" w:type="pct"/>
            <w:vAlign w:val="center"/>
          </w:tcPr>
          <w:p w:rsidR="00F3536E" w:rsidRPr="00244C4C" w:rsidRDefault="00F3536E" w:rsidP="00037507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25.0</w:t>
            </w:r>
          </w:p>
        </w:tc>
        <w:tc>
          <w:tcPr>
            <w:tcW w:w="146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10 </w:t>
            </w:r>
            <w:r w:rsidRPr="00244C4C">
              <w:rPr>
                <w:rFonts w:ascii="GHEA Grapalat" w:hAnsi="GHEA Grapalat" w:cs="Sylfaen"/>
                <w:lang w:val="hy-AM"/>
              </w:rPr>
              <w:t>հա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համայնքային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/>
                <w:lang w:val="hy-AM"/>
              </w:rPr>
              <w:br/>
              <w:t xml:space="preserve">15 </w:t>
            </w:r>
            <w:r w:rsidRPr="00244C4C">
              <w:rPr>
                <w:rFonts w:ascii="GHEA Grapalat" w:hAnsi="GHEA Grapalat" w:cs="Sylfaen"/>
                <w:lang w:val="hy-AM"/>
              </w:rPr>
              <w:t>հա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մասնավոր</w:t>
            </w:r>
          </w:p>
        </w:tc>
      </w:tr>
      <w:tr w:rsidR="00F3536E" w:rsidRPr="00244C4C" w:rsidTr="00037507">
        <w:tc>
          <w:tcPr>
            <w:tcW w:w="35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62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Կարճևան</w:t>
            </w:r>
          </w:p>
        </w:tc>
        <w:tc>
          <w:tcPr>
            <w:tcW w:w="1555" w:type="pct"/>
            <w:vAlign w:val="center"/>
          </w:tcPr>
          <w:p w:rsidR="00F3536E" w:rsidRPr="00244C4C" w:rsidRDefault="00F3536E" w:rsidP="00037507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45.0</w:t>
            </w:r>
          </w:p>
        </w:tc>
        <w:tc>
          <w:tcPr>
            <w:tcW w:w="146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5 </w:t>
            </w:r>
            <w:r w:rsidRPr="00244C4C">
              <w:rPr>
                <w:rFonts w:ascii="GHEA Grapalat" w:hAnsi="GHEA Grapalat" w:cs="Sylfaen"/>
                <w:lang w:val="hy-AM"/>
              </w:rPr>
              <w:t>հա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համայնքային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/>
                <w:lang w:val="hy-AM"/>
              </w:rPr>
              <w:br/>
              <w:t xml:space="preserve">40 </w:t>
            </w:r>
            <w:r w:rsidRPr="00244C4C">
              <w:rPr>
                <w:rFonts w:ascii="GHEA Grapalat" w:hAnsi="GHEA Grapalat" w:cs="Sylfaen"/>
                <w:lang w:val="hy-AM"/>
              </w:rPr>
              <w:t>հա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մասնավոր</w:t>
            </w:r>
          </w:p>
        </w:tc>
      </w:tr>
      <w:tr w:rsidR="00F3536E" w:rsidRPr="00244C4C" w:rsidTr="00037507">
        <w:tc>
          <w:tcPr>
            <w:tcW w:w="35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162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Կուրիս</w:t>
            </w:r>
          </w:p>
        </w:tc>
        <w:tc>
          <w:tcPr>
            <w:tcW w:w="1555" w:type="pct"/>
            <w:vAlign w:val="center"/>
          </w:tcPr>
          <w:p w:rsidR="00F3536E" w:rsidRPr="00244C4C" w:rsidRDefault="00F3536E" w:rsidP="00037507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10.0</w:t>
            </w:r>
          </w:p>
        </w:tc>
        <w:tc>
          <w:tcPr>
            <w:tcW w:w="146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5 </w:t>
            </w:r>
            <w:r w:rsidRPr="00244C4C">
              <w:rPr>
                <w:rFonts w:ascii="GHEA Grapalat" w:hAnsi="GHEA Grapalat" w:cs="Sylfaen"/>
                <w:lang w:val="hy-AM"/>
              </w:rPr>
              <w:t>հա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համայնքային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/>
                <w:lang w:val="hy-AM"/>
              </w:rPr>
              <w:br/>
              <w:t xml:space="preserve">5 </w:t>
            </w:r>
            <w:r w:rsidRPr="00244C4C">
              <w:rPr>
                <w:rFonts w:ascii="GHEA Grapalat" w:hAnsi="GHEA Grapalat" w:cs="Sylfaen"/>
                <w:lang w:val="hy-AM"/>
              </w:rPr>
              <w:t>հա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մասնավոր</w:t>
            </w:r>
          </w:p>
        </w:tc>
      </w:tr>
      <w:tr w:rsidR="00F3536E" w:rsidRPr="00244C4C" w:rsidTr="00037507">
        <w:tc>
          <w:tcPr>
            <w:tcW w:w="35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162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Նյուվադի</w:t>
            </w:r>
          </w:p>
        </w:tc>
        <w:tc>
          <w:tcPr>
            <w:tcW w:w="1555" w:type="pct"/>
            <w:vAlign w:val="center"/>
          </w:tcPr>
          <w:p w:rsidR="00F3536E" w:rsidRPr="00244C4C" w:rsidRDefault="00F3536E" w:rsidP="00037507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11.5</w:t>
            </w:r>
          </w:p>
        </w:tc>
        <w:tc>
          <w:tcPr>
            <w:tcW w:w="146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մասնավոր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սեփականություն</w:t>
            </w:r>
          </w:p>
        </w:tc>
      </w:tr>
      <w:tr w:rsidR="00F3536E" w:rsidRPr="00244C4C" w:rsidTr="00037507">
        <w:tc>
          <w:tcPr>
            <w:tcW w:w="35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9</w:t>
            </w:r>
          </w:p>
        </w:tc>
        <w:tc>
          <w:tcPr>
            <w:tcW w:w="162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Շվանիձոր</w:t>
            </w:r>
          </w:p>
        </w:tc>
        <w:tc>
          <w:tcPr>
            <w:tcW w:w="1555" w:type="pct"/>
            <w:vAlign w:val="center"/>
          </w:tcPr>
          <w:p w:rsidR="00F3536E" w:rsidRPr="00244C4C" w:rsidRDefault="00F3536E" w:rsidP="00037507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5.0</w:t>
            </w:r>
          </w:p>
        </w:tc>
        <w:tc>
          <w:tcPr>
            <w:tcW w:w="146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համայնքային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սեփականություն</w:t>
            </w:r>
          </w:p>
        </w:tc>
      </w:tr>
      <w:tr w:rsidR="00F3536E" w:rsidRPr="00244C4C" w:rsidTr="00037507">
        <w:tc>
          <w:tcPr>
            <w:tcW w:w="35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10</w:t>
            </w:r>
          </w:p>
        </w:tc>
        <w:tc>
          <w:tcPr>
            <w:tcW w:w="162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Վահրավար</w:t>
            </w:r>
          </w:p>
        </w:tc>
        <w:tc>
          <w:tcPr>
            <w:tcW w:w="1555" w:type="pct"/>
            <w:vAlign w:val="center"/>
          </w:tcPr>
          <w:p w:rsidR="00F3536E" w:rsidRPr="00244C4C" w:rsidRDefault="00F3536E" w:rsidP="00037507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8.0</w:t>
            </w:r>
          </w:p>
        </w:tc>
        <w:tc>
          <w:tcPr>
            <w:tcW w:w="146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3 </w:t>
            </w:r>
            <w:r w:rsidRPr="00244C4C">
              <w:rPr>
                <w:rFonts w:ascii="GHEA Grapalat" w:hAnsi="GHEA Grapalat" w:cs="Sylfaen"/>
                <w:lang w:val="hy-AM"/>
              </w:rPr>
              <w:t>հա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համայնքային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/>
                <w:lang w:val="hy-AM"/>
              </w:rPr>
              <w:br/>
              <w:t xml:space="preserve">5 </w:t>
            </w:r>
            <w:r w:rsidRPr="00244C4C">
              <w:rPr>
                <w:rFonts w:ascii="GHEA Grapalat" w:hAnsi="GHEA Grapalat" w:cs="Sylfaen"/>
                <w:lang w:val="hy-AM"/>
              </w:rPr>
              <w:t>հա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մասնավոր</w:t>
            </w:r>
          </w:p>
        </w:tc>
      </w:tr>
      <w:tr w:rsidR="00F3536E" w:rsidRPr="00244C4C" w:rsidTr="00037507">
        <w:tc>
          <w:tcPr>
            <w:tcW w:w="35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11</w:t>
            </w:r>
          </w:p>
        </w:tc>
        <w:tc>
          <w:tcPr>
            <w:tcW w:w="1629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Վարդանիձոր</w:t>
            </w:r>
          </w:p>
        </w:tc>
        <w:tc>
          <w:tcPr>
            <w:tcW w:w="1555" w:type="pct"/>
            <w:vAlign w:val="center"/>
          </w:tcPr>
          <w:p w:rsidR="00F3536E" w:rsidRPr="00244C4C" w:rsidRDefault="00F3536E" w:rsidP="00037507">
            <w:pPr>
              <w:jc w:val="center"/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17.0</w:t>
            </w:r>
          </w:p>
        </w:tc>
        <w:tc>
          <w:tcPr>
            <w:tcW w:w="1463" w:type="pct"/>
            <w:vAlign w:val="center"/>
          </w:tcPr>
          <w:p w:rsidR="00F3536E" w:rsidRPr="00244C4C" w:rsidRDefault="00F3536E" w:rsidP="00037507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 xml:space="preserve">4 </w:t>
            </w:r>
            <w:r w:rsidRPr="00244C4C">
              <w:rPr>
                <w:rFonts w:ascii="GHEA Grapalat" w:hAnsi="GHEA Grapalat" w:cs="Sylfaen"/>
                <w:lang w:val="hy-AM"/>
              </w:rPr>
              <w:t>հա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համայնքային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/>
                <w:lang w:val="hy-AM"/>
              </w:rPr>
              <w:br/>
              <w:t xml:space="preserve">13 </w:t>
            </w:r>
            <w:r w:rsidRPr="00244C4C">
              <w:rPr>
                <w:rFonts w:ascii="GHEA Grapalat" w:hAnsi="GHEA Grapalat" w:cs="Sylfaen"/>
                <w:lang w:val="hy-AM"/>
              </w:rPr>
              <w:t>հա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մասնավոր</w:t>
            </w:r>
          </w:p>
        </w:tc>
      </w:tr>
    </w:tbl>
    <w:p w:rsidR="00F3536E" w:rsidRPr="00244C4C" w:rsidRDefault="00F3536E" w:rsidP="007E66AA">
      <w:pPr>
        <w:rPr>
          <w:rFonts w:ascii="GHEA Grapalat" w:hAnsi="GHEA Grapalat"/>
        </w:rPr>
      </w:pPr>
    </w:p>
    <w:p w:rsidR="00F3536E" w:rsidRPr="00244C4C" w:rsidRDefault="00F3536E" w:rsidP="00BD6558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Այսպիսով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տարածաշրջանում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պահի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դրությամբ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առկա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213,5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չոռոգվող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գյուղատնտեսական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նշանակության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D6558">
      <w:pPr>
        <w:rPr>
          <w:rFonts w:ascii="GHEA Grapalat" w:hAnsi="GHEA Grapalat"/>
        </w:rPr>
      </w:pPr>
    </w:p>
    <w:p w:rsidR="00F3536E" w:rsidRPr="00244C4C" w:rsidRDefault="00F3536E" w:rsidP="00BD6558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Հիմք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ընդունելով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նշված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տեղեկատվությունը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եզրակացնել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Ներդրողների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Միավորումը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հողերի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ձեռքբերման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վրա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կծախսի</w:t>
      </w:r>
      <w:r w:rsidRPr="00244C4C">
        <w:rPr>
          <w:rFonts w:ascii="GHEA Grapalat" w:hAnsi="GHEA Grapalat"/>
        </w:rPr>
        <w:t xml:space="preserve"> 74 725 000 </w:t>
      </w:r>
      <w:r w:rsidRPr="00244C4C">
        <w:rPr>
          <w:rFonts w:ascii="GHEA Grapalat" w:hAnsi="GHEA Grapalat" w:cs="Sylfaen"/>
        </w:rPr>
        <w:t>դրամ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D6558">
      <w:pPr>
        <w:rPr>
          <w:rFonts w:ascii="GHEA Grapalat" w:hAnsi="GHEA Grapalat"/>
        </w:rPr>
      </w:pPr>
    </w:p>
    <w:p w:rsidR="00F3536E" w:rsidRPr="00244C4C" w:rsidRDefault="00F3536E" w:rsidP="00BD6558">
      <w:pPr>
        <w:rPr>
          <w:rFonts w:ascii="GHEA Grapalat" w:hAnsi="GHEA Grapalat"/>
        </w:rPr>
      </w:pPr>
      <w:r w:rsidRPr="00244C4C">
        <w:rPr>
          <w:rFonts w:ascii="GHEA Grapalat" w:hAnsi="GHEA Grapalat"/>
          <w:lang w:val="hy-AM"/>
        </w:rPr>
        <w:t xml:space="preserve">2. </w:t>
      </w:r>
      <w:r w:rsidRPr="00244C4C">
        <w:rPr>
          <w:rFonts w:ascii="GHEA Grapalat" w:hAnsi="GHEA Grapalat" w:cs="Sylfaen"/>
          <w:lang w:val="ru-RU"/>
        </w:rPr>
        <w:t>Ինֆրակառուցվածքի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ստեղծում</w:t>
      </w:r>
      <w:r w:rsidRPr="00244C4C">
        <w:rPr>
          <w:rFonts w:ascii="GHEA Grapalat" w:hAnsi="GHEA Grapalat"/>
        </w:rPr>
        <w:t>/</w:t>
      </w:r>
      <w:r w:rsidRPr="00244C4C">
        <w:rPr>
          <w:rFonts w:ascii="GHEA Grapalat" w:hAnsi="GHEA Grapalat" w:cs="Sylfaen"/>
          <w:lang w:val="ru-RU"/>
        </w:rPr>
        <w:t>արդիականացում</w:t>
      </w:r>
      <w:r w:rsidRPr="00244C4C">
        <w:rPr>
          <w:rFonts w:ascii="GHEA Grapalat" w:hAnsi="GHEA Grapalat"/>
        </w:rPr>
        <w:t xml:space="preserve">. </w:t>
      </w:r>
      <w:r w:rsidRPr="00244C4C">
        <w:rPr>
          <w:rFonts w:ascii="GHEA Grapalat" w:hAnsi="GHEA Grapalat" w:cs="Sylfaen"/>
        </w:rPr>
        <w:t>Բուն</w:t>
      </w:r>
      <w:r w:rsidRPr="00244C4C">
        <w:rPr>
          <w:rFonts w:ascii="GHEA Grapalat" w:hAnsi="GHEA Grapalat"/>
        </w:rPr>
        <w:t xml:space="preserve"> “</w:t>
      </w:r>
      <w:r w:rsidRPr="00244C4C">
        <w:rPr>
          <w:rFonts w:ascii="GHEA Grapalat" w:hAnsi="GHEA Grapalat" w:cs="Sylfaen"/>
        </w:rPr>
        <w:t>մայր</w:t>
      </w:r>
      <w:r w:rsidRPr="00244C4C">
        <w:rPr>
          <w:rFonts w:ascii="GHEA Grapalat" w:hAnsi="GHEA Grapalat"/>
        </w:rPr>
        <w:t xml:space="preserve">” </w:t>
      </w:r>
      <w:r w:rsidRPr="00244C4C">
        <w:rPr>
          <w:rFonts w:ascii="GHEA Grapalat" w:hAnsi="GHEA Grapalat" w:cs="Sylfaen"/>
        </w:rPr>
        <w:t>ոռոգման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խողովակատարի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կառուցումը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/>
          <w:lang w:val="hy-AM"/>
        </w:rPr>
        <w:t>(</w:t>
      </w:r>
      <w:r w:rsidRPr="00244C4C">
        <w:rPr>
          <w:rFonts w:ascii="GHEA Grapalat" w:hAnsi="GHEA Grapalat" w:cs="Sylfaen"/>
          <w:lang w:val="ru-RU"/>
        </w:rPr>
        <w:t>ներառյալ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դեպի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Ագարակ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ձգվող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ճյուղը</w:t>
      </w:r>
      <w:r w:rsidRPr="00244C4C">
        <w:rPr>
          <w:rFonts w:ascii="GHEA Grapalat" w:hAnsi="GHEA Grapalat"/>
          <w:lang w:val="hy-AM"/>
        </w:rPr>
        <w:t>)</w:t>
      </w:r>
      <w:r w:rsidRPr="00244C4C">
        <w:rPr>
          <w:rFonts w:ascii="GHEA Grapalat" w:hAnsi="GHEA Grapalat"/>
        </w:rPr>
        <w:t xml:space="preserve">` 53-55 </w:t>
      </w:r>
      <w:r w:rsidRPr="00244C4C">
        <w:rPr>
          <w:rFonts w:ascii="GHEA Grapalat" w:hAnsi="GHEA Grapalat" w:cs="Sylfaen"/>
          <w:lang w:val="ru-RU"/>
        </w:rPr>
        <w:t>հզ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մետր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երկարությամբ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դեռևս</w:t>
      </w:r>
      <w:r w:rsidRPr="00244C4C">
        <w:rPr>
          <w:rFonts w:ascii="GHEA Grapalat" w:hAnsi="GHEA Grapalat"/>
        </w:rPr>
        <w:t xml:space="preserve"> 2008/2010 </w:t>
      </w:r>
      <w:r w:rsidRPr="00244C4C">
        <w:rPr>
          <w:rFonts w:ascii="GHEA Grapalat" w:hAnsi="GHEA Grapalat" w:cs="Sylfaen"/>
        </w:rPr>
        <w:t>թ</w:t>
      </w:r>
      <w:r w:rsidRPr="00244C4C">
        <w:rPr>
          <w:rFonts w:ascii="GHEA Grapalat" w:hAnsi="GHEA Grapalat"/>
        </w:rPr>
        <w:t>.</w:t>
      </w:r>
      <w:r w:rsidRPr="00244C4C">
        <w:rPr>
          <w:rFonts w:ascii="GHEA Grapalat" w:hAnsi="GHEA Grapalat" w:cs="Sylfaen"/>
        </w:rPr>
        <w:t>թ</w:t>
      </w:r>
      <w:r w:rsidRPr="00244C4C">
        <w:rPr>
          <w:rFonts w:ascii="GHEA Grapalat" w:hAnsi="GHEA Grapalat"/>
        </w:rPr>
        <w:t xml:space="preserve">. </w:t>
      </w:r>
      <w:r w:rsidRPr="00244C4C">
        <w:rPr>
          <w:rFonts w:ascii="GHEA Grapalat" w:hAnsi="GHEA Grapalat" w:cs="Sylfaen"/>
        </w:rPr>
        <w:t>կատարված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հաշվարկներով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էր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կարժենա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մոտ</w:t>
      </w:r>
      <w:r w:rsidRPr="00244C4C">
        <w:rPr>
          <w:rFonts w:ascii="GHEA Grapalat" w:hAnsi="GHEA Grapalat"/>
        </w:rPr>
        <w:t xml:space="preserve"> 9 </w:t>
      </w:r>
      <w:r w:rsidRPr="00244C4C">
        <w:rPr>
          <w:rFonts w:ascii="GHEA Grapalat" w:hAnsi="GHEA Grapalat" w:cs="Sylfaen"/>
          <w:lang w:val="ru-RU"/>
        </w:rPr>
        <w:t>մլն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ԱՄՆ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դոլարին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համարժեք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ՀՀ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դրամ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  <w:lang w:val="ru-RU"/>
        </w:rPr>
        <w:t>Քանի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տվյալ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ծրագրով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նախատեսվում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բացի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այսպես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կոչված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մայր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խողովակատարից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նաև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ցանցային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բաժանարար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խողովակային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համակարգի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կառուցումը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/>
          <w:lang w:val="hy-AM"/>
        </w:rPr>
        <w:t>(</w:t>
      </w:r>
      <w:r w:rsidRPr="00244C4C">
        <w:rPr>
          <w:rFonts w:ascii="GHEA Grapalat" w:hAnsi="GHEA Grapalat" w:cs="Sylfaen"/>
          <w:lang w:val="ru-RU"/>
        </w:rPr>
        <w:t>տարածաշրջանի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թվով</w:t>
      </w:r>
      <w:r w:rsidRPr="00244C4C">
        <w:rPr>
          <w:rFonts w:ascii="GHEA Grapalat" w:hAnsi="GHEA Grapalat"/>
        </w:rPr>
        <w:t xml:space="preserve"> 10 </w:t>
      </w:r>
      <w:r w:rsidRPr="00244C4C">
        <w:rPr>
          <w:rFonts w:ascii="GHEA Grapalat" w:hAnsi="GHEA Grapalat" w:cs="Sylfaen"/>
          <w:lang w:val="ru-RU"/>
        </w:rPr>
        <w:t>համայնքներում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  <w:lang w:val="ru-RU"/>
        </w:rPr>
        <w:t>մոտ</w:t>
      </w:r>
      <w:r w:rsidRPr="00244C4C">
        <w:rPr>
          <w:rFonts w:ascii="GHEA Grapalat" w:hAnsi="GHEA Grapalat"/>
        </w:rPr>
        <w:t xml:space="preserve"> 40,000 </w:t>
      </w:r>
      <w:r w:rsidRPr="00244C4C">
        <w:rPr>
          <w:rFonts w:ascii="GHEA Grapalat" w:hAnsi="GHEA Grapalat" w:cs="Sylfaen"/>
          <w:lang w:val="ru-RU"/>
        </w:rPr>
        <w:t>մետր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ընդհանուր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երկարությամբ</w:t>
      </w:r>
      <w:r w:rsidRPr="00244C4C">
        <w:rPr>
          <w:rFonts w:ascii="GHEA Grapalat" w:hAnsi="GHEA Grapalat"/>
        </w:rPr>
        <w:t xml:space="preserve">; </w:t>
      </w:r>
      <w:r w:rsidRPr="00244C4C">
        <w:rPr>
          <w:rFonts w:ascii="GHEA Grapalat" w:hAnsi="GHEA Grapalat" w:cs="Sylfaen"/>
          <w:lang w:val="ru-RU"/>
        </w:rPr>
        <w:t>տվյալ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տիպի</w:t>
      </w:r>
      <w:r w:rsidRPr="00244C4C">
        <w:rPr>
          <w:rFonts w:ascii="GHEA Grapalat" w:hAnsi="GHEA Grapalat"/>
        </w:rPr>
        <w:t>` «</w:t>
      </w:r>
      <w:r w:rsidRPr="00244C4C">
        <w:rPr>
          <w:rFonts w:ascii="GHEA Grapalat" w:hAnsi="GHEA Grapalat" w:cs="Sylfaen"/>
          <w:lang w:val="ru-RU"/>
        </w:rPr>
        <w:t>ճյուղավորման</w:t>
      </w:r>
      <w:r w:rsidRPr="00244C4C">
        <w:rPr>
          <w:rFonts w:ascii="GHEA Grapalat" w:hAnsi="GHEA Grapalat"/>
        </w:rPr>
        <w:t xml:space="preserve">» </w:t>
      </w:r>
      <w:r w:rsidRPr="00244C4C">
        <w:rPr>
          <w:rFonts w:ascii="GHEA Grapalat" w:hAnsi="GHEA Grapalat" w:cs="Sylfaen"/>
          <w:lang w:val="ru-RU"/>
        </w:rPr>
        <w:t>խողովակաշարի</w:t>
      </w:r>
      <w:r w:rsidRPr="00244C4C">
        <w:rPr>
          <w:rFonts w:ascii="GHEA Grapalat" w:hAnsi="GHEA Grapalat"/>
        </w:rPr>
        <w:t xml:space="preserve"> 1 </w:t>
      </w:r>
      <w:r w:rsidRPr="00244C4C">
        <w:rPr>
          <w:rFonts w:ascii="GHEA Grapalat" w:hAnsi="GHEA Grapalat" w:cs="Sylfaen"/>
          <w:lang w:val="ru-RU"/>
        </w:rPr>
        <w:t>մետրի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կառուցման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արժեքը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հավասար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</w:rPr>
        <w:t xml:space="preserve"> 120-150 </w:t>
      </w:r>
      <w:r w:rsidRPr="00244C4C">
        <w:rPr>
          <w:rFonts w:ascii="GHEA Grapalat" w:hAnsi="GHEA Grapalat" w:cs="Sylfaen"/>
          <w:lang w:val="ru-RU"/>
        </w:rPr>
        <w:t>ԱՄՆ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դոլարին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համարժեք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դրամ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ru-RU"/>
        </w:rPr>
        <w:t>նաև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հաշվի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առնելով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տարեկան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գնաճի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տեմպերը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  <w:lang w:val="ru-RU"/>
        </w:rPr>
        <w:t>ներկայիս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գներով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այս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ամբողջ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ծրագրի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արժեքը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գնահատվում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մոտ</w:t>
      </w:r>
      <w:r w:rsidRPr="00244C4C">
        <w:rPr>
          <w:rFonts w:ascii="GHEA Grapalat" w:hAnsi="GHEA Grapalat"/>
        </w:rPr>
        <w:t xml:space="preserve"> 6 150 </w:t>
      </w:r>
      <w:r w:rsidRPr="00244C4C">
        <w:rPr>
          <w:rFonts w:ascii="GHEA Grapalat" w:hAnsi="GHEA Grapalat" w:cs="Sylfaen"/>
          <w:lang w:val="ru-RU"/>
        </w:rPr>
        <w:t>մլն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դրամ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D6558">
      <w:pPr>
        <w:rPr>
          <w:rFonts w:ascii="GHEA Grapalat" w:hAnsi="GHEA Grapalat"/>
        </w:rPr>
      </w:pPr>
    </w:p>
    <w:p w:rsidR="00F3536E" w:rsidRPr="00244C4C" w:rsidRDefault="00F3536E" w:rsidP="00BD6558">
      <w:pPr>
        <w:rPr>
          <w:rFonts w:ascii="GHEA Grapalat" w:hAnsi="GHEA Grapalat"/>
        </w:rPr>
      </w:pPr>
      <w:r w:rsidRPr="00244C4C">
        <w:rPr>
          <w:rFonts w:ascii="GHEA Grapalat" w:hAnsi="GHEA Grapalat"/>
        </w:rPr>
        <w:t xml:space="preserve">3. </w:t>
      </w:r>
      <w:r w:rsidRPr="00244C4C">
        <w:rPr>
          <w:rFonts w:ascii="GHEA Grapalat" w:hAnsi="GHEA Grapalat" w:cs="Sylfaen"/>
        </w:rPr>
        <w:t>Ինտենսիվ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գյուղատնտեսության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անհրաժեշտ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ձ</w:t>
      </w:r>
      <w:r w:rsidRPr="00244C4C">
        <w:rPr>
          <w:rFonts w:ascii="GHEA Grapalat" w:hAnsi="GHEA Grapalat" w:cs="Sylfaen"/>
          <w:lang w:val="hy-AM"/>
        </w:rPr>
        <w:t>եռքբերվող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</w:rPr>
        <w:t>հա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կտրվածքով</w:t>
      </w:r>
      <w:r w:rsidRPr="00244C4C">
        <w:rPr>
          <w:rFonts w:ascii="GHEA Grapalat" w:hAnsi="GHEA Grapalat"/>
          <w:lang w:val="hy-AM"/>
        </w:rPr>
        <w:t xml:space="preserve">). </w:t>
      </w:r>
      <w:r w:rsidRPr="00244C4C">
        <w:rPr>
          <w:rFonts w:ascii="GHEA Grapalat" w:hAnsi="GHEA Grapalat" w:cs="Sylfaen"/>
          <w:lang w:val="ru-RU"/>
        </w:rPr>
        <w:t>ա</w:t>
      </w:r>
      <w:r w:rsidRPr="00244C4C">
        <w:rPr>
          <w:rFonts w:ascii="GHEA Grapalat" w:hAnsi="GHEA Grapalat" w:cs="Sylfaen"/>
        </w:rPr>
        <w:t>յստեղ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իմաստ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նկարագրել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միայն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այն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ոռոգման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եղանակների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հետ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կապված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որոնք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կարող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զարգանալ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Մեղրիի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տարածաշրջանում</w:t>
      </w:r>
      <w:r w:rsidRPr="00244C4C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  <w:lang w:val="ru-RU"/>
        </w:rPr>
        <w:t>Դ</w:t>
      </w:r>
      <w:r w:rsidRPr="00244C4C">
        <w:rPr>
          <w:rFonts w:ascii="GHEA Grapalat" w:hAnsi="GHEA Grapalat" w:cs="Sylfaen"/>
        </w:rPr>
        <w:t>րանք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</w:rPr>
        <w:t xml:space="preserve">. </w:t>
      </w:r>
      <w:r w:rsidRPr="00244C4C">
        <w:rPr>
          <w:rFonts w:ascii="GHEA Grapalat" w:hAnsi="GHEA Grapalat" w:cs="Sylfaen"/>
        </w:rPr>
        <w:t>ակոսային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խողովակա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ակոսային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կաթիլային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ոռոգման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եղանակները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D6558">
      <w:pPr>
        <w:rPr>
          <w:rFonts w:ascii="GHEA Grapalat" w:hAnsi="GHEA Grapalat"/>
        </w:rPr>
      </w:pPr>
    </w:p>
    <w:p w:rsidR="00F3536E" w:rsidRPr="00244C4C" w:rsidRDefault="00F3536E" w:rsidP="00BD6558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ru-RU"/>
        </w:rPr>
        <w:t>Ստորև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բերված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աղուսյակներում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ներկայացված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են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միավոր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մակերեսի</w:t>
      </w:r>
      <w:r w:rsidRPr="00244C4C">
        <w:rPr>
          <w:rFonts w:ascii="GHEA Grapalat" w:hAnsi="GHEA Grapalat"/>
        </w:rPr>
        <w:t xml:space="preserve"> /1 000 </w:t>
      </w:r>
      <w:r w:rsidRPr="00244C4C">
        <w:rPr>
          <w:rFonts w:ascii="GHEA Grapalat" w:hAnsi="GHEA Grapalat" w:cs="Sylfaen"/>
        </w:rPr>
        <w:t>քմ</w:t>
      </w:r>
      <w:r w:rsidRPr="00244C4C">
        <w:rPr>
          <w:rFonts w:ascii="GHEA Grapalat" w:hAnsi="GHEA Grapalat"/>
        </w:rPr>
        <w:t>` 25*40</w:t>
      </w:r>
      <w:r w:rsidRPr="00244C4C">
        <w:rPr>
          <w:rFonts w:ascii="GHEA Grapalat" w:hAnsi="GHEA Grapalat" w:cs="Sylfaen"/>
        </w:rPr>
        <w:t>մ</w:t>
      </w:r>
      <w:r w:rsidRPr="00244C4C">
        <w:rPr>
          <w:rFonts w:ascii="GHEA Grapalat" w:hAnsi="GHEA Grapalat"/>
        </w:rPr>
        <w:t xml:space="preserve">/ </w:t>
      </w:r>
      <w:r w:rsidRPr="00244C4C">
        <w:rPr>
          <w:rFonts w:ascii="GHEA Grapalat" w:hAnsi="GHEA Grapalat" w:cs="Sylfaen"/>
        </w:rPr>
        <w:t>կտրվածքով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յուրաքանչյուր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ոռոգման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համակարգ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ներդնելու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հաշվարկ</w:t>
      </w:r>
      <w:r w:rsidRPr="00244C4C">
        <w:rPr>
          <w:rFonts w:ascii="GHEA Grapalat" w:hAnsi="GHEA Grapalat" w:cs="Sylfaen"/>
          <w:lang w:val="ru-RU"/>
        </w:rPr>
        <w:t>ները</w:t>
      </w:r>
      <w:r w:rsidRPr="00244C4C">
        <w:rPr>
          <w:rFonts w:ascii="GHEA Grapalat" w:hAnsi="GHEA Grapalat"/>
        </w:rPr>
        <w:t>.</w:t>
      </w:r>
    </w:p>
    <w:p w:rsidR="00F3536E" w:rsidRPr="00244C4C" w:rsidRDefault="00F3536E" w:rsidP="00BD6558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Ակոսային</w:t>
      </w:r>
      <w:r w:rsidRPr="00244C4C">
        <w:rPr>
          <w:rFonts w:ascii="GHEA Grapalat" w:hAnsi="GHEA Grapalat"/>
        </w:rPr>
        <w:t>`</w:t>
      </w:r>
    </w:p>
    <w:tbl>
      <w:tblPr>
        <w:tblW w:w="5000" w:type="pct"/>
        <w:jc w:val="center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286"/>
        <w:gridCol w:w="1251"/>
        <w:gridCol w:w="2147"/>
        <w:gridCol w:w="2228"/>
        <w:gridCol w:w="1579"/>
      </w:tblGrid>
      <w:tr w:rsidR="00F3536E" w:rsidRPr="00244C4C" w:rsidTr="00BD6558">
        <w:trPr>
          <w:trHeight w:val="300"/>
          <w:jc w:val="center"/>
        </w:trPr>
        <w:tc>
          <w:tcPr>
            <w:tcW w:w="120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Մշակաբույս</w:t>
            </w:r>
          </w:p>
        </w:tc>
        <w:tc>
          <w:tcPr>
            <w:tcW w:w="659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Ծ</w:t>
            </w:r>
            <w:r w:rsidRPr="00244C4C">
              <w:rPr>
                <w:rFonts w:ascii="GHEA Grapalat" w:hAnsi="GHEA Grapalat" w:cs="Sylfaen"/>
              </w:rPr>
              <w:t>առեր</w:t>
            </w:r>
          </w:p>
        </w:tc>
        <w:tc>
          <w:tcPr>
            <w:tcW w:w="1131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Մելիորացիա</w:t>
            </w:r>
            <w:r w:rsidRPr="00244C4C">
              <w:rPr>
                <w:rStyle w:val="FootnoteReference"/>
                <w:rFonts w:ascii="GHEA Grapalat" w:hAnsi="GHEA Grapalat"/>
              </w:rPr>
              <w:footnoteReference w:id="14"/>
            </w:r>
          </w:p>
        </w:tc>
        <w:tc>
          <w:tcPr>
            <w:tcW w:w="1174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Ակոսահանում</w:t>
            </w:r>
          </w:p>
        </w:tc>
        <w:tc>
          <w:tcPr>
            <w:tcW w:w="832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BD6558">
        <w:trPr>
          <w:trHeight w:val="300"/>
          <w:jc w:val="center"/>
        </w:trPr>
        <w:tc>
          <w:tcPr>
            <w:tcW w:w="1204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Թուզ</w:t>
            </w:r>
          </w:p>
        </w:tc>
        <w:tc>
          <w:tcPr>
            <w:tcW w:w="659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40</w:t>
            </w:r>
          </w:p>
        </w:tc>
        <w:tc>
          <w:tcPr>
            <w:tcW w:w="1131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100 000</w:t>
            </w:r>
          </w:p>
        </w:tc>
        <w:tc>
          <w:tcPr>
            <w:tcW w:w="1174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20 000</w:t>
            </w:r>
          </w:p>
        </w:tc>
        <w:tc>
          <w:tcPr>
            <w:tcW w:w="832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120 000</w:t>
            </w:r>
          </w:p>
        </w:tc>
      </w:tr>
      <w:tr w:rsidR="00F3536E" w:rsidRPr="00244C4C" w:rsidTr="00BD6558">
        <w:trPr>
          <w:trHeight w:val="300"/>
          <w:jc w:val="center"/>
        </w:trPr>
        <w:tc>
          <w:tcPr>
            <w:tcW w:w="1204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Արքայանարինջ</w:t>
            </w:r>
          </w:p>
        </w:tc>
        <w:tc>
          <w:tcPr>
            <w:tcW w:w="659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40</w:t>
            </w:r>
          </w:p>
        </w:tc>
        <w:tc>
          <w:tcPr>
            <w:tcW w:w="1131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100 000</w:t>
            </w:r>
          </w:p>
        </w:tc>
        <w:tc>
          <w:tcPr>
            <w:tcW w:w="1174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20 000</w:t>
            </w:r>
          </w:p>
        </w:tc>
        <w:tc>
          <w:tcPr>
            <w:tcW w:w="832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120 000</w:t>
            </w:r>
          </w:p>
        </w:tc>
      </w:tr>
      <w:tr w:rsidR="00F3536E" w:rsidRPr="00244C4C" w:rsidTr="00BD6558">
        <w:trPr>
          <w:trHeight w:val="300"/>
          <w:jc w:val="center"/>
        </w:trPr>
        <w:tc>
          <w:tcPr>
            <w:tcW w:w="1204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Նուռ</w:t>
            </w:r>
          </w:p>
        </w:tc>
        <w:tc>
          <w:tcPr>
            <w:tcW w:w="659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80</w:t>
            </w:r>
          </w:p>
        </w:tc>
        <w:tc>
          <w:tcPr>
            <w:tcW w:w="1131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100 000</w:t>
            </w:r>
          </w:p>
        </w:tc>
        <w:tc>
          <w:tcPr>
            <w:tcW w:w="1174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40 000</w:t>
            </w:r>
          </w:p>
        </w:tc>
        <w:tc>
          <w:tcPr>
            <w:tcW w:w="832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140 000</w:t>
            </w:r>
          </w:p>
        </w:tc>
      </w:tr>
    </w:tbl>
    <w:p w:rsidR="00F3536E" w:rsidRPr="00244C4C" w:rsidRDefault="00F3536E" w:rsidP="007E66AA">
      <w:pPr>
        <w:rPr>
          <w:rFonts w:ascii="GHEA Grapalat" w:hAnsi="GHEA Grapalat"/>
          <w:lang w:val="ru-RU"/>
        </w:rPr>
      </w:pPr>
    </w:p>
    <w:p w:rsidR="00F3536E" w:rsidRPr="00244C4C" w:rsidRDefault="00F3536E" w:rsidP="00BD6558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</w:rPr>
        <w:t>Ընդամենը</w:t>
      </w:r>
      <w:r w:rsidRPr="00244C4C">
        <w:rPr>
          <w:rFonts w:ascii="GHEA Grapalat" w:hAnsi="GHEA Grapalat"/>
          <w:lang w:val="ru-RU"/>
        </w:rPr>
        <w:t>` 120</w:t>
      </w:r>
      <w:r w:rsidRPr="00244C4C">
        <w:rPr>
          <w:rFonts w:ascii="GHEA Grapalat" w:hAnsi="GHEA Grapalat"/>
        </w:rPr>
        <w:t> </w:t>
      </w:r>
      <w:r w:rsidRPr="00244C4C">
        <w:rPr>
          <w:rFonts w:ascii="GHEA Grapalat" w:hAnsi="GHEA Grapalat"/>
          <w:lang w:val="ru-RU"/>
        </w:rPr>
        <w:t>000 – 140</w:t>
      </w:r>
      <w:r w:rsidRPr="00244C4C">
        <w:rPr>
          <w:rFonts w:ascii="GHEA Grapalat" w:hAnsi="GHEA Grapalat"/>
        </w:rPr>
        <w:t> </w:t>
      </w:r>
      <w:r w:rsidRPr="00244C4C">
        <w:rPr>
          <w:rFonts w:ascii="GHEA Grapalat" w:hAnsi="GHEA Grapalat"/>
          <w:lang w:val="ru-RU"/>
        </w:rPr>
        <w:t xml:space="preserve">000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դրամ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</w:rPr>
        <w:t>հաշվի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առնելով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մելիորացիան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</w:rPr>
        <w:t>որը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սովորաբար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անում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մեկ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անգամ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եթե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հողն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արդեն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հարթեցված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տեղաձևված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</w:rPr>
        <w:t>ապա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ընդունել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միայն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ակոսահանման</w:t>
      </w:r>
      <w:r w:rsidRPr="00244C4C">
        <w:rPr>
          <w:rFonts w:ascii="GHEA Grapalat" w:hAnsi="GHEA Grapalat"/>
          <w:lang w:val="ru-RU"/>
        </w:rPr>
        <w:t xml:space="preserve"> 20</w:t>
      </w:r>
      <w:r w:rsidRPr="00244C4C">
        <w:rPr>
          <w:rFonts w:ascii="GHEA Grapalat" w:hAnsi="GHEA Grapalat"/>
        </w:rPr>
        <w:t> </w:t>
      </w:r>
      <w:r w:rsidRPr="00244C4C">
        <w:rPr>
          <w:rFonts w:ascii="GHEA Grapalat" w:hAnsi="GHEA Grapalat"/>
          <w:lang w:val="ru-RU"/>
        </w:rPr>
        <w:t>000 – 40</w:t>
      </w:r>
      <w:r w:rsidRPr="00244C4C">
        <w:rPr>
          <w:rFonts w:ascii="GHEA Grapalat" w:hAnsi="GHEA Grapalat"/>
        </w:rPr>
        <w:t> </w:t>
      </w:r>
      <w:r w:rsidRPr="00244C4C">
        <w:rPr>
          <w:rFonts w:ascii="GHEA Grapalat" w:hAnsi="GHEA Grapalat"/>
          <w:lang w:val="ru-RU"/>
        </w:rPr>
        <w:t xml:space="preserve">000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դրամ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որպես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ներդրումային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ծախս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ակոսային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եղանակով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ոռոգման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համակարգի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  <w:lang w:val="ru-RU"/>
        </w:rPr>
        <w:t>:</w:t>
      </w:r>
    </w:p>
    <w:p w:rsidR="00F3536E" w:rsidRPr="00244C4C" w:rsidRDefault="00F3536E" w:rsidP="00BD6558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Խողովակա</w:t>
      </w:r>
      <w:r w:rsidRPr="00244C4C">
        <w:rPr>
          <w:rFonts w:ascii="GHEA Grapalat" w:hAnsi="GHEA Grapalat"/>
        </w:rPr>
        <w:t>-</w:t>
      </w:r>
      <w:r w:rsidRPr="00244C4C">
        <w:rPr>
          <w:rFonts w:ascii="GHEA Grapalat" w:hAnsi="GHEA Grapalat" w:cs="Sylfaen"/>
        </w:rPr>
        <w:t>ակոսային</w:t>
      </w:r>
      <w:r w:rsidRPr="00244C4C">
        <w:rPr>
          <w:rFonts w:ascii="GHEA Grapalat" w:hAnsi="GHEA Grapalat"/>
        </w:rPr>
        <w:t>`</w:t>
      </w:r>
      <w:r w:rsidRPr="00244C4C">
        <w:rPr>
          <w:rFonts w:ascii="GHEA Grapalat" w:hAnsi="GHEA Grapalat"/>
        </w:rPr>
        <w:tab/>
      </w:r>
    </w:p>
    <w:tbl>
      <w:tblPr>
        <w:tblW w:w="5000" w:type="pct"/>
        <w:jc w:val="center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1966"/>
        <w:gridCol w:w="993"/>
        <w:gridCol w:w="1660"/>
        <w:gridCol w:w="1791"/>
        <w:gridCol w:w="1717"/>
        <w:gridCol w:w="1391"/>
      </w:tblGrid>
      <w:tr w:rsidR="00F3536E" w:rsidRPr="00244C4C" w:rsidTr="00BD6558">
        <w:trPr>
          <w:trHeight w:val="300"/>
          <w:jc w:val="center"/>
        </w:trPr>
        <w:tc>
          <w:tcPr>
            <w:tcW w:w="1024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Մշակաբույս</w:t>
            </w:r>
          </w:p>
        </w:tc>
        <w:tc>
          <w:tcPr>
            <w:tcW w:w="561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Ծ</w:t>
            </w:r>
            <w:r w:rsidRPr="00244C4C">
              <w:rPr>
                <w:rFonts w:ascii="GHEA Grapalat" w:hAnsi="GHEA Grapalat" w:cs="Sylfaen"/>
              </w:rPr>
              <w:t>առեր</w:t>
            </w:r>
          </w:p>
        </w:tc>
        <w:tc>
          <w:tcPr>
            <w:tcW w:w="87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Մելիորացիա</w:t>
            </w:r>
          </w:p>
        </w:tc>
        <w:tc>
          <w:tcPr>
            <w:tcW w:w="956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Ակոսահանում</w:t>
            </w:r>
          </w:p>
        </w:tc>
        <w:tc>
          <w:tcPr>
            <w:tcW w:w="88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Խողովակներ</w:t>
            </w:r>
          </w:p>
        </w:tc>
        <w:tc>
          <w:tcPr>
            <w:tcW w:w="71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BD6558">
        <w:trPr>
          <w:trHeight w:val="300"/>
          <w:jc w:val="center"/>
        </w:trPr>
        <w:tc>
          <w:tcPr>
            <w:tcW w:w="1024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Թուզ</w:t>
            </w:r>
          </w:p>
        </w:tc>
        <w:tc>
          <w:tcPr>
            <w:tcW w:w="561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40</w:t>
            </w:r>
          </w:p>
        </w:tc>
        <w:tc>
          <w:tcPr>
            <w:tcW w:w="87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100 000</w:t>
            </w:r>
          </w:p>
        </w:tc>
        <w:tc>
          <w:tcPr>
            <w:tcW w:w="956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20 000</w:t>
            </w:r>
          </w:p>
        </w:tc>
        <w:tc>
          <w:tcPr>
            <w:tcW w:w="88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25 000</w:t>
            </w:r>
          </w:p>
        </w:tc>
        <w:tc>
          <w:tcPr>
            <w:tcW w:w="71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145 000</w:t>
            </w:r>
          </w:p>
        </w:tc>
      </w:tr>
      <w:tr w:rsidR="00F3536E" w:rsidRPr="00244C4C" w:rsidTr="00BD6558">
        <w:trPr>
          <w:trHeight w:val="300"/>
          <w:jc w:val="center"/>
        </w:trPr>
        <w:tc>
          <w:tcPr>
            <w:tcW w:w="1024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Արքայանարինջ</w:t>
            </w:r>
          </w:p>
        </w:tc>
        <w:tc>
          <w:tcPr>
            <w:tcW w:w="561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40</w:t>
            </w:r>
          </w:p>
        </w:tc>
        <w:tc>
          <w:tcPr>
            <w:tcW w:w="87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100 000</w:t>
            </w:r>
          </w:p>
        </w:tc>
        <w:tc>
          <w:tcPr>
            <w:tcW w:w="956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20 000</w:t>
            </w:r>
          </w:p>
        </w:tc>
        <w:tc>
          <w:tcPr>
            <w:tcW w:w="88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25 000</w:t>
            </w:r>
          </w:p>
        </w:tc>
        <w:tc>
          <w:tcPr>
            <w:tcW w:w="71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145 000</w:t>
            </w:r>
          </w:p>
        </w:tc>
      </w:tr>
      <w:tr w:rsidR="00F3536E" w:rsidRPr="00244C4C" w:rsidTr="00BD6558">
        <w:trPr>
          <w:trHeight w:val="300"/>
          <w:jc w:val="center"/>
        </w:trPr>
        <w:tc>
          <w:tcPr>
            <w:tcW w:w="1024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Նուռ</w:t>
            </w:r>
          </w:p>
        </w:tc>
        <w:tc>
          <w:tcPr>
            <w:tcW w:w="561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80</w:t>
            </w:r>
          </w:p>
        </w:tc>
        <w:tc>
          <w:tcPr>
            <w:tcW w:w="87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100 000</w:t>
            </w:r>
          </w:p>
        </w:tc>
        <w:tc>
          <w:tcPr>
            <w:tcW w:w="956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40 000</w:t>
            </w:r>
          </w:p>
        </w:tc>
        <w:tc>
          <w:tcPr>
            <w:tcW w:w="88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25 000</w:t>
            </w:r>
          </w:p>
        </w:tc>
        <w:tc>
          <w:tcPr>
            <w:tcW w:w="71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165 000</w:t>
            </w:r>
          </w:p>
        </w:tc>
      </w:tr>
    </w:tbl>
    <w:p w:rsidR="00F3536E" w:rsidRPr="00244C4C" w:rsidRDefault="00F3536E" w:rsidP="007E66AA">
      <w:pPr>
        <w:rPr>
          <w:rFonts w:ascii="GHEA Grapalat" w:hAnsi="GHEA Grapalat"/>
          <w:lang w:val="ru-RU"/>
        </w:rPr>
      </w:pPr>
    </w:p>
    <w:p w:rsidR="00F3536E" w:rsidRPr="00244C4C" w:rsidRDefault="00F3536E" w:rsidP="00BD6558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</w:rPr>
        <w:t>Ընդամենը</w:t>
      </w:r>
      <w:r w:rsidRPr="00244C4C">
        <w:rPr>
          <w:rFonts w:ascii="GHEA Grapalat" w:hAnsi="GHEA Grapalat"/>
          <w:lang w:val="ru-RU"/>
        </w:rPr>
        <w:t xml:space="preserve"> 145</w:t>
      </w:r>
      <w:r w:rsidRPr="00244C4C">
        <w:rPr>
          <w:rFonts w:ascii="GHEA Grapalat" w:hAnsi="GHEA Grapalat"/>
        </w:rPr>
        <w:t> </w:t>
      </w:r>
      <w:r w:rsidRPr="00244C4C">
        <w:rPr>
          <w:rFonts w:ascii="GHEA Grapalat" w:hAnsi="GHEA Grapalat"/>
          <w:lang w:val="ru-RU"/>
        </w:rPr>
        <w:t>000 – 165</w:t>
      </w:r>
      <w:r w:rsidRPr="00244C4C">
        <w:rPr>
          <w:rFonts w:ascii="GHEA Grapalat" w:hAnsi="GHEA Grapalat"/>
        </w:rPr>
        <w:t> </w:t>
      </w:r>
      <w:r w:rsidRPr="00244C4C">
        <w:rPr>
          <w:rFonts w:ascii="GHEA Grapalat" w:hAnsi="GHEA Grapalat"/>
          <w:lang w:val="ru-RU"/>
        </w:rPr>
        <w:t xml:space="preserve">000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դրամ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</w:rPr>
        <w:t>հաշվի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առնելով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մելիորացիան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</w:rPr>
        <w:t>որը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սովորաբար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անում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մեկ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անգամ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եթե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հողը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արդեն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հարթեցված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և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տեղաձևված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</w:rPr>
        <w:t>ապա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ընդունել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միայն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ակոսահանման</w:t>
      </w:r>
      <w:r w:rsidRPr="00244C4C">
        <w:rPr>
          <w:rFonts w:ascii="GHEA Grapalat" w:hAnsi="GHEA Grapalat"/>
          <w:lang w:val="ru-RU"/>
        </w:rPr>
        <w:t xml:space="preserve"> 45</w:t>
      </w:r>
      <w:r w:rsidRPr="00244C4C">
        <w:rPr>
          <w:rFonts w:ascii="GHEA Grapalat" w:hAnsi="GHEA Grapalat"/>
        </w:rPr>
        <w:t> </w:t>
      </w:r>
      <w:r w:rsidRPr="00244C4C">
        <w:rPr>
          <w:rFonts w:ascii="GHEA Grapalat" w:hAnsi="GHEA Grapalat"/>
          <w:lang w:val="ru-RU"/>
        </w:rPr>
        <w:t>000 – 65</w:t>
      </w:r>
      <w:r w:rsidRPr="00244C4C">
        <w:rPr>
          <w:rFonts w:ascii="GHEA Grapalat" w:hAnsi="GHEA Grapalat"/>
        </w:rPr>
        <w:t> </w:t>
      </w:r>
      <w:r w:rsidRPr="00244C4C">
        <w:rPr>
          <w:rFonts w:ascii="GHEA Grapalat" w:hAnsi="GHEA Grapalat"/>
          <w:lang w:val="ru-RU"/>
        </w:rPr>
        <w:t xml:space="preserve">000 </w:t>
      </w:r>
      <w:r w:rsidRPr="00244C4C">
        <w:rPr>
          <w:rFonts w:ascii="GHEA Grapalat" w:hAnsi="GHEA Grapalat" w:cs="Sylfaen"/>
        </w:rPr>
        <w:t>ՀՀ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դրամ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որպես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ներդրումային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ծախս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ակոսային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եղանակով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ոռոգման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համակարգի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  <w:lang w:val="ru-RU"/>
        </w:rPr>
        <w:t>:</w:t>
      </w:r>
    </w:p>
    <w:p w:rsidR="00F3536E" w:rsidRPr="00244C4C" w:rsidRDefault="00F3536E" w:rsidP="00BD6558">
      <w:pPr>
        <w:pStyle w:val="Heading4"/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Կաթիլային</w:t>
      </w:r>
      <w:r w:rsidRPr="00244C4C">
        <w:rPr>
          <w:rFonts w:ascii="GHEA Grapalat" w:hAnsi="GHEA Grapalat"/>
        </w:rPr>
        <w:t>`</w:t>
      </w:r>
      <w:r w:rsidRPr="00244C4C">
        <w:rPr>
          <w:rFonts w:ascii="GHEA Grapalat" w:hAnsi="GHEA Grapalat"/>
        </w:rPr>
        <w:tab/>
      </w:r>
      <w:r w:rsidRPr="00244C4C">
        <w:rPr>
          <w:rFonts w:ascii="GHEA Grapalat" w:hAnsi="GHEA Grapalat"/>
        </w:rPr>
        <w:tab/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1447"/>
        <w:gridCol w:w="1558"/>
        <w:gridCol w:w="996"/>
        <w:gridCol w:w="888"/>
        <w:gridCol w:w="1415"/>
        <w:gridCol w:w="696"/>
        <w:gridCol w:w="1276"/>
        <w:gridCol w:w="1107"/>
      </w:tblGrid>
      <w:tr w:rsidR="00F3536E" w:rsidRPr="00244C4C" w:rsidTr="00BD6558">
        <w:trPr>
          <w:trHeight w:val="300"/>
        </w:trPr>
        <w:tc>
          <w:tcPr>
            <w:tcW w:w="77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sz w:val="22"/>
              </w:rPr>
              <w:t>Մշակաբույս</w:t>
            </w:r>
          </w:p>
        </w:tc>
        <w:tc>
          <w:tcPr>
            <w:tcW w:w="83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sz w:val="22"/>
                <w:lang w:val="ru-RU"/>
              </w:rPr>
              <w:t>Խ</w:t>
            </w:r>
            <w:r w:rsidRPr="00244C4C">
              <w:rPr>
                <w:rFonts w:ascii="GHEA Grapalat" w:hAnsi="GHEA Grapalat" w:cs="Sylfaen"/>
                <w:sz w:val="22"/>
              </w:rPr>
              <w:t>ողովակներ</w:t>
            </w:r>
          </w:p>
        </w:tc>
        <w:tc>
          <w:tcPr>
            <w:tcW w:w="531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sz w:val="22"/>
              </w:rPr>
              <w:t>Կաթո</w:t>
            </w:r>
            <w:r w:rsidRPr="00244C4C">
              <w:rPr>
                <w:rFonts w:ascii="GHEA Grapalat" w:hAnsi="GHEA Grapalat"/>
                <w:sz w:val="22"/>
              </w:rPr>
              <w:t>-</w:t>
            </w:r>
            <w:r w:rsidRPr="00244C4C">
              <w:rPr>
                <w:rFonts w:ascii="GHEA Grapalat" w:hAnsi="GHEA Grapalat" w:cs="Sylfaen"/>
                <w:sz w:val="22"/>
              </w:rPr>
              <w:t>ցիկներ</w:t>
            </w:r>
          </w:p>
        </w:tc>
        <w:tc>
          <w:tcPr>
            <w:tcW w:w="473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sz w:val="22"/>
                <w:lang w:val="ru-RU"/>
              </w:rPr>
              <w:t>Ֆ</w:t>
            </w:r>
            <w:r w:rsidRPr="00244C4C">
              <w:rPr>
                <w:rFonts w:ascii="GHEA Grapalat" w:hAnsi="GHEA Grapalat" w:cs="Sylfaen"/>
                <w:sz w:val="22"/>
              </w:rPr>
              <w:t>իլտր</w:t>
            </w:r>
          </w:p>
        </w:tc>
        <w:tc>
          <w:tcPr>
            <w:tcW w:w="754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sz w:val="22"/>
              </w:rPr>
              <w:t>Ռեզեր</w:t>
            </w:r>
            <w:r w:rsidRPr="00244C4C">
              <w:rPr>
                <w:rFonts w:ascii="GHEA Grapalat" w:hAnsi="GHEA Grapalat"/>
                <w:sz w:val="22"/>
              </w:rPr>
              <w:t>-</w:t>
            </w:r>
            <w:r w:rsidRPr="00244C4C">
              <w:rPr>
                <w:rFonts w:ascii="GHEA Grapalat" w:hAnsi="GHEA Grapalat" w:cs="Sylfaen"/>
                <w:sz w:val="22"/>
              </w:rPr>
              <w:t>վուար</w:t>
            </w:r>
          </w:p>
        </w:tc>
        <w:tc>
          <w:tcPr>
            <w:tcW w:w="371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sz w:val="22"/>
              </w:rPr>
              <w:t>Պոմպ</w:t>
            </w:r>
          </w:p>
        </w:tc>
        <w:tc>
          <w:tcPr>
            <w:tcW w:w="68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sz w:val="22"/>
              </w:rPr>
              <w:t>Աշխատանք</w:t>
            </w:r>
          </w:p>
        </w:tc>
        <w:tc>
          <w:tcPr>
            <w:tcW w:w="59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  <w:sz w:val="22"/>
              </w:rPr>
              <w:t>Ընդամենը</w:t>
            </w:r>
          </w:p>
        </w:tc>
      </w:tr>
      <w:tr w:rsidR="00F3536E" w:rsidRPr="00244C4C" w:rsidTr="00BD6558">
        <w:trPr>
          <w:trHeight w:val="300"/>
        </w:trPr>
        <w:tc>
          <w:tcPr>
            <w:tcW w:w="771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Թուզ</w:t>
            </w:r>
          </w:p>
        </w:tc>
        <w:tc>
          <w:tcPr>
            <w:tcW w:w="83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27080</w:t>
            </w:r>
          </w:p>
        </w:tc>
        <w:tc>
          <w:tcPr>
            <w:tcW w:w="531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16000</w:t>
            </w:r>
          </w:p>
        </w:tc>
        <w:tc>
          <w:tcPr>
            <w:tcW w:w="473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15000</w:t>
            </w:r>
          </w:p>
        </w:tc>
        <w:tc>
          <w:tcPr>
            <w:tcW w:w="754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100000</w:t>
            </w:r>
          </w:p>
        </w:tc>
        <w:tc>
          <w:tcPr>
            <w:tcW w:w="371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20000</w:t>
            </w:r>
          </w:p>
        </w:tc>
        <w:tc>
          <w:tcPr>
            <w:tcW w:w="68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24000</w:t>
            </w:r>
          </w:p>
        </w:tc>
        <w:tc>
          <w:tcPr>
            <w:tcW w:w="59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202 080</w:t>
            </w:r>
          </w:p>
        </w:tc>
      </w:tr>
      <w:tr w:rsidR="00F3536E" w:rsidRPr="00244C4C" w:rsidTr="00BD6558">
        <w:trPr>
          <w:trHeight w:val="300"/>
        </w:trPr>
        <w:tc>
          <w:tcPr>
            <w:tcW w:w="771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Արքայա</w:t>
            </w:r>
            <w:r w:rsidRPr="00244C4C">
              <w:rPr>
                <w:rFonts w:ascii="GHEA Grapalat" w:hAnsi="GHEA Grapalat"/>
              </w:rPr>
              <w:t>-</w:t>
            </w:r>
            <w:r w:rsidRPr="00244C4C">
              <w:rPr>
                <w:rFonts w:ascii="GHEA Grapalat" w:hAnsi="GHEA Grapalat" w:cs="Sylfaen"/>
              </w:rPr>
              <w:t>նարինջ</w:t>
            </w:r>
          </w:p>
        </w:tc>
        <w:tc>
          <w:tcPr>
            <w:tcW w:w="83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27080</w:t>
            </w:r>
          </w:p>
        </w:tc>
        <w:tc>
          <w:tcPr>
            <w:tcW w:w="531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16000</w:t>
            </w:r>
          </w:p>
        </w:tc>
        <w:tc>
          <w:tcPr>
            <w:tcW w:w="473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15000</w:t>
            </w:r>
          </w:p>
        </w:tc>
        <w:tc>
          <w:tcPr>
            <w:tcW w:w="754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100000</w:t>
            </w:r>
          </w:p>
        </w:tc>
        <w:tc>
          <w:tcPr>
            <w:tcW w:w="371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20000</w:t>
            </w:r>
          </w:p>
        </w:tc>
        <w:tc>
          <w:tcPr>
            <w:tcW w:w="68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24000</w:t>
            </w:r>
          </w:p>
        </w:tc>
        <w:tc>
          <w:tcPr>
            <w:tcW w:w="59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202 080</w:t>
            </w:r>
          </w:p>
        </w:tc>
      </w:tr>
      <w:tr w:rsidR="00F3536E" w:rsidRPr="00244C4C" w:rsidTr="00BD6558">
        <w:trPr>
          <w:trHeight w:val="300"/>
        </w:trPr>
        <w:tc>
          <w:tcPr>
            <w:tcW w:w="771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Նուռ</w:t>
            </w:r>
          </w:p>
        </w:tc>
        <w:tc>
          <w:tcPr>
            <w:tcW w:w="83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39080</w:t>
            </w:r>
          </w:p>
        </w:tc>
        <w:tc>
          <w:tcPr>
            <w:tcW w:w="531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32000</w:t>
            </w:r>
          </w:p>
        </w:tc>
        <w:tc>
          <w:tcPr>
            <w:tcW w:w="473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15000</w:t>
            </w:r>
          </w:p>
        </w:tc>
        <w:tc>
          <w:tcPr>
            <w:tcW w:w="754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100000</w:t>
            </w:r>
          </w:p>
        </w:tc>
        <w:tc>
          <w:tcPr>
            <w:tcW w:w="371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20000</w:t>
            </w:r>
          </w:p>
        </w:tc>
        <w:tc>
          <w:tcPr>
            <w:tcW w:w="68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48000</w:t>
            </w:r>
          </w:p>
        </w:tc>
        <w:tc>
          <w:tcPr>
            <w:tcW w:w="590" w:type="pct"/>
            <w:noWrap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254 080</w:t>
            </w:r>
          </w:p>
        </w:tc>
      </w:tr>
    </w:tbl>
    <w:p w:rsidR="00F3536E" w:rsidRPr="00244C4C" w:rsidRDefault="00F3536E" w:rsidP="00BD6558">
      <w:pPr>
        <w:rPr>
          <w:rFonts w:ascii="GHEA Grapalat" w:hAnsi="GHEA Grapalat"/>
        </w:rPr>
      </w:pPr>
    </w:p>
    <w:p w:rsidR="00F3536E" w:rsidRPr="00244C4C" w:rsidRDefault="00F3536E" w:rsidP="00BD6558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Ինչպես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երևում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աղյուսակից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</w:rPr>
        <w:t>կաթիլ</w:t>
      </w:r>
      <w:r w:rsidRPr="00244C4C">
        <w:rPr>
          <w:rFonts w:ascii="GHEA Grapalat" w:hAnsi="GHEA Grapalat" w:cs="Sylfaen"/>
          <w:lang w:val="ru-RU"/>
        </w:rPr>
        <w:t>ա</w:t>
      </w:r>
      <w:r w:rsidRPr="00244C4C">
        <w:rPr>
          <w:rFonts w:ascii="GHEA Grapalat" w:hAnsi="GHEA Grapalat" w:cs="Sylfaen"/>
        </w:rPr>
        <w:t>յին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համակարգի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ներդրման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ծախսը</w:t>
      </w:r>
      <w:r w:rsidRPr="00244C4C">
        <w:rPr>
          <w:rFonts w:ascii="GHEA Grapalat" w:hAnsi="GHEA Grapalat"/>
        </w:rPr>
        <w:t xml:space="preserve"> 1 000 </w:t>
      </w:r>
      <w:r w:rsidRPr="00244C4C">
        <w:rPr>
          <w:rFonts w:ascii="GHEA Grapalat" w:hAnsi="GHEA Grapalat" w:cs="Sylfaen"/>
        </w:rPr>
        <w:t>ք</w:t>
      </w:r>
      <w:r w:rsidRPr="00244C4C">
        <w:rPr>
          <w:rFonts w:ascii="GHEA Grapalat" w:hAnsi="GHEA Grapalat"/>
        </w:rPr>
        <w:t>.</w:t>
      </w:r>
      <w:r w:rsidRPr="00244C4C">
        <w:rPr>
          <w:rFonts w:ascii="GHEA Grapalat" w:hAnsi="GHEA Grapalat" w:cs="Sylfaen"/>
        </w:rPr>
        <w:t>մ</w:t>
      </w:r>
      <w:r w:rsidRPr="00244C4C">
        <w:rPr>
          <w:rFonts w:ascii="GHEA Grapalat" w:hAnsi="GHEA Grapalat"/>
        </w:rPr>
        <w:t xml:space="preserve">. </w:t>
      </w:r>
      <w:r w:rsidRPr="00244C4C">
        <w:rPr>
          <w:rFonts w:ascii="GHEA Grapalat" w:hAnsi="GHEA Grapalat" w:cs="Sylfaen"/>
        </w:rPr>
        <w:t>այգու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համար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կտրականապես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տարբերվում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նշված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եղանակներից</w:t>
      </w:r>
      <w:r w:rsidRPr="00244C4C">
        <w:rPr>
          <w:rFonts w:ascii="GHEA Grapalat" w:hAnsi="GHEA Grapalat"/>
        </w:rPr>
        <w:t>:</w:t>
      </w:r>
    </w:p>
    <w:p w:rsidR="00F3536E" w:rsidRPr="00244C4C" w:rsidRDefault="00F3536E" w:rsidP="00BD6558">
      <w:pPr>
        <w:rPr>
          <w:rFonts w:ascii="GHEA Grapalat" w:hAnsi="GHEA Grapalat"/>
        </w:rPr>
      </w:pPr>
    </w:p>
    <w:p w:rsidR="00F3536E" w:rsidRPr="00244C4C" w:rsidRDefault="00F3536E" w:rsidP="00BD6558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ru-RU"/>
        </w:rPr>
        <w:t>Այսպիսով</w:t>
      </w:r>
      <w:r w:rsidRPr="00244C4C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  <w:lang w:val="ru-RU"/>
        </w:rPr>
        <w:t>մ</w:t>
      </w:r>
      <w:r w:rsidRPr="00244C4C">
        <w:rPr>
          <w:rFonts w:ascii="GHEA Grapalat" w:hAnsi="GHEA Grapalat" w:cs="Sylfaen"/>
          <w:lang w:val="hy-AM"/>
        </w:rPr>
        <w:t>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հեկտարի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ինտենսիվ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ձեռքբերման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կաթիլային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անցքային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տափակ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էմիտերներով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ժապավեններ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այգու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բազմամյա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խողովակներ</w:t>
      </w:r>
      <w:r w:rsidRPr="00244C4C">
        <w:rPr>
          <w:rFonts w:ascii="GHEA Grapalat" w:hAnsi="GHEA Grapalat"/>
          <w:lang w:val="hy-AM"/>
        </w:rPr>
        <w:t xml:space="preserve">; </w:t>
      </w:r>
      <w:r w:rsidRPr="00244C4C">
        <w:rPr>
          <w:rFonts w:ascii="GHEA Grapalat" w:hAnsi="GHEA Grapalat" w:cs="Sylfaen"/>
          <w:lang w:val="hy-AM"/>
        </w:rPr>
        <w:t>ավտոմատացված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զանազան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էլեկտրամագնիսային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փականներ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աքսեսուարներ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կոնտրոլերներ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ֆորսունկաներ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փոշիացուցիչներ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ռոտորներ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կաթիլային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խողովակներ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անձրևի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դատչիկներ</w:t>
      </w:r>
      <w:r w:rsidRPr="00244C4C">
        <w:rPr>
          <w:rFonts w:ascii="GHEA Grapalat" w:hAnsi="GHEA Grapalat"/>
          <w:lang w:val="hy-AM"/>
        </w:rPr>
        <w:t xml:space="preserve">;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այլն</w:t>
      </w:r>
      <w:r w:rsidRPr="00244C4C">
        <w:rPr>
          <w:rFonts w:ascii="GHEA Grapalat" w:hAnsi="GHEA Grapalat"/>
          <w:lang w:val="hy-AM"/>
        </w:rPr>
        <w:t xml:space="preserve">)`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ru-RU"/>
        </w:rPr>
        <w:t>վերը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ներկայացված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հաշվարկների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և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ուսումնասիրությունների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պահանջվում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ru-RU"/>
        </w:rPr>
        <w:t>միջինը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մոտ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/>
          <w:lang w:val="hy-AM"/>
        </w:rPr>
        <w:t xml:space="preserve">160 000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BD6558">
      <w:pPr>
        <w:rPr>
          <w:rFonts w:ascii="GHEA Grapalat" w:hAnsi="GHEA Grapalat"/>
        </w:rPr>
      </w:pPr>
    </w:p>
    <w:p w:rsidR="00F3536E" w:rsidRPr="00244C4C" w:rsidRDefault="00F3536E" w:rsidP="00BD6558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շրջանակներում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անջրտի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կարգավիճակով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ընդամենը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213,5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Ընդամենը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հոդվածով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կկազմեն</w:t>
      </w:r>
      <w:r w:rsidRPr="00244C4C">
        <w:rPr>
          <w:rFonts w:ascii="GHEA Grapalat" w:hAnsi="GHEA Grapalat"/>
          <w:lang w:val="hy-AM"/>
        </w:rPr>
        <w:t xml:space="preserve"> 34 160 000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BD6558">
      <w:pPr>
        <w:rPr>
          <w:rFonts w:ascii="GHEA Grapalat" w:hAnsi="GHEA Grapalat"/>
        </w:rPr>
      </w:pPr>
    </w:p>
    <w:p w:rsidR="00F3536E" w:rsidRPr="00527A98" w:rsidRDefault="00F3536E" w:rsidP="00BD6558">
      <w:pPr>
        <w:rPr>
          <w:rFonts w:ascii="GHEA Grapalat" w:hAnsi="GHEA Grapalat"/>
        </w:rPr>
      </w:pPr>
      <w:r w:rsidRPr="00527A98">
        <w:rPr>
          <w:rFonts w:ascii="GHEA Grapalat" w:hAnsi="GHEA Grapalat"/>
        </w:rPr>
        <w:t>4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Ծառերի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տնկարկների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ձեռքբերում</w:t>
      </w:r>
      <w:r w:rsidRPr="00244C4C">
        <w:rPr>
          <w:rFonts w:ascii="GHEA Grapalat" w:hAnsi="GHEA Grapalat"/>
          <w:lang w:val="hy-AM"/>
        </w:rPr>
        <w:t>.</w:t>
      </w:r>
    </w:p>
    <w:p w:rsidR="00F3536E" w:rsidRPr="00527A98" w:rsidRDefault="00F3536E" w:rsidP="00BD6558">
      <w:pPr>
        <w:rPr>
          <w:rFonts w:ascii="GHEA Grapalat" w:hAnsi="GHEA Grapalat"/>
        </w:rPr>
      </w:pPr>
      <w:r w:rsidRPr="00244C4C">
        <w:rPr>
          <w:rFonts w:ascii="GHEA Grapalat" w:hAnsi="GHEA Grapalat" w:cs="Sylfaen"/>
          <w:lang w:val="ru-RU"/>
        </w:rPr>
        <w:t>Նախքան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ծառերի</w:t>
      </w:r>
      <w:r w:rsidRPr="00527A98">
        <w:rPr>
          <w:rFonts w:ascii="GHEA Grapalat" w:hAnsi="GHEA Grapalat"/>
        </w:rPr>
        <w:t>/</w:t>
      </w:r>
      <w:r w:rsidRPr="00244C4C">
        <w:rPr>
          <w:rFonts w:ascii="GHEA Grapalat" w:hAnsi="GHEA Grapalat" w:cs="Sylfaen"/>
          <w:lang w:val="ru-RU"/>
        </w:rPr>
        <w:t>տնկիների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կտրվածքով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կատարվելիք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ներդրումներին</w:t>
      </w:r>
      <w:r w:rsidRPr="00527A98">
        <w:rPr>
          <w:rFonts w:ascii="GHEA Grapalat" w:hAnsi="GHEA Grapalat"/>
        </w:rPr>
        <w:t xml:space="preserve">, </w:t>
      </w:r>
      <w:r w:rsidRPr="00244C4C">
        <w:rPr>
          <w:rFonts w:ascii="GHEA Grapalat" w:hAnsi="GHEA Grapalat" w:cs="Sylfaen"/>
          <w:lang w:val="ru-RU"/>
        </w:rPr>
        <w:t>անդրադառնանք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ըստ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համայնքների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թիրախային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մշակաբույսերին</w:t>
      </w:r>
      <w:r w:rsidRPr="00527A98">
        <w:rPr>
          <w:rFonts w:ascii="GHEA Grapalat" w:hAnsi="GHEA Grapalat"/>
        </w:rPr>
        <w:t xml:space="preserve">: </w:t>
      </w:r>
      <w:r w:rsidRPr="00244C4C">
        <w:rPr>
          <w:rFonts w:ascii="GHEA Grapalat" w:hAnsi="GHEA Grapalat" w:cs="Sylfaen"/>
          <w:lang w:val="ru-RU"/>
        </w:rPr>
        <w:t>Սրա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մասին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պատկերացում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տալիս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ստորև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բերված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  <w:lang w:val="ru-RU"/>
        </w:rPr>
        <w:t>աղուսյակը</w:t>
      </w:r>
      <w:r w:rsidRPr="00527A98">
        <w:rPr>
          <w:rFonts w:ascii="GHEA Grapalat" w:hAnsi="GHEA Grapalat"/>
        </w:rPr>
        <w:t>.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61"/>
        <w:gridCol w:w="1743"/>
        <w:gridCol w:w="1875"/>
        <w:gridCol w:w="2039"/>
        <w:gridCol w:w="1966"/>
        <w:gridCol w:w="842"/>
        <w:gridCol w:w="795"/>
        <w:gridCol w:w="1049"/>
      </w:tblGrid>
      <w:tr w:rsidR="00F3536E" w:rsidRPr="00244C4C" w:rsidTr="00BD6558">
        <w:tc>
          <w:tcPr>
            <w:tcW w:w="245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Հ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lang w:val="hy-AM"/>
              </w:rPr>
              <w:t>Հ</w:t>
            </w:r>
          </w:p>
        </w:tc>
        <w:tc>
          <w:tcPr>
            <w:tcW w:w="79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Համայնքի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անվանումը</w:t>
            </w:r>
          </w:p>
        </w:tc>
        <w:tc>
          <w:tcPr>
            <w:tcW w:w="86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Չոռոգվող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վարելահողերի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չափը</w:t>
            </w:r>
            <w:r w:rsidRPr="00244C4C">
              <w:rPr>
                <w:rFonts w:ascii="GHEA Grapalat" w:hAnsi="GHEA Grapalat"/>
                <w:lang w:val="hy-AM"/>
              </w:rPr>
              <w:t xml:space="preserve"> /</w:t>
            </w:r>
            <w:r w:rsidRPr="00244C4C">
              <w:rPr>
                <w:rFonts w:ascii="GHEA Grapalat" w:hAnsi="GHEA Grapalat" w:cs="Sylfaen"/>
                <w:lang w:val="hy-AM"/>
              </w:rPr>
              <w:t>հա</w:t>
            </w:r>
            <w:r w:rsidRPr="00244C4C">
              <w:rPr>
                <w:rFonts w:ascii="GHEA Grapalat" w:hAnsi="GHEA Grapalat"/>
                <w:lang w:val="hy-AM"/>
              </w:rPr>
              <w:t>/</w:t>
            </w:r>
          </w:p>
        </w:tc>
        <w:tc>
          <w:tcPr>
            <w:tcW w:w="919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Թիրախային</w:t>
            </w:r>
            <w:r w:rsidRPr="00244C4C">
              <w:rPr>
                <w:rFonts w:ascii="GHEA Grapalat" w:hAnsi="GHEA Grapalat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մշակաբույսեր</w:t>
            </w:r>
          </w:p>
        </w:tc>
        <w:tc>
          <w:tcPr>
            <w:tcW w:w="89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</w:p>
        </w:tc>
        <w:tc>
          <w:tcPr>
            <w:tcW w:w="40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Նուռ</w:t>
            </w:r>
          </w:p>
        </w:tc>
        <w:tc>
          <w:tcPr>
            <w:tcW w:w="40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Թուզ</w:t>
            </w:r>
          </w:p>
        </w:tc>
        <w:tc>
          <w:tcPr>
            <w:tcW w:w="479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Խաղող</w:t>
            </w:r>
          </w:p>
        </w:tc>
      </w:tr>
      <w:tr w:rsidR="00F3536E" w:rsidRPr="00244C4C" w:rsidTr="00BD6558">
        <w:tc>
          <w:tcPr>
            <w:tcW w:w="24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79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Մեղրի</w:t>
            </w:r>
          </w:p>
        </w:tc>
        <w:tc>
          <w:tcPr>
            <w:tcW w:w="86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25.0</w:t>
            </w:r>
          </w:p>
        </w:tc>
        <w:tc>
          <w:tcPr>
            <w:tcW w:w="919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նուռ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թուզ</w:t>
            </w:r>
          </w:p>
        </w:tc>
        <w:tc>
          <w:tcPr>
            <w:tcW w:w="89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8.33</w:t>
            </w:r>
          </w:p>
        </w:tc>
        <w:tc>
          <w:tcPr>
            <w:tcW w:w="40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8.33</w:t>
            </w:r>
          </w:p>
        </w:tc>
        <w:tc>
          <w:tcPr>
            <w:tcW w:w="40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8.33</w:t>
            </w:r>
          </w:p>
        </w:tc>
        <w:tc>
          <w:tcPr>
            <w:tcW w:w="479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</w:tr>
      <w:tr w:rsidR="00F3536E" w:rsidRPr="00244C4C" w:rsidTr="00BD6558">
        <w:tc>
          <w:tcPr>
            <w:tcW w:w="24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79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Ագարակ</w:t>
            </w:r>
          </w:p>
        </w:tc>
        <w:tc>
          <w:tcPr>
            <w:tcW w:w="86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20.0</w:t>
            </w:r>
          </w:p>
        </w:tc>
        <w:tc>
          <w:tcPr>
            <w:tcW w:w="919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նուռ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թուզ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խաղող</w:t>
            </w:r>
          </w:p>
        </w:tc>
        <w:tc>
          <w:tcPr>
            <w:tcW w:w="89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40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40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479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</w:t>
            </w:r>
          </w:p>
        </w:tc>
      </w:tr>
      <w:tr w:rsidR="00F3536E" w:rsidRPr="00244C4C" w:rsidTr="00BD6558">
        <w:tc>
          <w:tcPr>
            <w:tcW w:w="24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79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Ալվանք</w:t>
            </w:r>
          </w:p>
        </w:tc>
        <w:tc>
          <w:tcPr>
            <w:tcW w:w="86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47.0</w:t>
            </w:r>
          </w:p>
        </w:tc>
        <w:tc>
          <w:tcPr>
            <w:tcW w:w="919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նուռ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թուզ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խաղող</w:t>
            </w:r>
          </w:p>
        </w:tc>
        <w:tc>
          <w:tcPr>
            <w:tcW w:w="89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11.75</w:t>
            </w:r>
          </w:p>
        </w:tc>
        <w:tc>
          <w:tcPr>
            <w:tcW w:w="40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11.75</w:t>
            </w:r>
          </w:p>
        </w:tc>
        <w:tc>
          <w:tcPr>
            <w:tcW w:w="40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11.75</w:t>
            </w:r>
          </w:p>
        </w:tc>
        <w:tc>
          <w:tcPr>
            <w:tcW w:w="479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11.75</w:t>
            </w:r>
          </w:p>
        </w:tc>
      </w:tr>
      <w:tr w:rsidR="00F3536E" w:rsidRPr="00244C4C" w:rsidTr="00BD6558">
        <w:tc>
          <w:tcPr>
            <w:tcW w:w="24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79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Գուդեմնիս</w:t>
            </w:r>
          </w:p>
        </w:tc>
        <w:tc>
          <w:tcPr>
            <w:tcW w:w="86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0.0</w:t>
            </w:r>
          </w:p>
        </w:tc>
        <w:tc>
          <w:tcPr>
            <w:tcW w:w="919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893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405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405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479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</w:tr>
      <w:tr w:rsidR="00F3536E" w:rsidRPr="00244C4C" w:rsidTr="00BD6558">
        <w:tc>
          <w:tcPr>
            <w:tcW w:w="24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79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Լեհվազ</w:t>
            </w:r>
          </w:p>
        </w:tc>
        <w:tc>
          <w:tcPr>
            <w:tcW w:w="86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25.0</w:t>
            </w:r>
          </w:p>
        </w:tc>
        <w:tc>
          <w:tcPr>
            <w:tcW w:w="919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</w:p>
        </w:tc>
        <w:tc>
          <w:tcPr>
            <w:tcW w:w="89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25</w:t>
            </w:r>
          </w:p>
        </w:tc>
        <w:tc>
          <w:tcPr>
            <w:tcW w:w="405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405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479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</w:tr>
      <w:tr w:rsidR="00F3536E" w:rsidRPr="00244C4C" w:rsidTr="00BD6558">
        <w:tc>
          <w:tcPr>
            <w:tcW w:w="24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79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Կարճևան</w:t>
            </w:r>
          </w:p>
        </w:tc>
        <w:tc>
          <w:tcPr>
            <w:tcW w:w="86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45.0</w:t>
            </w:r>
          </w:p>
        </w:tc>
        <w:tc>
          <w:tcPr>
            <w:tcW w:w="919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նուռ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թուզ</w:t>
            </w:r>
          </w:p>
        </w:tc>
        <w:tc>
          <w:tcPr>
            <w:tcW w:w="89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15</w:t>
            </w:r>
          </w:p>
        </w:tc>
        <w:tc>
          <w:tcPr>
            <w:tcW w:w="40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15</w:t>
            </w:r>
          </w:p>
        </w:tc>
        <w:tc>
          <w:tcPr>
            <w:tcW w:w="40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15</w:t>
            </w:r>
          </w:p>
        </w:tc>
        <w:tc>
          <w:tcPr>
            <w:tcW w:w="479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</w:tr>
      <w:tr w:rsidR="00F3536E" w:rsidRPr="00244C4C" w:rsidTr="00BD6558">
        <w:tc>
          <w:tcPr>
            <w:tcW w:w="24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79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Կուրիս</w:t>
            </w:r>
          </w:p>
        </w:tc>
        <w:tc>
          <w:tcPr>
            <w:tcW w:w="86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10.0</w:t>
            </w:r>
          </w:p>
        </w:tc>
        <w:tc>
          <w:tcPr>
            <w:tcW w:w="919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</w:p>
        </w:tc>
        <w:tc>
          <w:tcPr>
            <w:tcW w:w="89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10</w:t>
            </w:r>
          </w:p>
        </w:tc>
        <w:tc>
          <w:tcPr>
            <w:tcW w:w="405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405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479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</w:tr>
      <w:tr w:rsidR="00F3536E" w:rsidRPr="00244C4C" w:rsidTr="00BD6558">
        <w:tc>
          <w:tcPr>
            <w:tcW w:w="24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79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Նյուվադի</w:t>
            </w:r>
          </w:p>
        </w:tc>
        <w:tc>
          <w:tcPr>
            <w:tcW w:w="86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11.5</w:t>
            </w:r>
          </w:p>
        </w:tc>
        <w:tc>
          <w:tcPr>
            <w:tcW w:w="919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Նուռ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խաղող</w:t>
            </w:r>
          </w:p>
        </w:tc>
        <w:tc>
          <w:tcPr>
            <w:tcW w:w="893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40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5.75</w:t>
            </w:r>
          </w:p>
        </w:tc>
        <w:tc>
          <w:tcPr>
            <w:tcW w:w="405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479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5.75</w:t>
            </w:r>
          </w:p>
        </w:tc>
      </w:tr>
      <w:tr w:rsidR="00F3536E" w:rsidRPr="00244C4C" w:rsidTr="00BD6558">
        <w:tc>
          <w:tcPr>
            <w:tcW w:w="24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9</w:t>
            </w:r>
          </w:p>
        </w:tc>
        <w:tc>
          <w:tcPr>
            <w:tcW w:w="79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Շվանիձոր</w:t>
            </w:r>
          </w:p>
        </w:tc>
        <w:tc>
          <w:tcPr>
            <w:tcW w:w="86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5.0</w:t>
            </w:r>
          </w:p>
        </w:tc>
        <w:tc>
          <w:tcPr>
            <w:tcW w:w="919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նուռ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թուզ</w:t>
            </w:r>
            <w:r w:rsidRPr="00244C4C">
              <w:rPr>
                <w:rFonts w:ascii="GHEA Grapalat" w:hAnsi="GHEA Grapalat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խաղող</w:t>
            </w:r>
          </w:p>
        </w:tc>
        <w:tc>
          <w:tcPr>
            <w:tcW w:w="89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1.25</w:t>
            </w:r>
          </w:p>
        </w:tc>
        <w:tc>
          <w:tcPr>
            <w:tcW w:w="40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1.25</w:t>
            </w:r>
          </w:p>
        </w:tc>
        <w:tc>
          <w:tcPr>
            <w:tcW w:w="40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1.25</w:t>
            </w:r>
          </w:p>
        </w:tc>
        <w:tc>
          <w:tcPr>
            <w:tcW w:w="479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1.25</w:t>
            </w:r>
          </w:p>
        </w:tc>
      </w:tr>
      <w:tr w:rsidR="00F3536E" w:rsidRPr="00244C4C" w:rsidTr="00BD6558">
        <w:tc>
          <w:tcPr>
            <w:tcW w:w="24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10</w:t>
            </w:r>
          </w:p>
        </w:tc>
        <w:tc>
          <w:tcPr>
            <w:tcW w:w="79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Վահրավար</w:t>
            </w:r>
          </w:p>
        </w:tc>
        <w:tc>
          <w:tcPr>
            <w:tcW w:w="86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8.0</w:t>
            </w:r>
          </w:p>
        </w:tc>
        <w:tc>
          <w:tcPr>
            <w:tcW w:w="919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</w:p>
        </w:tc>
        <w:tc>
          <w:tcPr>
            <w:tcW w:w="89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405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405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479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</w:tr>
      <w:tr w:rsidR="00F3536E" w:rsidRPr="00244C4C" w:rsidTr="00BD6558">
        <w:tc>
          <w:tcPr>
            <w:tcW w:w="24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11</w:t>
            </w:r>
          </w:p>
        </w:tc>
        <w:tc>
          <w:tcPr>
            <w:tcW w:w="79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Վարդանիձոր</w:t>
            </w:r>
          </w:p>
        </w:tc>
        <w:tc>
          <w:tcPr>
            <w:tcW w:w="86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17.0</w:t>
            </w:r>
          </w:p>
        </w:tc>
        <w:tc>
          <w:tcPr>
            <w:tcW w:w="919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Արքայանարինջ</w:t>
            </w:r>
          </w:p>
        </w:tc>
        <w:tc>
          <w:tcPr>
            <w:tcW w:w="89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17</w:t>
            </w:r>
          </w:p>
        </w:tc>
        <w:tc>
          <w:tcPr>
            <w:tcW w:w="405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405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  <w:tc>
          <w:tcPr>
            <w:tcW w:w="479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 </w:t>
            </w:r>
          </w:p>
        </w:tc>
      </w:tr>
      <w:tr w:rsidR="00F3536E" w:rsidRPr="00244C4C" w:rsidTr="00BD6558">
        <w:tc>
          <w:tcPr>
            <w:tcW w:w="245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79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Ընդամենը</w:t>
            </w:r>
            <w:r w:rsidRPr="00244C4C">
              <w:rPr>
                <w:rFonts w:ascii="GHEA Grapalat" w:hAnsi="GHEA Grapalat"/>
                <w:lang w:val="ru-RU"/>
              </w:rPr>
              <w:t>`</w:t>
            </w:r>
          </w:p>
        </w:tc>
        <w:tc>
          <w:tcPr>
            <w:tcW w:w="86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213,5</w:t>
            </w:r>
          </w:p>
        </w:tc>
        <w:tc>
          <w:tcPr>
            <w:tcW w:w="919" w:type="pct"/>
            <w:shd w:val="clear" w:color="auto" w:fill="D9D9D9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93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101,33</w:t>
            </w:r>
          </w:p>
        </w:tc>
        <w:tc>
          <w:tcPr>
            <w:tcW w:w="40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/>
                <w:lang w:val="hy-AM"/>
              </w:rPr>
              <w:t>47,08</w:t>
            </w:r>
          </w:p>
        </w:tc>
        <w:tc>
          <w:tcPr>
            <w:tcW w:w="405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41,33</w:t>
            </w:r>
          </w:p>
        </w:tc>
        <w:tc>
          <w:tcPr>
            <w:tcW w:w="479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/>
                <w:lang w:val="ru-RU"/>
              </w:rPr>
              <w:t>23,75</w:t>
            </w:r>
          </w:p>
        </w:tc>
      </w:tr>
    </w:tbl>
    <w:p w:rsidR="00F3536E" w:rsidRPr="00244C4C" w:rsidRDefault="00F3536E" w:rsidP="007E66AA">
      <w:pPr>
        <w:rPr>
          <w:rFonts w:ascii="GHEA Grapalat" w:hAnsi="GHEA Grapalat"/>
          <w:lang w:val="ru-RU"/>
        </w:rPr>
      </w:pPr>
    </w:p>
    <w:p w:rsidR="00F3536E" w:rsidRPr="00244C4C" w:rsidRDefault="00F3536E" w:rsidP="00BD6558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hy-AM"/>
        </w:rPr>
        <w:t>Արքայանարինջ</w:t>
      </w:r>
      <w:r w:rsidRPr="00244C4C">
        <w:rPr>
          <w:rFonts w:ascii="GHEA Grapalat" w:hAnsi="GHEA Grapalat"/>
          <w:lang w:val="hy-AM"/>
        </w:rPr>
        <w:t xml:space="preserve"> –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եզրակացությունների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ուսումնասիրությունների</w:t>
      </w:r>
      <w:r w:rsidRPr="00244C4C">
        <w:rPr>
          <w:rFonts w:ascii="GHEA Grapalat" w:hAnsi="GHEA Grapalat"/>
          <w:lang w:val="hy-AM"/>
        </w:rPr>
        <w:t xml:space="preserve"> 1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100 </w:t>
      </w:r>
      <w:r w:rsidRPr="00244C4C">
        <w:rPr>
          <w:rFonts w:ascii="GHEA Grapalat" w:hAnsi="GHEA Grapalat" w:cs="Sylfaen"/>
          <w:lang w:val="hy-AM"/>
        </w:rPr>
        <w:t>տնկի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յուրաքանչյուրը</w:t>
      </w:r>
      <w:r w:rsidRPr="00244C4C">
        <w:rPr>
          <w:rFonts w:ascii="GHEA Grapalat" w:hAnsi="GHEA Grapalat"/>
          <w:lang w:val="hy-AM"/>
        </w:rPr>
        <w:t xml:space="preserve"> 3 000 - 5 000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արժողությամբ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բերքատվությունից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ru-RU"/>
        </w:rPr>
        <w:t>Այստեղից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էլ</w:t>
      </w:r>
      <w:r w:rsidRPr="00244C4C">
        <w:rPr>
          <w:rFonts w:ascii="GHEA Grapalat" w:hAnsi="GHEA Grapalat"/>
          <w:lang w:val="ru-RU"/>
        </w:rPr>
        <w:t xml:space="preserve">, 101,33 </w:t>
      </w:r>
      <w:r w:rsidRPr="00244C4C">
        <w:rPr>
          <w:rFonts w:ascii="GHEA Grapalat" w:hAnsi="GHEA Grapalat" w:cs="Sylfaen"/>
          <w:lang w:val="ru-RU"/>
        </w:rPr>
        <w:t>հա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տարածքի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կտրվածքով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անհրաժեշտ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  <w:lang w:val="ru-RU"/>
        </w:rPr>
        <w:t xml:space="preserve"> (</w:t>
      </w:r>
      <w:r w:rsidRPr="00244C4C">
        <w:rPr>
          <w:rFonts w:ascii="GHEA Grapalat" w:hAnsi="GHEA Grapalat"/>
          <w:lang w:val="hy-AM"/>
        </w:rPr>
        <w:t>101,33x100x5000</w:t>
      </w:r>
      <w:r w:rsidRPr="00244C4C">
        <w:rPr>
          <w:rFonts w:ascii="GHEA Grapalat" w:hAnsi="GHEA Grapalat"/>
          <w:lang w:val="ru-RU"/>
        </w:rPr>
        <w:t xml:space="preserve">=) 50 665 000 </w:t>
      </w:r>
      <w:r w:rsidRPr="00244C4C">
        <w:rPr>
          <w:rFonts w:ascii="GHEA Grapalat" w:hAnsi="GHEA Grapalat" w:cs="Sylfaen"/>
          <w:lang w:val="ru-RU"/>
        </w:rPr>
        <w:t>դրամ</w:t>
      </w:r>
      <w:r w:rsidRPr="00244C4C">
        <w:rPr>
          <w:rFonts w:ascii="GHEA Grapalat" w:hAnsi="GHEA Grapalat"/>
          <w:lang w:val="ru-RU"/>
        </w:rPr>
        <w:t>:</w:t>
      </w:r>
    </w:p>
    <w:p w:rsidR="00F3536E" w:rsidRPr="00527A98" w:rsidRDefault="00F3536E" w:rsidP="00BD6558">
      <w:pPr>
        <w:rPr>
          <w:rFonts w:ascii="GHEA Grapalat" w:hAnsi="GHEA Grapalat"/>
          <w:lang w:val="ru-RU"/>
        </w:rPr>
      </w:pPr>
    </w:p>
    <w:p w:rsidR="00F3536E" w:rsidRPr="00244C4C" w:rsidRDefault="00F3536E" w:rsidP="00BD6558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ru-RU"/>
        </w:rPr>
        <w:t>Նուռ</w:t>
      </w:r>
      <w:r w:rsidRPr="00244C4C">
        <w:rPr>
          <w:rFonts w:ascii="GHEA Grapalat" w:hAnsi="GHEA Grapalat"/>
          <w:lang w:val="ru-RU"/>
        </w:rPr>
        <w:t xml:space="preserve"> -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եզրակացությունների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ուսումնասիրությունների</w:t>
      </w:r>
      <w:r w:rsidRPr="00244C4C">
        <w:rPr>
          <w:rFonts w:ascii="GHEA Grapalat" w:hAnsi="GHEA Grapalat"/>
          <w:lang w:val="hy-AM"/>
        </w:rPr>
        <w:t xml:space="preserve"> 1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ru-RU"/>
        </w:rPr>
        <w:t>2</w:t>
      </w:r>
      <w:r w:rsidRPr="00244C4C">
        <w:rPr>
          <w:rFonts w:ascii="GHEA Grapalat" w:hAnsi="GHEA Grapalat"/>
          <w:lang w:val="hy-AM"/>
        </w:rPr>
        <w:t xml:space="preserve">00 </w:t>
      </w:r>
      <w:r w:rsidRPr="00244C4C">
        <w:rPr>
          <w:rFonts w:ascii="GHEA Grapalat" w:hAnsi="GHEA Grapalat" w:cs="Sylfaen"/>
          <w:lang w:val="hy-AM"/>
        </w:rPr>
        <w:t>տնկի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յուրաքանչյուրը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ru-RU"/>
        </w:rPr>
        <w:t>2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ru-RU"/>
        </w:rPr>
        <w:t>5</w:t>
      </w:r>
      <w:r w:rsidRPr="00244C4C">
        <w:rPr>
          <w:rFonts w:ascii="GHEA Grapalat" w:hAnsi="GHEA Grapalat"/>
          <w:lang w:val="hy-AM"/>
        </w:rPr>
        <w:t xml:space="preserve">00 - </w:t>
      </w:r>
      <w:r w:rsidRPr="00244C4C">
        <w:rPr>
          <w:rFonts w:ascii="GHEA Grapalat" w:hAnsi="GHEA Grapalat"/>
          <w:lang w:val="ru-RU"/>
        </w:rPr>
        <w:t>4</w:t>
      </w:r>
      <w:r w:rsidRPr="00244C4C">
        <w:rPr>
          <w:rFonts w:ascii="GHEA Grapalat" w:hAnsi="GHEA Grapalat"/>
          <w:lang w:val="hy-AM"/>
        </w:rPr>
        <w:t xml:space="preserve"> 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արժողությամբ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բերքատվությունից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ru-RU"/>
        </w:rPr>
        <w:t>Այստեղից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էլ</w:t>
      </w:r>
      <w:r w:rsidRPr="00244C4C">
        <w:rPr>
          <w:rFonts w:ascii="GHEA Grapalat" w:hAnsi="GHEA Grapalat"/>
          <w:lang w:val="ru-RU"/>
        </w:rPr>
        <w:t xml:space="preserve">, 47,08 </w:t>
      </w:r>
      <w:r w:rsidRPr="00244C4C">
        <w:rPr>
          <w:rFonts w:ascii="GHEA Grapalat" w:hAnsi="GHEA Grapalat" w:cs="Sylfaen"/>
          <w:lang w:val="ru-RU"/>
        </w:rPr>
        <w:t>հա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տարածքի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կտրվածքով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անհրաժեշտ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  <w:lang w:val="ru-RU"/>
        </w:rPr>
        <w:t xml:space="preserve"> (47</w:t>
      </w:r>
      <w:r w:rsidRPr="00244C4C">
        <w:rPr>
          <w:rFonts w:ascii="GHEA Grapalat" w:hAnsi="GHEA Grapalat"/>
          <w:lang w:val="hy-AM"/>
        </w:rPr>
        <w:t>,</w:t>
      </w:r>
      <w:r w:rsidRPr="00244C4C">
        <w:rPr>
          <w:rFonts w:ascii="GHEA Grapalat" w:hAnsi="GHEA Grapalat"/>
          <w:lang w:val="ru-RU"/>
        </w:rPr>
        <w:t>08</w:t>
      </w:r>
      <w:r w:rsidRPr="00244C4C">
        <w:rPr>
          <w:rFonts w:ascii="GHEA Grapalat" w:hAnsi="GHEA Grapalat"/>
          <w:lang w:val="hy-AM"/>
        </w:rPr>
        <w:t>x</w:t>
      </w:r>
      <w:r w:rsidRPr="00244C4C">
        <w:rPr>
          <w:rFonts w:ascii="GHEA Grapalat" w:hAnsi="GHEA Grapalat"/>
          <w:lang w:val="ru-RU"/>
        </w:rPr>
        <w:t>2</w:t>
      </w:r>
      <w:r w:rsidRPr="00244C4C">
        <w:rPr>
          <w:rFonts w:ascii="GHEA Grapalat" w:hAnsi="GHEA Grapalat"/>
          <w:lang w:val="hy-AM"/>
        </w:rPr>
        <w:t>00x</w:t>
      </w:r>
      <w:r w:rsidRPr="00244C4C">
        <w:rPr>
          <w:rFonts w:ascii="GHEA Grapalat" w:hAnsi="GHEA Grapalat"/>
          <w:lang w:val="ru-RU"/>
        </w:rPr>
        <w:t>4</w:t>
      </w:r>
      <w:r w:rsidRPr="00244C4C">
        <w:rPr>
          <w:rFonts w:ascii="GHEA Grapalat" w:hAnsi="GHEA Grapalat"/>
          <w:lang w:val="hy-AM"/>
        </w:rPr>
        <w:t>000</w:t>
      </w:r>
      <w:r w:rsidRPr="00244C4C">
        <w:rPr>
          <w:rFonts w:ascii="GHEA Grapalat" w:hAnsi="GHEA Grapalat"/>
          <w:lang w:val="ru-RU"/>
        </w:rPr>
        <w:t xml:space="preserve">=) 37 664 000 </w:t>
      </w:r>
      <w:r w:rsidRPr="00244C4C">
        <w:rPr>
          <w:rFonts w:ascii="GHEA Grapalat" w:hAnsi="GHEA Grapalat" w:cs="Sylfaen"/>
          <w:lang w:val="ru-RU"/>
        </w:rPr>
        <w:t>դրամ</w:t>
      </w:r>
      <w:r w:rsidRPr="00244C4C">
        <w:rPr>
          <w:rFonts w:ascii="GHEA Grapalat" w:hAnsi="GHEA Grapalat"/>
          <w:lang w:val="ru-RU"/>
        </w:rPr>
        <w:t>:</w:t>
      </w:r>
    </w:p>
    <w:p w:rsidR="00F3536E" w:rsidRPr="00244C4C" w:rsidRDefault="00F3536E" w:rsidP="00BD6558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ru-RU"/>
        </w:rPr>
        <w:t>Թուզ</w:t>
      </w:r>
      <w:r w:rsidRPr="00244C4C">
        <w:rPr>
          <w:rFonts w:ascii="GHEA Grapalat" w:hAnsi="GHEA Grapalat"/>
          <w:lang w:val="ru-RU"/>
        </w:rPr>
        <w:t xml:space="preserve"> -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եզրակացությունների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ուսումնասիրությունների</w:t>
      </w:r>
      <w:r w:rsidRPr="00244C4C">
        <w:rPr>
          <w:rFonts w:ascii="GHEA Grapalat" w:hAnsi="GHEA Grapalat"/>
          <w:lang w:val="hy-AM"/>
        </w:rPr>
        <w:t xml:space="preserve"> 1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ru-RU"/>
        </w:rPr>
        <w:t>6</w:t>
      </w:r>
      <w:r w:rsidRPr="00244C4C">
        <w:rPr>
          <w:rFonts w:ascii="GHEA Grapalat" w:hAnsi="GHEA Grapalat"/>
          <w:lang w:val="hy-AM"/>
        </w:rPr>
        <w:t xml:space="preserve">0 </w:t>
      </w:r>
      <w:r w:rsidRPr="00244C4C">
        <w:rPr>
          <w:rFonts w:ascii="GHEA Grapalat" w:hAnsi="GHEA Grapalat" w:cs="Sylfaen"/>
          <w:lang w:val="hy-AM"/>
        </w:rPr>
        <w:t>տնկի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յուրաքանչյուրը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ru-RU"/>
        </w:rPr>
        <w:t>2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ru-RU"/>
        </w:rPr>
        <w:t>5</w:t>
      </w:r>
      <w:r w:rsidRPr="00244C4C">
        <w:rPr>
          <w:rFonts w:ascii="GHEA Grapalat" w:hAnsi="GHEA Grapalat"/>
          <w:lang w:val="hy-AM"/>
        </w:rPr>
        <w:t xml:space="preserve">00 - </w:t>
      </w:r>
      <w:r w:rsidRPr="00244C4C">
        <w:rPr>
          <w:rFonts w:ascii="GHEA Grapalat" w:hAnsi="GHEA Grapalat"/>
          <w:lang w:val="ru-RU"/>
        </w:rPr>
        <w:t>4</w:t>
      </w:r>
      <w:r w:rsidRPr="00244C4C">
        <w:rPr>
          <w:rFonts w:ascii="GHEA Grapalat" w:hAnsi="GHEA Grapalat"/>
          <w:lang w:val="hy-AM"/>
        </w:rPr>
        <w:t xml:space="preserve"> 000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արժողությամբ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բերքատվությունից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ru-RU"/>
        </w:rPr>
        <w:t>Այստեղից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էլ</w:t>
      </w:r>
      <w:r w:rsidRPr="00244C4C">
        <w:rPr>
          <w:rFonts w:ascii="GHEA Grapalat" w:hAnsi="GHEA Grapalat"/>
          <w:lang w:val="ru-RU"/>
        </w:rPr>
        <w:t xml:space="preserve">, 41,33 </w:t>
      </w:r>
      <w:r w:rsidRPr="00244C4C">
        <w:rPr>
          <w:rFonts w:ascii="GHEA Grapalat" w:hAnsi="GHEA Grapalat" w:cs="Sylfaen"/>
          <w:lang w:val="ru-RU"/>
        </w:rPr>
        <w:t>հա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տարածքի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կտրվածքով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անհրաժեշտ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  <w:lang w:val="ru-RU"/>
        </w:rPr>
        <w:t xml:space="preserve"> (41</w:t>
      </w:r>
      <w:r w:rsidRPr="00244C4C">
        <w:rPr>
          <w:rFonts w:ascii="GHEA Grapalat" w:hAnsi="GHEA Grapalat"/>
          <w:lang w:val="hy-AM"/>
        </w:rPr>
        <w:t>,</w:t>
      </w:r>
      <w:r w:rsidRPr="00244C4C">
        <w:rPr>
          <w:rFonts w:ascii="GHEA Grapalat" w:hAnsi="GHEA Grapalat"/>
          <w:lang w:val="ru-RU"/>
        </w:rPr>
        <w:t>33</w:t>
      </w:r>
      <w:r w:rsidRPr="00244C4C">
        <w:rPr>
          <w:rFonts w:ascii="GHEA Grapalat" w:hAnsi="GHEA Grapalat"/>
          <w:lang w:val="hy-AM"/>
        </w:rPr>
        <w:t>x</w:t>
      </w:r>
      <w:r w:rsidRPr="00244C4C">
        <w:rPr>
          <w:rFonts w:ascii="GHEA Grapalat" w:hAnsi="GHEA Grapalat"/>
          <w:lang w:val="ru-RU"/>
        </w:rPr>
        <w:t>6</w:t>
      </w:r>
      <w:r w:rsidRPr="00244C4C">
        <w:rPr>
          <w:rFonts w:ascii="GHEA Grapalat" w:hAnsi="GHEA Grapalat"/>
          <w:lang w:val="hy-AM"/>
        </w:rPr>
        <w:t>0x</w:t>
      </w:r>
      <w:r w:rsidRPr="00244C4C">
        <w:rPr>
          <w:rFonts w:ascii="GHEA Grapalat" w:hAnsi="GHEA Grapalat"/>
          <w:lang w:val="ru-RU"/>
        </w:rPr>
        <w:t>4</w:t>
      </w:r>
      <w:r w:rsidRPr="00244C4C">
        <w:rPr>
          <w:rFonts w:ascii="GHEA Grapalat" w:hAnsi="GHEA Grapalat"/>
          <w:lang w:val="hy-AM"/>
        </w:rPr>
        <w:t>000</w:t>
      </w:r>
      <w:r w:rsidRPr="00244C4C">
        <w:rPr>
          <w:rFonts w:ascii="GHEA Grapalat" w:hAnsi="GHEA Grapalat"/>
          <w:lang w:val="ru-RU"/>
        </w:rPr>
        <w:t xml:space="preserve">=) 9 919 200 </w:t>
      </w:r>
      <w:r w:rsidRPr="00244C4C">
        <w:rPr>
          <w:rFonts w:ascii="GHEA Grapalat" w:hAnsi="GHEA Grapalat" w:cs="Sylfaen"/>
          <w:lang w:val="ru-RU"/>
        </w:rPr>
        <w:t>դրամ</w:t>
      </w:r>
      <w:r w:rsidRPr="00244C4C">
        <w:rPr>
          <w:rFonts w:ascii="GHEA Grapalat" w:hAnsi="GHEA Grapalat"/>
          <w:lang w:val="ru-RU"/>
        </w:rPr>
        <w:t>:</w:t>
      </w:r>
    </w:p>
    <w:p w:rsidR="00F3536E" w:rsidRPr="00527A98" w:rsidRDefault="00F3536E" w:rsidP="00BD6558">
      <w:pPr>
        <w:rPr>
          <w:rFonts w:ascii="GHEA Grapalat" w:hAnsi="GHEA Grapalat"/>
          <w:lang w:val="ru-RU"/>
        </w:rPr>
      </w:pPr>
    </w:p>
    <w:p w:rsidR="00F3536E" w:rsidRPr="00244C4C" w:rsidRDefault="00F3536E" w:rsidP="00BD6558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ru-RU"/>
        </w:rPr>
        <w:t>Խաղող</w:t>
      </w:r>
      <w:r w:rsidRPr="00244C4C">
        <w:rPr>
          <w:rFonts w:ascii="GHEA Grapalat" w:hAnsi="GHEA Grapalat"/>
          <w:lang w:val="ru-RU"/>
        </w:rPr>
        <w:t xml:space="preserve"> -</w:t>
      </w:r>
      <w:r w:rsidRPr="00527A98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եզրակացությունների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ուսումնասիրությունների</w:t>
      </w:r>
      <w:r w:rsidRPr="00244C4C">
        <w:rPr>
          <w:rFonts w:ascii="GHEA Grapalat" w:hAnsi="GHEA Grapalat"/>
          <w:lang w:val="hy-AM"/>
        </w:rPr>
        <w:t xml:space="preserve"> 1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կտրվածքով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ru-RU"/>
        </w:rPr>
        <w:t>1100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տնկի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յուրաքանչյուրը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ru-RU"/>
        </w:rPr>
        <w:t>1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ru-RU"/>
        </w:rPr>
        <w:t>5</w:t>
      </w:r>
      <w:r w:rsidRPr="00244C4C">
        <w:rPr>
          <w:rFonts w:ascii="GHEA Grapalat" w:hAnsi="GHEA Grapalat"/>
          <w:lang w:val="hy-AM"/>
        </w:rPr>
        <w:t xml:space="preserve">00 - </w:t>
      </w:r>
      <w:r w:rsidRPr="00244C4C">
        <w:rPr>
          <w:rFonts w:ascii="GHEA Grapalat" w:hAnsi="GHEA Grapalat"/>
          <w:lang w:val="ru-RU"/>
        </w:rPr>
        <w:t>2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ru-RU"/>
        </w:rPr>
        <w:t>5</w:t>
      </w:r>
      <w:r w:rsidRPr="00244C4C">
        <w:rPr>
          <w:rFonts w:ascii="GHEA Grapalat" w:hAnsi="GHEA Grapalat"/>
          <w:lang w:val="hy-AM"/>
        </w:rPr>
        <w:t xml:space="preserve">00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արժողությամբ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բերքատվությունից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ru-RU"/>
        </w:rPr>
        <w:t>Այստեղից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էլ</w:t>
      </w:r>
      <w:r w:rsidRPr="00244C4C">
        <w:rPr>
          <w:rFonts w:ascii="GHEA Grapalat" w:hAnsi="GHEA Grapalat"/>
          <w:lang w:val="ru-RU"/>
        </w:rPr>
        <w:t xml:space="preserve">, 23,75 </w:t>
      </w:r>
      <w:r w:rsidRPr="00244C4C">
        <w:rPr>
          <w:rFonts w:ascii="GHEA Grapalat" w:hAnsi="GHEA Grapalat" w:cs="Sylfaen"/>
          <w:lang w:val="ru-RU"/>
        </w:rPr>
        <w:t>հա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տարածքի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կտրվածքով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անհրաժեշտ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  <w:lang w:val="ru-RU"/>
        </w:rPr>
        <w:t xml:space="preserve"> (23</w:t>
      </w:r>
      <w:r w:rsidRPr="00244C4C">
        <w:rPr>
          <w:rFonts w:ascii="GHEA Grapalat" w:hAnsi="GHEA Grapalat"/>
          <w:lang w:val="hy-AM"/>
        </w:rPr>
        <w:t>,</w:t>
      </w:r>
      <w:r w:rsidRPr="00244C4C">
        <w:rPr>
          <w:rFonts w:ascii="GHEA Grapalat" w:hAnsi="GHEA Grapalat"/>
          <w:lang w:val="ru-RU"/>
        </w:rPr>
        <w:t>75</w:t>
      </w:r>
      <w:r w:rsidRPr="00244C4C">
        <w:rPr>
          <w:rFonts w:ascii="GHEA Grapalat" w:hAnsi="GHEA Grapalat"/>
          <w:lang w:val="hy-AM"/>
        </w:rPr>
        <w:t>x</w:t>
      </w:r>
      <w:r w:rsidRPr="00244C4C">
        <w:rPr>
          <w:rFonts w:ascii="GHEA Grapalat" w:hAnsi="GHEA Grapalat"/>
          <w:lang w:val="ru-RU"/>
        </w:rPr>
        <w:t>1,100</w:t>
      </w:r>
      <w:r w:rsidRPr="00244C4C">
        <w:rPr>
          <w:rFonts w:ascii="GHEA Grapalat" w:hAnsi="GHEA Grapalat"/>
          <w:lang w:val="hy-AM"/>
        </w:rPr>
        <w:t>x</w:t>
      </w:r>
      <w:r w:rsidRPr="00244C4C">
        <w:rPr>
          <w:rFonts w:ascii="GHEA Grapalat" w:hAnsi="GHEA Grapalat"/>
          <w:lang w:val="ru-RU"/>
        </w:rPr>
        <w:t>2,5</w:t>
      </w:r>
      <w:r w:rsidRPr="00244C4C">
        <w:rPr>
          <w:rFonts w:ascii="GHEA Grapalat" w:hAnsi="GHEA Grapalat"/>
          <w:lang w:val="hy-AM"/>
        </w:rPr>
        <w:t>00</w:t>
      </w:r>
      <w:r w:rsidRPr="00244C4C">
        <w:rPr>
          <w:rFonts w:ascii="GHEA Grapalat" w:hAnsi="GHEA Grapalat"/>
          <w:lang w:val="ru-RU"/>
        </w:rPr>
        <w:t xml:space="preserve">=) 65 312 500 </w:t>
      </w:r>
      <w:r w:rsidRPr="00244C4C">
        <w:rPr>
          <w:rFonts w:ascii="GHEA Grapalat" w:hAnsi="GHEA Grapalat" w:cs="Sylfaen"/>
          <w:lang w:val="ru-RU"/>
        </w:rPr>
        <w:t>դրամ</w:t>
      </w:r>
      <w:r w:rsidRPr="00244C4C">
        <w:rPr>
          <w:rFonts w:ascii="GHEA Grapalat" w:hAnsi="GHEA Grapalat"/>
          <w:lang w:val="ru-RU"/>
        </w:rPr>
        <w:t>:</w:t>
      </w:r>
    </w:p>
    <w:p w:rsidR="00F3536E" w:rsidRPr="00244C4C" w:rsidRDefault="00F3536E" w:rsidP="007E66AA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/>
          <w:lang w:val="ru-RU"/>
        </w:rPr>
        <w:t xml:space="preserve">Այսպիսով, ծառերի/տնկիների ձեռքբերման կտրվածքով անհրաժեշտ է 163 560 700 դրամ ներդրում: </w:t>
      </w:r>
    </w:p>
    <w:p w:rsidR="00F3536E" w:rsidRPr="00244C4C" w:rsidRDefault="00F3536E" w:rsidP="00BD6558">
      <w:pPr>
        <w:pStyle w:val="Heading3"/>
        <w:rPr>
          <w:rFonts w:ascii="GHEA Grapalat" w:hAnsi="GHEA Grapalat"/>
          <w:lang w:val="hy-AM"/>
        </w:rPr>
      </w:pPr>
      <w:bookmarkStart w:id="410" w:name="_Toc361931113"/>
      <w:r w:rsidRPr="00244C4C">
        <w:rPr>
          <w:rFonts w:ascii="GHEA Grapalat" w:hAnsi="GHEA Grapalat" w:cs="Sylfaen"/>
          <w:lang w:val="hy-AM"/>
        </w:rPr>
        <w:t>աշխատուժի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հումքի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bookmarkEnd w:id="410"/>
    </w:p>
    <w:p w:rsidR="00F3536E" w:rsidRPr="00244C4C" w:rsidRDefault="00F3536E" w:rsidP="00BD6558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Աշխատուժ</w:t>
      </w:r>
      <w:r w:rsidRPr="00244C4C">
        <w:rPr>
          <w:rFonts w:ascii="GHEA Grapalat" w:hAnsi="GHEA Grapalat"/>
          <w:lang w:val="hy-AM"/>
        </w:rPr>
        <w:t xml:space="preserve"> 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605"/>
        <w:gridCol w:w="2445"/>
        <w:gridCol w:w="2006"/>
        <w:gridCol w:w="2355"/>
      </w:tblGrid>
      <w:tr w:rsidR="00F3536E" w:rsidRPr="00D41408" w:rsidTr="00BD6558">
        <w:trPr>
          <w:trHeight w:val="315"/>
        </w:trPr>
        <w:tc>
          <w:tcPr>
            <w:tcW w:w="5000" w:type="pct"/>
            <w:gridSpan w:val="4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  <w:lang w:val="hy-AM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Համաձայն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հաշվարկների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lang w:val="hy-AM"/>
              </w:rPr>
              <w:t>ինտենսիվ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գյուղատնտեսության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վարելու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ընթացքում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անհրաժեշտ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աշխատուժի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ներգրավման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հետ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կապված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միջինացված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ծախսերի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բաշխվածքն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ունի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հետևյալ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lang w:val="hy-AM"/>
              </w:rPr>
              <w:t>տեսքը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(1 000 </w:t>
            </w:r>
            <w:r w:rsidRPr="00244C4C">
              <w:rPr>
                <w:rFonts w:ascii="GHEA Grapalat" w:hAnsi="GHEA Grapalat" w:cs="Sylfaen"/>
                <w:lang w:val="hy-AM"/>
              </w:rPr>
              <w:t>ք</w:t>
            </w:r>
            <w:r w:rsidRPr="00244C4C">
              <w:rPr>
                <w:rFonts w:ascii="GHEA Grapalat" w:hAnsi="GHEA Grapalat" w:cs="Arian AMU"/>
                <w:lang w:val="hy-AM"/>
              </w:rPr>
              <w:t>.</w:t>
            </w:r>
            <w:r w:rsidRPr="00244C4C">
              <w:rPr>
                <w:rFonts w:ascii="GHEA Grapalat" w:hAnsi="GHEA Grapalat" w:cs="Sylfaen"/>
                <w:lang w:val="hy-AM"/>
              </w:rPr>
              <w:t>մ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. </w:t>
            </w:r>
            <w:r w:rsidRPr="00244C4C">
              <w:rPr>
                <w:rFonts w:ascii="GHEA Grapalat" w:hAnsi="GHEA Grapalat" w:cs="Sylfaen"/>
                <w:lang w:val="hy-AM"/>
              </w:rPr>
              <w:t>հաշվով</w:t>
            </w:r>
            <w:r w:rsidRPr="00244C4C">
              <w:rPr>
                <w:rFonts w:ascii="GHEA Grapalat" w:hAnsi="GHEA Grapalat" w:cs="Arian AMU"/>
                <w:lang w:val="hy-AM"/>
              </w:rPr>
              <w:t>).</w:t>
            </w:r>
          </w:p>
          <w:p w:rsidR="00F3536E" w:rsidRPr="00244C4C" w:rsidRDefault="00F3536E" w:rsidP="00BD6558">
            <w:pPr>
              <w:rPr>
                <w:rFonts w:ascii="GHEA Grapalat" w:hAnsi="GHEA Grapalat" w:cs="Arian AMU"/>
                <w:lang w:val="hy-AM" w:eastAsia="ru-RU"/>
              </w:rPr>
            </w:pPr>
          </w:p>
        </w:tc>
      </w:tr>
      <w:tr w:rsidR="00F3536E" w:rsidRPr="00244C4C" w:rsidTr="00BD6558">
        <w:tc>
          <w:tcPr>
            <w:tcW w:w="1384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Աշխատանքի</w:t>
            </w:r>
            <w:r w:rsidRPr="00244C4C">
              <w:rPr>
                <w:rFonts w:ascii="GHEA Grapalat" w:hAnsi="GHEA Grapalat" w:cs="Arian AMU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անվանումը</w:t>
            </w:r>
          </w:p>
        </w:tc>
        <w:tc>
          <w:tcPr>
            <w:tcW w:w="1299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Քանակը</w:t>
            </w:r>
          </w:p>
        </w:tc>
        <w:tc>
          <w:tcPr>
            <w:tcW w:w="1066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Գ</w:t>
            </w:r>
            <w:r w:rsidRPr="00244C4C">
              <w:rPr>
                <w:rFonts w:ascii="GHEA Grapalat" w:hAnsi="GHEA Grapalat" w:cs="Sylfaen"/>
              </w:rPr>
              <w:t>ինը</w:t>
            </w:r>
          </w:p>
        </w:tc>
        <w:tc>
          <w:tcPr>
            <w:tcW w:w="1251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Ընդամենը</w:t>
            </w:r>
          </w:p>
        </w:tc>
      </w:tr>
      <w:tr w:rsidR="00F3536E" w:rsidRPr="00244C4C" w:rsidTr="00BD6558">
        <w:tc>
          <w:tcPr>
            <w:tcW w:w="1384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Էտում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և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կտրատած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ճյուղերի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հեռացում</w:t>
            </w:r>
          </w:p>
        </w:tc>
        <w:tc>
          <w:tcPr>
            <w:tcW w:w="1299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</w:t>
            </w:r>
          </w:p>
        </w:tc>
        <w:tc>
          <w:tcPr>
            <w:tcW w:w="1066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 xml:space="preserve">20,000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Arian AMU"/>
              </w:rPr>
              <w:t>.</w:t>
            </w:r>
          </w:p>
        </w:tc>
        <w:tc>
          <w:tcPr>
            <w:tcW w:w="1251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 xml:space="preserve">20,000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Arian AMU"/>
              </w:rPr>
              <w:t>.</w:t>
            </w:r>
          </w:p>
        </w:tc>
      </w:tr>
      <w:tr w:rsidR="00F3536E" w:rsidRPr="00244C4C" w:rsidTr="00BD6558">
        <w:tc>
          <w:tcPr>
            <w:tcW w:w="1384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Ակոսների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և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ծառերի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բների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փոսերի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նախապատրաստում</w:t>
            </w:r>
          </w:p>
        </w:tc>
        <w:tc>
          <w:tcPr>
            <w:tcW w:w="1299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</w:t>
            </w:r>
          </w:p>
        </w:tc>
        <w:tc>
          <w:tcPr>
            <w:tcW w:w="1066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 xml:space="preserve">20,000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Arian AMU"/>
              </w:rPr>
              <w:t>.</w:t>
            </w:r>
          </w:p>
        </w:tc>
        <w:tc>
          <w:tcPr>
            <w:tcW w:w="1251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 xml:space="preserve">20,000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Arian AMU"/>
              </w:rPr>
              <w:t>.</w:t>
            </w:r>
          </w:p>
        </w:tc>
      </w:tr>
      <w:tr w:rsidR="00F3536E" w:rsidRPr="00244C4C" w:rsidTr="00BD6558">
        <w:tc>
          <w:tcPr>
            <w:tcW w:w="1384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Ծառերի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բների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սպիտակեցում</w:t>
            </w:r>
          </w:p>
        </w:tc>
        <w:tc>
          <w:tcPr>
            <w:tcW w:w="1299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3</w:t>
            </w:r>
          </w:p>
        </w:tc>
        <w:tc>
          <w:tcPr>
            <w:tcW w:w="1066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 xml:space="preserve">3,500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Arian AMU"/>
              </w:rPr>
              <w:t>.</w:t>
            </w:r>
          </w:p>
        </w:tc>
        <w:tc>
          <w:tcPr>
            <w:tcW w:w="1251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 xml:space="preserve">10,500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Arian AMU"/>
              </w:rPr>
              <w:t>.</w:t>
            </w:r>
          </w:p>
        </w:tc>
      </w:tr>
      <w:tr w:rsidR="00F3536E" w:rsidRPr="00244C4C" w:rsidTr="00BD6558">
        <w:tc>
          <w:tcPr>
            <w:tcW w:w="1384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Պարարտացում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</w:p>
        </w:tc>
        <w:tc>
          <w:tcPr>
            <w:tcW w:w="1299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</w:t>
            </w:r>
          </w:p>
        </w:tc>
        <w:tc>
          <w:tcPr>
            <w:tcW w:w="1066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15</w:t>
            </w:r>
            <w:r w:rsidRPr="00244C4C">
              <w:rPr>
                <w:rFonts w:ascii="GHEA Grapalat" w:hAnsi="GHEA Grapalat" w:cs="Arian AMU"/>
              </w:rPr>
              <w:t xml:space="preserve">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Arian AMU"/>
              </w:rPr>
              <w:t>.</w:t>
            </w:r>
          </w:p>
        </w:tc>
        <w:tc>
          <w:tcPr>
            <w:tcW w:w="1251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1</w:t>
            </w:r>
            <w:r w:rsidRPr="00244C4C">
              <w:rPr>
                <w:rFonts w:ascii="GHEA Grapalat" w:hAnsi="GHEA Grapalat" w:cs="Arian AMU"/>
              </w:rPr>
              <w:t xml:space="preserve">5,000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Arian AMU"/>
              </w:rPr>
              <w:t>.</w:t>
            </w:r>
          </w:p>
        </w:tc>
      </w:tr>
      <w:tr w:rsidR="00F3536E" w:rsidRPr="00244C4C" w:rsidTr="00BD6558">
        <w:tc>
          <w:tcPr>
            <w:tcW w:w="1384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  <w:lang w:val="hy-AM"/>
              </w:rPr>
              <w:t>Ս</w:t>
            </w:r>
            <w:r w:rsidRPr="00244C4C">
              <w:rPr>
                <w:rFonts w:ascii="GHEA Grapalat" w:hAnsi="GHEA Grapalat" w:cs="Sylfaen"/>
              </w:rPr>
              <w:t>րսկում</w:t>
            </w:r>
          </w:p>
        </w:tc>
        <w:tc>
          <w:tcPr>
            <w:tcW w:w="1299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5</w:t>
            </w:r>
          </w:p>
        </w:tc>
        <w:tc>
          <w:tcPr>
            <w:tcW w:w="1066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 xml:space="preserve">4 000 </w:t>
            </w:r>
            <w:r w:rsidRPr="00244C4C">
              <w:rPr>
                <w:rFonts w:ascii="GHEA Grapalat" w:hAnsi="GHEA Grapalat" w:cs="Sylfaen"/>
                <w:lang w:val="ru-RU"/>
              </w:rPr>
              <w:t>դր</w:t>
            </w:r>
            <w:r w:rsidRPr="00244C4C">
              <w:rPr>
                <w:rFonts w:ascii="GHEA Grapalat" w:hAnsi="GHEA Grapalat" w:cs="Arian AMU"/>
                <w:lang w:val="ru-RU"/>
              </w:rPr>
              <w:t>.</w:t>
            </w:r>
          </w:p>
        </w:tc>
        <w:tc>
          <w:tcPr>
            <w:tcW w:w="1251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 xml:space="preserve">20,000 </w:t>
            </w:r>
            <w:r w:rsidRPr="00244C4C">
              <w:rPr>
                <w:rFonts w:ascii="GHEA Grapalat" w:hAnsi="GHEA Grapalat" w:cs="Sylfaen"/>
                <w:lang w:val="ru-RU"/>
              </w:rPr>
              <w:t>դր</w:t>
            </w:r>
            <w:r w:rsidRPr="00244C4C">
              <w:rPr>
                <w:rFonts w:ascii="GHEA Grapalat" w:hAnsi="GHEA Grapalat" w:cs="Arian AMU"/>
                <w:lang w:val="ru-RU"/>
              </w:rPr>
              <w:t>.</w:t>
            </w:r>
          </w:p>
        </w:tc>
      </w:tr>
      <w:tr w:rsidR="00F3536E" w:rsidRPr="00244C4C" w:rsidTr="00BD6558">
        <w:tc>
          <w:tcPr>
            <w:tcW w:w="1384" w:type="pct"/>
            <w:vAlign w:val="center"/>
          </w:tcPr>
          <w:p w:rsidR="00F3536E" w:rsidRPr="00527A98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Խոտի</w:t>
            </w:r>
            <w:r w:rsidRPr="00527A98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հնձում</w:t>
            </w:r>
            <w:r w:rsidRPr="00527A98">
              <w:rPr>
                <w:rFonts w:ascii="GHEA Grapalat" w:hAnsi="GHEA Grapalat" w:cs="Arian AMU"/>
              </w:rPr>
              <w:t xml:space="preserve">, </w:t>
            </w:r>
            <w:r w:rsidRPr="00244C4C">
              <w:rPr>
                <w:rFonts w:ascii="GHEA Grapalat" w:hAnsi="GHEA Grapalat" w:cs="Sylfaen"/>
              </w:rPr>
              <w:t>տուկի</w:t>
            </w:r>
            <w:r w:rsidRPr="00527A98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պատրաստում</w:t>
            </w:r>
            <w:r w:rsidRPr="00527A98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և</w:t>
            </w:r>
            <w:r w:rsidRPr="00527A98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տեղափոխում</w:t>
            </w:r>
          </w:p>
        </w:tc>
        <w:tc>
          <w:tcPr>
            <w:tcW w:w="1299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</w:t>
            </w:r>
          </w:p>
        </w:tc>
        <w:tc>
          <w:tcPr>
            <w:tcW w:w="1066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 xml:space="preserve">33,600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Arian AMU"/>
              </w:rPr>
              <w:t>.</w:t>
            </w:r>
          </w:p>
        </w:tc>
        <w:tc>
          <w:tcPr>
            <w:tcW w:w="1251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 xml:space="preserve">33,600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Arian AMU"/>
              </w:rPr>
              <w:t>.</w:t>
            </w:r>
          </w:p>
        </w:tc>
      </w:tr>
      <w:tr w:rsidR="00F3536E" w:rsidRPr="00244C4C" w:rsidTr="00BD6558">
        <w:tc>
          <w:tcPr>
            <w:tcW w:w="1384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Բերքի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հսկողություն</w:t>
            </w:r>
            <w:r w:rsidRPr="00244C4C">
              <w:rPr>
                <w:rFonts w:ascii="GHEA Grapalat" w:hAnsi="GHEA Grapalat" w:cs="Arian AMU"/>
                <w:lang w:val="hy-AM"/>
              </w:rPr>
              <w:t xml:space="preserve"> </w:t>
            </w:r>
            <w:r w:rsidRPr="00244C4C">
              <w:rPr>
                <w:rFonts w:ascii="GHEA Grapalat" w:hAnsi="GHEA Grapalat" w:cs="Arian AMU"/>
                <w:lang w:val="ru-RU"/>
              </w:rPr>
              <w:t>(</w:t>
            </w:r>
            <w:r w:rsidRPr="00244C4C">
              <w:rPr>
                <w:rFonts w:ascii="GHEA Grapalat" w:hAnsi="GHEA Grapalat" w:cs="Sylfaen"/>
              </w:rPr>
              <w:t>պահակ</w:t>
            </w:r>
            <w:r w:rsidRPr="00244C4C">
              <w:rPr>
                <w:rFonts w:ascii="GHEA Grapalat" w:hAnsi="GHEA Grapalat" w:cs="Arian AMU"/>
                <w:lang w:val="ru-RU"/>
              </w:rPr>
              <w:t>)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</w:p>
        </w:tc>
        <w:tc>
          <w:tcPr>
            <w:tcW w:w="1299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</w:t>
            </w:r>
          </w:p>
        </w:tc>
        <w:tc>
          <w:tcPr>
            <w:tcW w:w="1066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6</w:t>
            </w:r>
            <w:r w:rsidRPr="00244C4C">
              <w:rPr>
                <w:rFonts w:ascii="GHEA Grapalat" w:hAnsi="GHEA Grapalat" w:cs="Arian AMU"/>
              </w:rPr>
              <w:t xml:space="preserve">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Arian AMU"/>
              </w:rPr>
              <w:t>.</w:t>
            </w:r>
          </w:p>
        </w:tc>
        <w:tc>
          <w:tcPr>
            <w:tcW w:w="1251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6</w:t>
            </w:r>
            <w:r w:rsidRPr="00244C4C">
              <w:rPr>
                <w:rFonts w:ascii="GHEA Grapalat" w:hAnsi="GHEA Grapalat" w:cs="Arian AMU"/>
              </w:rPr>
              <w:t xml:space="preserve">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Arian AMU"/>
              </w:rPr>
              <w:t>.</w:t>
            </w:r>
          </w:p>
        </w:tc>
      </w:tr>
      <w:tr w:rsidR="00F3536E" w:rsidRPr="00244C4C" w:rsidTr="00BD6558">
        <w:tc>
          <w:tcPr>
            <w:tcW w:w="1384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Ո</w:t>
            </w:r>
            <w:r w:rsidRPr="00244C4C">
              <w:rPr>
                <w:rFonts w:ascii="GHEA Grapalat" w:hAnsi="GHEA Grapalat" w:cs="Sylfaen"/>
              </w:rPr>
              <w:t>ռոգ</w:t>
            </w:r>
            <w:r w:rsidRPr="00244C4C">
              <w:rPr>
                <w:rFonts w:ascii="GHEA Grapalat" w:hAnsi="GHEA Grapalat" w:cs="Sylfaen"/>
                <w:lang w:val="ru-RU"/>
              </w:rPr>
              <w:t>ու</w:t>
            </w:r>
            <w:r w:rsidRPr="00244C4C">
              <w:rPr>
                <w:rFonts w:ascii="GHEA Grapalat" w:hAnsi="GHEA Grapalat" w:cs="Sylfaen"/>
              </w:rPr>
              <w:t>մ</w:t>
            </w:r>
            <w:r w:rsidRPr="00244C4C">
              <w:rPr>
                <w:rFonts w:ascii="GHEA Grapalat" w:hAnsi="GHEA Grapalat" w:cs="Arian AMU"/>
                <w:lang w:val="ru-RU"/>
              </w:rPr>
              <w:t xml:space="preserve"> (</w:t>
            </w:r>
            <w:r w:rsidRPr="00244C4C">
              <w:rPr>
                <w:rFonts w:ascii="GHEA Grapalat" w:hAnsi="GHEA Grapalat" w:cs="Sylfaen"/>
              </w:rPr>
              <w:t>որպես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աշխատանք</w:t>
            </w:r>
            <w:r w:rsidRPr="00244C4C">
              <w:rPr>
                <w:rFonts w:ascii="GHEA Grapalat" w:hAnsi="GHEA Grapalat" w:cs="Arian AMU"/>
                <w:lang w:val="hy-AM"/>
              </w:rPr>
              <w:t>)</w:t>
            </w:r>
          </w:p>
        </w:tc>
        <w:tc>
          <w:tcPr>
            <w:tcW w:w="1299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20</w:t>
            </w:r>
          </w:p>
        </w:tc>
        <w:tc>
          <w:tcPr>
            <w:tcW w:w="1066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>3 000</w:t>
            </w:r>
          </w:p>
        </w:tc>
        <w:tc>
          <w:tcPr>
            <w:tcW w:w="1251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Arian AMU"/>
                <w:lang w:val="ru-RU"/>
              </w:rPr>
              <w:t xml:space="preserve">60 000 </w:t>
            </w:r>
            <w:r w:rsidRPr="00244C4C">
              <w:rPr>
                <w:rFonts w:ascii="GHEA Grapalat" w:hAnsi="GHEA Grapalat" w:cs="Sylfaen"/>
                <w:lang w:val="ru-RU"/>
              </w:rPr>
              <w:t>դր</w:t>
            </w:r>
            <w:r w:rsidRPr="00244C4C">
              <w:rPr>
                <w:rFonts w:ascii="GHEA Grapalat" w:hAnsi="GHEA Grapalat" w:cs="Arian AMU"/>
                <w:lang w:val="ru-RU"/>
              </w:rPr>
              <w:t>.</w:t>
            </w:r>
          </w:p>
        </w:tc>
      </w:tr>
      <w:tr w:rsidR="00F3536E" w:rsidRPr="00244C4C" w:rsidTr="00BD6558">
        <w:tc>
          <w:tcPr>
            <w:tcW w:w="1384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Sylfaen"/>
              </w:rPr>
              <w:t>Այլ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1299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>1</w:t>
            </w:r>
          </w:p>
        </w:tc>
        <w:tc>
          <w:tcPr>
            <w:tcW w:w="1066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 xml:space="preserve">15,000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Arian AMU"/>
              </w:rPr>
              <w:t>.</w:t>
            </w:r>
          </w:p>
        </w:tc>
        <w:tc>
          <w:tcPr>
            <w:tcW w:w="1251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 xml:space="preserve">15,000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Arian AMU"/>
              </w:rPr>
              <w:t>.</w:t>
            </w:r>
          </w:p>
        </w:tc>
      </w:tr>
      <w:tr w:rsidR="00F3536E" w:rsidRPr="00244C4C" w:rsidTr="00BD6558">
        <w:tc>
          <w:tcPr>
            <w:tcW w:w="1384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ԸՆԴԱՄԵՆԸ</w:t>
            </w:r>
            <w:r w:rsidRPr="00244C4C">
              <w:rPr>
                <w:rFonts w:ascii="GHEA Grapalat" w:hAnsi="GHEA Grapalat" w:cs="Arian AMU"/>
                <w:lang w:val="ru-RU"/>
              </w:rPr>
              <w:t>`</w:t>
            </w:r>
          </w:p>
        </w:tc>
        <w:tc>
          <w:tcPr>
            <w:tcW w:w="1299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 w:cs="Arian AMU"/>
              </w:rPr>
            </w:pPr>
          </w:p>
        </w:tc>
        <w:tc>
          <w:tcPr>
            <w:tcW w:w="1066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</w:p>
        </w:tc>
        <w:tc>
          <w:tcPr>
            <w:tcW w:w="1251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 w:cs="Arian AMU"/>
              </w:rPr>
            </w:pPr>
            <w:r w:rsidRPr="00244C4C">
              <w:rPr>
                <w:rFonts w:ascii="GHEA Grapalat" w:hAnsi="GHEA Grapalat" w:cs="Arian AMU"/>
              </w:rPr>
              <w:t xml:space="preserve">254,100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 w:cs="Arian AMU"/>
              </w:rPr>
              <w:t>.</w:t>
            </w:r>
          </w:p>
        </w:tc>
      </w:tr>
    </w:tbl>
    <w:p w:rsidR="00F3536E" w:rsidRPr="00244C4C" w:rsidRDefault="00F3536E" w:rsidP="007E66AA">
      <w:pPr>
        <w:rPr>
          <w:rFonts w:ascii="GHEA Grapalat" w:hAnsi="GHEA Grapalat"/>
          <w:lang w:val="ru-RU"/>
        </w:rPr>
      </w:pPr>
    </w:p>
    <w:p w:rsidR="00F3536E" w:rsidRPr="00244C4C" w:rsidRDefault="00F3536E" w:rsidP="00BD6558">
      <w:pPr>
        <w:rPr>
          <w:rFonts w:ascii="GHEA Grapalat" w:hAnsi="GHEA Grapalat"/>
        </w:rPr>
        <w:sectPr w:rsidR="00F3536E" w:rsidRPr="00244C4C" w:rsidSect="007E66AA">
          <w:headerReference w:type="default" r:id="rId144"/>
          <w:pgSz w:w="11907" w:h="16840" w:code="9"/>
          <w:pgMar w:top="1134" w:right="851" w:bottom="993" w:left="1701" w:header="567" w:footer="567" w:gutter="0"/>
          <w:cols w:space="720"/>
          <w:rtlGutter/>
          <w:docGrid w:linePitch="360"/>
        </w:sectPr>
      </w:pPr>
    </w:p>
    <w:p w:rsidR="00F3536E" w:rsidRPr="00527A98" w:rsidRDefault="00F3536E" w:rsidP="00BD6558">
      <w:pPr>
        <w:rPr>
          <w:rFonts w:ascii="GHEA Grapalat" w:hAnsi="GHEA Grapalat"/>
        </w:rPr>
      </w:pPr>
      <w:r w:rsidRPr="00244C4C">
        <w:rPr>
          <w:rFonts w:ascii="GHEA Grapalat" w:hAnsi="GHEA Grapalat" w:cs="Sylfaen"/>
        </w:rPr>
        <w:t>Տվյալ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կենտրոնների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աշխատակիցների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վարձատրությանը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ուղղվող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ծախսերի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բաշխվածքը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ամսական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կտրվածքով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ունի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հետևյալ</w:t>
      </w:r>
      <w:r w:rsidRPr="00527A98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տեսքը</w:t>
      </w:r>
      <w:r w:rsidRPr="00527A98">
        <w:rPr>
          <w:rFonts w:ascii="GHEA Grapalat" w:hAnsi="GHEA Grapalat"/>
        </w:rPr>
        <w:t>.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372"/>
        <w:gridCol w:w="2373"/>
        <w:gridCol w:w="2373"/>
        <w:gridCol w:w="2373"/>
      </w:tblGrid>
      <w:tr w:rsidR="00F3536E" w:rsidRPr="00244C4C" w:rsidTr="00BD6558">
        <w:tc>
          <w:tcPr>
            <w:tcW w:w="125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Աշխատավարձի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հաշվարկ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Թվաքանակ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Կեղտոտ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աշխատավարձ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Ընդամենը</w:t>
            </w:r>
          </w:p>
        </w:tc>
      </w:tr>
      <w:tr w:rsidR="00F3536E" w:rsidRPr="00244C4C" w:rsidTr="00BD6558"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Ղեկավար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անձնակազմ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4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800,000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BD6558"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Տեղացի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մասնագետներ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120,000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960,000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BD6558"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b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ԸՆԴԱՄԵՆԸ</w:t>
            </w:r>
            <w:r w:rsidRPr="00244C4C">
              <w:rPr>
                <w:rFonts w:ascii="GHEA Grapalat" w:hAnsi="GHEA Grapalat"/>
                <w:lang w:val="ru-RU"/>
              </w:rPr>
              <w:t>`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b/>
                <w:lang w:val="ru-RU"/>
              </w:rPr>
            </w:pP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b/>
                <w:lang w:val="ru-RU"/>
              </w:rPr>
            </w:pP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1,760,000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  <w:p w:rsidR="00F3536E" w:rsidRPr="00244C4C" w:rsidRDefault="00F3536E" w:rsidP="00BD6558">
            <w:pPr>
              <w:rPr>
                <w:rFonts w:ascii="GHEA Grapalat" w:hAnsi="GHEA Grapalat"/>
              </w:rPr>
            </w:pPr>
          </w:p>
        </w:tc>
      </w:tr>
    </w:tbl>
    <w:p w:rsidR="00F3536E" w:rsidRPr="00244C4C" w:rsidRDefault="00F3536E" w:rsidP="007E66AA">
      <w:pPr>
        <w:rPr>
          <w:rFonts w:ascii="GHEA Grapalat" w:hAnsi="GHEA Grapalat"/>
          <w:b/>
        </w:rPr>
      </w:pPr>
    </w:p>
    <w:p w:rsidR="00F3536E" w:rsidRPr="00244C4C" w:rsidRDefault="00F3536E" w:rsidP="00BD6558">
      <w:pPr>
        <w:rPr>
          <w:rFonts w:ascii="GHEA Grapalat" w:hAnsi="GHEA Grapalat"/>
          <w:b/>
        </w:rPr>
      </w:pPr>
      <w:r w:rsidRPr="00244C4C">
        <w:rPr>
          <w:rFonts w:ascii="GHEA Grapalat" w:hAnsi="GHEA Grapalat" w:cs="Sylfaen"/>
        </w:rPr>
        <w:t>Տվյալ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կենտրոնների</w:t>
      </w:r>
      <w:r w:rsidRPr="00244C4C">
        <w:rPr>
          <w:rFonts w:ascii="GHEA Grapalat" w:hAnsi="GHEA Grapalat"/>
        </w:rPr>
        <w:t xml:space="preserve">` </w:t>
      </w:r>
      <w:r w:rsidRPr="00244C4C">
        <w:rPr>
          <w:rFonts w:ascii="GHEA Grapalat" w:hAnsi="GHEA Grapalat" w:cs="Sylfaen"/>
        </w:rPr>
        <w:t>օտարերկրացի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հրավիրյալ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մասնագետների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վարձատրությանը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ուղղվող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ծախսերի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բաշխվածքը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տարեկան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կտրվածքով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ունի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հետևյալ</w:t>
      </w:r>
      <w:r w:rsidRPr="00244C4C">
        <w:rPr>
          <w:rFonts w:ascii="GHEA Grapalat" w:hAnsi="GHEA Grapalat"/>
        </w:rPr>
        <w:t xml:space="preserve"> </w:t>
      </w:r>
      <w:r w:rsidRPr="00244C4C">
        <w:rPr>
          <w:rFonts w:ascii="GHEA Grapalat" w:hAnsi="GHEA Grapalat" w:cs="Sylfaen"/>
        </w:rPr>
        <w:t>տեսքը</w:t>
      </w:r>
      <w:r w:rsidRPr="00244C4C">
        <w:rPr>
          <w:rFonts w:ascii="GHEA Grapalat" w:hAnsi="GHEA Grapalat"/>
        </w:rPr>
        <w:t>.</w:t>
      </w:r>
    </w:p>
    <w:tbl>
      <w:tblPr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2372"/>
        <w:gridCol w:w="2373"/>
        <w:gridCol w:w="2373"/>
        <w:gridCol w:w="2373"/>
      </w:tblGrid>
      <w:tr w:rsidR="00F3536E" w:rsidRPr="00244C4C" w:rsidTr="00BD6558">
        <w:tc>
          <w:tcPr>
            <w:tcW w:w="1250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Ծախսի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նպատակը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Թվաքանակ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Կեղտոտ</w:t>
            </w:r>
            <w:r w:rsidRPr="00244C4C">
              <w:rPr>
                <w:rFonts w:ascii="GHEA Grapalat" w:hAnsi="GHEA Grapalat"/>
                <w:lang w:val="ru-RU"/>
              </w:rPr>
              <w:t xml:space="preserve"> </w:t>
            </w:r>
            <w:r w:rsidRPr="00244C4C">
              <w:rPr>
                <w:rFonts w:ascii="GHEA Grapalat" w:hAnsi="GHEA Grapalat" w:cs="Sylfaen"/>
                <w:lang w:val="ru-RU"/>
              </w:rPr>
              <w:t>աշխատավարձ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Ընդամենը</w:t>
            </w:r>
            <w:r w:rsidRPr="00244C4C">
              <w:rPr>
                <w:rFonts w:ascii="GHEA Grapalat" w:hAnsi="GHEA Grapalat"/>
              </w:rPr>
              <w:t xml:space="preserve"> </w:t>
            </w:r>
            <w:r w:rsidRPr="00244C4C">
              <w:rPr>
                <w:rFonts w:ascii="GHEA Grapalat" w:hAnsi="GHEA Grapalat"/>
                <w:lang w:val="hy-AM"/>
              </w:rPr>
              <w:t>(</w:t>
            </w:r>
            <w:r w:rsidRPr="00244C4C">
              <w:rPr>
                <w:rFonts w:ascii="GHEA Grapalat" w:hAnsi="GHEA Grapalat" w:cs="Sylfaen"/>
                <w:lang w:val="ru-RU"/>
              </w:rPr>
              <w:t>տարեկան</w:t>
            </w:r>
            <w:r w:rsidRPr="00244C4C">
              <w:rPr>
                <w:rFonts w:ascii="GHEA Grapalat" w:hAnsi="GHEA Grapalat"/>
                <w:lang w:val="hy-AM"/>
              </w:rPr>
              <w:t>)</w:t>
            </w:r>
          </w:p>
        </w:tc>
      </w:tr>
      <w:tr w:rsidR="00F3536E" w:rsidRPr="00244C4C" w:rsidTr="00BD6558"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Աշխատավարձ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13,770,000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27,540,000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BD6558"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Օրապահիկ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6,885,000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13,770,000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BD6558"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Թռիչք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8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765,000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6,120,000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BD6558"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 w:cs="Sylfaen"/>
              </w:rPr>
              <w:t>Հյուրանոց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>2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4,590,000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9,180,000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  <w:tr w:rsidR="00F3536E" w:rsidRPr="00244C4C" w:rsidTr="00BD6558"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b/>
                <w:lang w:val="ru-RU"/>
              </w:rPr>
            </w:pP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jc w:val="center"/>
              <w:rPr>
                <w:rFonts w:ascii="GHEA Grapalat" w:hAnsi="GHEA Grapalat"/>
                <w:b/>
                <w:lang w:val="ru-RU"/>
              </w:rPr>
            </w:pP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b/>
                <w:lang w:val="ru-RU"/>
              </w:rPr>
            </w:pP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b/>
                <w:lang w:val="ru-RU"/>
              </w:rPr>
            </w:pPr>
          </w:p>
        </w:tc>
      </w:tr>
      <w:tr w:rsidR="00F3536E" w:rsidRPr="00244C4C" w:rsidTr="00BD6558"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b/>
                <w:lang w:val="ru-RU"/>
              </w:rPr>
            </w:pPr>
            <w:r w:rsidRPr="00244C4C">
              <w:rPr>
                <w:rFonts w:ascii="GHEA Grapalat" w:hAnsi="GHEA Grapalat" w:cs="Sylfaen"/>
                <w:lang w:val="ru-RU"/>
              </w:rPr>
              <w:t>ԸՆԴԱՄԵՆԸ</w:t>
            </w:r>
            <w:r w:rsidRPr="00244C4C">
              <w:rPr>
                <w:rFonts w:ascii="GHEA Grapalat" w:hAnsi="GHEA Grapalat"/>
                <w:lang w:val="ru-RU"/>
              </w:rPr>
              <w:t>`</w:t>
            </w: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b/>
                <w:lang w:val="ru-RU"/>
              </w:rPr>
            </w:pP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  <w:b/>
                <w:lang w:val="ru-RU"/>
              </w:rPr>
            </w:pPr>
          </w:p>
        </w:tc>
        <w:tc>
          <w:tcPr>
            <w:tcW w:w="1250" w:type="pct"/>
            <w:vAlign w:val="center"/>
          </w:tcPr>
          <w:p w:rsidR="00F3536E" w:rsidRPr="00244C4C" w:rsidRDefault="00F3536E" w:rsidP="00BD6558">
            <w:pPr>
              <w:rPr>
                <w:rFonts w:ascii="GHEA Grapalat" w:hAnsi="GHEA Grapalat"/>
              </w:rPr>
            </w:pPr>
            <w:r w:rsidRPr="00244C4C">
              <w:rPr>
                <w:rFonts w:ascii="GHEA Grapalat" w:hAnsi="GHEA Grapalat"/>
              </w:rPr>
              <w:t xml:space="preserve">56,610,000 </w:t>
            </w:r>
            <w:r w:rsidRPr="00244C4C">
              <w:rPr>
                <w:rFonts w:ascii="GHEA Grapalat" w:hAnsi="GHEA Grapalat" w:cs="Sylfaen"/>
              </w:rPr>
              <w:t>դր</w:t>
            </w:r>
            <w:r w:rsidRPr="00244C4C">
              <w:rPr>
                <w:rFonts w:ascii="GHEA Grapalat" w:hAnsi="GHEA Grapalat"/>
              </w:rPr>
              <w:t>.</w:t>
            </w:r>
          </w:p>
        </w:tc>
      </w:tr>
    </w:tbl>
    <w:p w:rsidR="00F3536E" w:rsidRPr="00244C4C" w:rsidRDefault="00F3536E" w:rsidP="007E66AA">
      <w:pPr>
        <w:rPr>
          <w:rFonts w:ascii="GHEA Grapalat" w:hAnsi="GHEA Grapalat"/>
          <w:b/>
          <w:lang w:val="ru-RU"/>
        </w:rPr>
      </w:pPr>
    </w:p>
    <w:p w:rsidR="00F3536E" w:rsidRPr="00244C4C" w:rsidRDefault="00F3536E" w:rsidP="00BD6558">
      <w:pPr>
        <w:pStyle w:val="Heading4"/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</w:rPr>
        <w:t>Հումք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</w:t>
      </w:r>
    </w:p>
    <w:p w:rsidR="00F3536E" w:rsidRPr="00244C4C" w:rsidRDefault="00F3536E" w:rsidP="00BD6558">
      <w:pPr>
        <w:rPr>
          <w:rFonts w:ascii="GHEA Grapalat" w:hAnsi="GHEA Grapalat"/>
          <w:lang w:val="ru-RU"/>
        </w:rPr>
      </w:pPr>
      <w:r w:rsidRPr="00244C4C">
        <w:rPr>
          <w:rFonts w:ascii="GHEA Grapalat" w:hAnsi="GHEA Grapalat" w:cs="Sylfaen"/>
          <w:lang w:val="ru-RU"/>
        </w:rPr>
        <w:t>Տ</w:t>
      </w:r>
      <w:r w:rsidRPr="00244C4C">
        <w:rPr>
          <w:rFonts w:ascii="GHEA Grapalat" w:hAnsi="GHEA Grapalat" w:cs="Sylfaen"/>
          <w:lang w:val="hy-AM"/>
        </w:rPr>
        <w:t>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ru-RU"/>
        </w:rPr>
        <w:t>ծրագրի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ապագա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կենսագործունեության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հաջողության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լուրջ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գրավական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մատչելիությունը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գնային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հասանելիության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առում</w:t>
      </w:r>
      <w:r w:rsidRPr="00244C4C">
        <w:rPr>
          <w:rFonts w:ascii="GHEA Grapalat" w:hAnsi="GHEA Grapalat" w:cs="Sylfaen"/>
          <w:lang w:val="ru-RU"/>
        </w:rPr>
        <w:t>ներ</w:t>
      </w:r>
      <w:r w:rsidRPr="00244C4C">
        <w:rPr>
          <w:rFonts w:ascii="GHEA Grapalat" w:hAnsi="GHEA Grapalat" w:cs="Sylfaen"/>
          <w:lang w:val="hy-AM"/>
        </w:rPr>
        <w:t>ով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527A98" w:rsidRDefault="00F3536E" w:rsidP="00BD6558">
      <w:pPr>
        <w:rPr>
          <w:rFonts w:ascii="GHEA Grapalat" w:hAnsi="GHEA Grapalat"/>
          <w:lang w:val="ru-RU"/>
        </w:rPr>
      </w:pPr>
    </w:p>
    <w:p w:rsidR="00F3536E" w:rsidRPr="00244C4C" w:rsidRDefault="00F3536E" w:rsidP="00BD655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կաթիլային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առնվազն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Արարատի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</w:t>
      </w:r>
      <w:r w:rsidRPr="00244C4C">
        <w:rPr>
          <w:rFonts w:ascii="GHEA Grapalat" w:hAnsi="GHEA Grapalat" w:cs="Sylfaen"/>
          <w:lang w:val="ru-RU"/>
        </w:rPr>
        <w:t>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Վեդի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քաղաքում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Կազմակերպությունը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վաճառում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կաթիլային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խողովակներ</w:t>
      </w:r>
      <w:r w:rsidRPr="00244C4C">
        <w:rPr>
          <w:rFonts w:ascii="GHEA Grapalat" w:hAnsi="GHEA Grapalat"/>
          <w:lang w:val="hy-AM"/>
        </w:rPr>
        <w:t xml:space="preserve">`15 </w:t>
      </w:r>
      <w:r w:rsidRPr="00244C4C">
        <w:rPr>
          <w:rFonts w:ascii="GHEA Grapalat" w:hAnsi="GHEA Grapalat" w:cs="Sylfaen"/>
          <w:lang w:val="hy-AM"/>
        </w:rPr>
        <w:t>մմ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տրամագծ</w:t>
      </w:r>
      <w:r w:rsidRPr="00244C4C">
        <w:rPr>
          <w:rFonts w:ascii="GHEA Grapalat" w:hAnsi="GHEA Grapalat" w:cs="Sylfaen"/>
          <w:lang w:val="ru-RU"/>
        </w:rPr>
        <w:t>ով</w:t>
      </w:r>
      <w:r w:rsidRPr="00244C4C">
        <w:rPr>
          <w:rFonts w:ascii="GHEA Grapalat" w:hAnsi="GHEA Grapalat"/>
          <w:lang w:val="hy-AM"/>
        </w:rPr>
        <w:t xml:space="preserve"> 1 </w:t>
      </w:r>
      <w:r w:rsidRPr="00244C4C">
        <w:rPr>
          <w:rFonts w:ascii="GHEA Grapalat" w:hAnsi="GHEA Grapalat" w:cs="Sylfaen"/>
          <w:lang w:val="hy-AM"/>
        </w:rPr>
        <w:t>մետրը</w:t>
      </w:r>
      <w:r w:rsidRPr="00244C4C">
        <w:rPr>
          <w:rFonts w:ascii="GHEA Grapalat" w:hAnsi="GHEA Grapalat"/>
          <w:lang w:val="hy-AM"/>
        </w:rPr>
        <w:t xml:space="preserve">` 80 - 100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նախատեսված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գրունտի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):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համալրող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մասերի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սարքերի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ֆիլտրեր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կաթոցիկներ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մասեր</w:t>
      </w:r>
      <w:r w:rsidRPr="00244C4C">
        <w:rPr>
          <w:rFonts w:ascii="GHEA Grapalat" w:hAnsi="GHEA Grapalat"/>
          <w:lang w:val="hy-AM"/>
        </w:rPr>
        <w:t>)</w:t>
      </w:r>
      <w:r w:rsidRPr="00244C4C">
        <w:rPr>
          <w:rFonts w:ascii="GHEA Grapalat" w:hAnsi="GHEA Grapalat" w:cs="Sylfaen"/>
          <w:lang w:val="hy-AM"/>
        </w:rPr>
        <w:t>արտադրություն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դեռևս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չկա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առնելով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ներկայիս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միտումները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հավաստիաբար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եզրակացնել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սարքեր</w:t>
      </w:r>
      <w:r w:rsidRPr="00244C4C">
        <w:rPr>
          <w:rFonts w:ascii="GHEA Grapalat" w:hAnsi="GHEA Grapalat" w:cs="Sylfaen"/>
          <w:lang w:val="ru-RU"/>
        </w:rPr>
        <w:t>ը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մասեր</w:t>
      </w:r>
      <w:r w:rsidRPr="00244C4C">
        <w:rPr>
          <w:rFonts w:ascii="GHEA Grapalat" w:hAnsi="GHEA Grapalat" w:cs="Sylfaen"/>
          <w:lang w:val="ru-RU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պահանջարկ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դառնալ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բիզնես</w:t>
      </w:r>
      <w:r w:rsidRPr="00244C4C">
        <w:rPr>
          <w:rFonts w:ascii="GHEA Grapalat" w:hAnsi="GHEA Grapalat"/>
          <w:lang w:val="hy-AM"/>
        </w:rPr>
        <w:t>: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ru-RU"/>
        </w:rPr>
        <w:t xml:space="preserve">` </w:t>
      </w:r>
      <w:r w:rsidRPr="00244C4C">
        <w:rPr>
          <w:rFonts w:ascii="GHEA Grapalat" w:hAnsi="GHEA Grapalat" w:cs="Sylfaen"/>
          <w:lang w:val="ru-RU"/>
        </w:rPr>
        <w:t>կոմպլեկտավորող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ru-RU"/>
        </w:rPr>
        <w:t>սարքերի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շեշտ</w:t>
      </w:r>
      <w:r w:rsidRPr="00244C4C">
        <w:rPr>
          <w:rFonts w:ascii="GHEA Grapalat" w:hAnsi="GHEA Grapalat" w:cs="Sylfaen"/>
          <w:lang w:val="ru-RU"/>
        </w:rPr>
        <w:t>ադրումը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կատարվել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hy-AM"/>
        </w:rPr>
        <w:t>ԱՊՀ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ru-RU"/>
        </w:rPr>
        <w:t>հիմնականում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hy-AM"/>
        </w:rPr>
        <w:t>Ռուսաստանի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ru-RU"/>
        </w:rPr>
        <w:t>Ուկրաինայի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շուկաների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/>
          <w:lang w:val="ru-RU"/>
        </w:rPr>
        <w:t xml:space="preserve">, </w:t>
      </w:r>
      <w:r w:rsidRPr="00244C4C">
        <w:rPr>
          <w:rFonts w:ascii="GHEA Grapalat" w:hAnsi="GHEA Grapalat" w:cs="Sylfaen"/>
          <w:lang w:val="ru-RU"/>
        </w:rPr>
        <w:t>թեպետ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հարկ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հատուկ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նշել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որ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այնտեղ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էլ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անհրաժեշտ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սարքերն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ու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սարքավորումները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ներմուծվում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են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եվրոպական</w:t>
      </w:r>
      <w:r w:rsidRPr="00244C4C">
        <w:rPr>
          <w:rFonts w:ascii="GHEA Grapalat" w:hAnsi="GHEA Grapalat"/>
          <w:lang w:val="ru-RU"/>
        </w:rPr>
        <w:t xml:space="preserve"> </w:t>
      </w:r>
      <w:r w:rsidRPr="00244C4C">
        <w:rPr>
          <w:rFonts w:ascii="GHEA Grapalat" w:hAnsi="GHEA Grapalat" w:cs="Sylfaen"/>
          <w:lang w:val="ru-RU"/>
        </w:rPr>
        <w:t>շուկաներից</w:t>
      </w:r>
      <w:r w:rsidRPr="00244C4C">
        <w:rPr>
          <w:rFonts w:ascii="GHEA Grapalat" w:hAnsi="GHEA Grapalat"/>
          <w:lang w:val="ru-RU"/>
        </w:rPr>
        <w:t>:</w:t>
      </w:r>
      <w:r w:rsidRPr="00244C4C">
        <w:rPr>
          <w:rFonts w:ascii="GHEA Grapalat" w:hAnsi="GHEA Grapalat"/>
          <w:lang w:val="hy-AM"/>
        </w:rPr>
        <w:t xml:space="preserve">  </w:t>
      </w:r>
    </w:p>
    <w:p w:rsidR="00F3536E" w:rsidRPr="00527A98" w:rsidRDefault="00F3536E" w:rsidP="00BD6558">
      <w:pPr>
        <w:pStyle w:val="Heading3"/>
        <w:rPr>
          <w:rFonts w:ascii="GHEA Grapalat" w:hAnsi="GHEA Grapalat"/>
          <w:lang w:val="hy-AM"/>
        </w:rPr>
      </w:pPr>
      <w:bookmarkStart w:id="411" w:name="_Toc361931114"/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ռազմավարություններ</w:t>
      </w:r>
      <w:r w:rsidRPr="00244C4C">
        <w:rPr>
          <w:rFonts w:ascii="GHEA Grapalat" w:hAnsi="GHEA Grapalat"/>
          <w:lang w:val="hy-AM"/>
        </w:rPr>
        <w:t xml:space="preserve">/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ենթատեքստ</w:t>
      </w:r>
      <w:bookmarkEnd w:id="411"/>
    </w:p>
    <w:p w:rsidR="00F3536E" w:rsidRPr="00527A98" w:rsidRDefault="00F3536E" w:rsidP="00BD655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լիովին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համահունչ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2010-2013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>.</w:t>
      </w:r>
      <w:r w:rsidRPr="00244C4C">
        <w:rPr>
          <w:rFonts w:ascii="GHEA Grapalat" w:hAnsi="GHEA Grapalat" w:cs="Sylfaen"/>
          <w:lang w:val="hy-AM"/>
        </w:rPr>
        <w:t>թ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որի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սոցիալ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ուղղված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տևական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շնորհիվ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Ներածություն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25),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այլոց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ենթադրում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բնակչության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մարդկային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աղքատութայն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կրճատումը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զբաղվածության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գործազրկության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ապրանքայնության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մարզային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Ներածություն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25, </w:t>
      </w:r>
      <w:r w:rsidRPr="00244C4C">
        <w:rPr>
          <w:rFonts w:ascii="GHEA Grapalat" w:hAnsi="GHEA Grapalat" w:cs="Sylfaen"/>
          <w:lang w:val="hy-AM"/>
        </w:rPr>
        <w:t>ենթակետեր</w:t>
      </w:r>
      <w:r w:rsidRPr="00244C4C">
        <w:rPr>
          <w:rFonts w:ascii="GHEA Grapalat" w:hAnsi="GHEA Grapalat"/>
          <w:lang w:val="hy-AM"/>
        </w:rPr>
        <w:t xml:space="preserve"> 2, 3, 5, 8), </w:t>
      </w:r>
      <w:r w:rsidRPr="00244C4C">
        <w:rPr>
          <w:rFonts w:ascii="GHEA Grapalat" w:hAnsi="GHEA Grapalat" w:cs="Sylfaen"/>
          <w:lang w:val="hy-AM"/>
        </w:rPr>
        <w:t>այնպես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վերոհիշյալ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7.2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բուսաբուծական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անասնապահական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մթերքների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լուծումը՝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ենթակառուցվածքների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կատարելագործման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եկամուտների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ավելացումը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բնակավայրերում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ազքատության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կրճատումը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533)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դրույթներին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գոյություն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կարիքների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գույքագրումը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ջրօգտագործողների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ձևավորումը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համակարգում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էներգակիրների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կրճատումը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ինքնահոս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ջրամատակարարումների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ընդարձակումը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կարգավորման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ջրամբարների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համայնքներում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ոռոգելի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խմելու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ուսումնասիրումը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լուծման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միջոցառումների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ժամանակացույցի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կազմումը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7.2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535):</w:t>
      </w:r>
    </w:p>
    <w:p w:rsidR="00F3536E" w:rsidRPr="00527A98" w:rsidRDefault="00F3536E" w:rsidP="00BD6558">
      <w:pPr>
        <w:rPr>
          <w:rFonts w:ascii="GHEA Grapalat" w:hAnsi="GHEA Grapalat"/>
          <w:lang w:val="hy-AM"/>
        </w:rPr>
      </w:pPr>
    </w:p>
    <w:p w:rsidR="00F3536E" w:rsidRPr="00244C4C" w:rsidRDefault="00F3536E" w:rsidP="00BD655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Սույն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ծրագիրը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սերտորեն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առնչվում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նաև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7.2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</w:t>
      </w:r>
      <w:r w:rsidRPr="00527A98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/>
          <w:lang w:val="hy-AM"/>
        </w:rPr>
        <w:t>«</w:t>
      </w:r>
      <w:r w:rsidRPr="00527A98">
        <w:rPr>
          <w:rFonts w:ascii="GHEA Grapalat" w:hAnsi="GHEA Grapalat" w:cs="Sylfaen"/>
          <w:lang w:val="hy-AM"/>
        </w:rPr>
        <w:t>Ոռոգման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համակարգեր</w:t>
      </w:r>
      <w:r w:rsidRPr="00527A98">
        <w:rPr>
          <w:rFonts w:ascii="GHEA Grapalat" w:hAnsi="GHEA Grapalat"/>
          <w:lang w:val="hy-AM"/>
        </w:rPr>
        <w:t xml:space="preserve">» </w:t>
      </w:r>
      <w:r w:rsidRPr="00527A98">
        <w:rPr>
          <w:rFonts w:ascii="GHEA Grapalat" w:hAnsi="GHEA Grapalat" w:cs="Sylfaen"/>
          <w:lang w:val="hy-AM"/>
        </w:rPr>
        <w:t>ենթաբաժնում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ՀՀ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կառավարության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կողմից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ընդունված</w:t>
      </w:r>
      <w:r w:rsidRPr="00527A98">
        <w:rPr>
          <w:rFonts w:ascii="GHEA Grapalat" w:hAnsi="GHEA Grapalat"/>
          <w:lang w:val="hy-AM"/>
        </w:rPr>
        <w:t xml:space="preserve"> “</w:t>
      </w:r>
      <w:r w:rsidRPr="00527A98">
        <w:rPr>
          <w:rFonts w:ascii="GHEA Grapalat" w:hAnsi="GHEA Grapalat" w:cs="Sylfaen"/>
          <w:lang w:val="hy-AM"/>
        </w:rPr>
        <w:t>Ոռոգման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համակարգի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բարեփոխումներ</w:t>
      </w:r>
      <w:r w:rsidRPr="00527A98">
        <w:rPr>
          <w:rFonts w:ascii="GHEA Grapalat" w:hAnsi="GHEA Grapalat"/>
          <w:lang w:val="hy-AM"/>
        </w:rPr>
        <w:t xml:space="preserve">” </w:t>
      </w:r>
      <w:r w:rsidRPr="00527A98">
        <w:rPr>
          <w:rFonts w:ascii="GHEA Grapalat" w:hAnsi="GHEA Grapalat" w:cs="Sylfaen"/>
          <w:lang w:val="hy-AM"/>
        </w:rPr>
        <w:t>ծրագրով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նախատեսված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դրույթներին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մասնավորապես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ոռոգման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համակարգի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կառավարման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մասնակցային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ձևին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որը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նպատակ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ունի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բարելավելու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հուսալի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դարձնելու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ոռոգման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համակարգը</w:t>
      </w:r>
      <w:r w:rsidRPr="00527A98">
        <w:rPr>
          <w:rFonts w:ascii="GHEA Grapalat" w:hAnsi="GHEA Grapalat"/>
          <w:lang w:val="hy-AM"/>
        </w:rPr>
        <w:t xml:space="preserve">: </w:t>
      </w:r>
      <w:r w:rsidRPr="00527A98">
        <w:rPr>
          <w:rFonts w:ascii="GHEA Grapalat" w:hAnsi="GHEA Grapalat" w:cs="Sylfaen"/>
          <w:lang w:val="hy-AM"/>
        </w:rPr>
        <w:t>Այդ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բարեփոխումների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մասն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կազմելու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ջրօգտագործողների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ընկերությունների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ստեղծումը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որոնց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վերապահված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երկրորդական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երրորդական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ոռոգման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համակարգերի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շահագործումը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պահպանումը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hy-AM"/>
        </w:rPr>
        <w:t>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7.2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կետ</w:t>
      </w:r>
      <w:r w:rsidRPr="00244C4C">
        <w:rPr>
          <w:rFonts w:ascii="GHEA Grapalat" w:hAnsi="GHEA Grapalat"/>
          <w:lang w:val="hy-AM"/>
        </w:rPr>
        <w:t xml:space="preserve"> 534):</w:t>
      </w:r>
    </w:p>
    <w:p w:rsidR="00F3536E" w:rsidRPr="00527A98" w:rsidRDefault="00F3536E" w:rsidP="00BD6558">
      <w:pPr>
        <w:rPr>
          <w:rFonts w:ascii="GHEA Grapalat" w:hAnsi="GHEA Grapalat"/>
          <w:lang w:val="hy-AM"/>
        </w:rPr>
      </w:pPr>
    </w:p>
    <w:p w:rsidR="00F3536E" w:rsidRPr="00527A98" w:rsidRDefault="00F3536E" w:rsidP="00BD655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Վերջապես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ծրագիրը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սերտորեն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առնչվում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վերոհիշյալ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հաջող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ակնկալվող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արդյունքներին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որոնց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շարքում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այլոց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բարելավման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նոր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ջրագծերի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պոմպակայանների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ջրանցքների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վերանորոգման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ներտնտեսային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բարելավման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ջրօգտագործման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ասպարեզում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բացթողումների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դրույթները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ՍՄՍՏԶԾ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Գլուխ</w:t>
      </w:r>
      <w:r w:rsidRPr="00244C4C">
        <w:rPr>
          <w:rFonts w:ascii="GHEA Grapalat" w:hAnsi="GHEA Grapalat"/>
          <w:lang w:val="hy-AM"/>
        </w:rPr>
        <w:t xml:space="preserve"> 7.2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ռազմավարությունը</w:t>
      </w:r>
      <w:r w:rsidRPr="00244C4C">
        <w:rPr>
          <w:rFonts w:ascii="GHEA Grapalat" w:hAnsi="GHEA Grapalat"/>
          <w:lang w:val="hy-AM"/>
        </w:rPr>
        <w:t xml:space="preserve">, 561 </w:t>
      </w:r>
      <w:r w:rsidRPr="00244C4C">
        <w:rPr>
          <w:rFonts w:ascii="GHEA Grapalat" w:hAnsi="GHEA Grapalat" w:cs="Sylfaen"/>
          <w:lang w:val="hy-AM"/>
        </w:rPr>
        <w:t>կետի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ենթակետ</w:t>
      </w:r>
      <w:r w:rsidRPr="00244C4C">
        <w:rPr>
          <w:rFonts w:ascii="GHEA Grapalat" w:hAnsi="GHEA Grapalat"/>
          <w:lang w:val="hy-AM"/>
        </w:rPr>
        <w:t xml:space="preserve"> 18):</w:t>
      </w:r>
    </w:p>
    <w:p w:rsidR="00F3536E" w:rsidRPr="00244C4C" w:rsidRDefault="00F3536E" w:rsidP="00BD6558">
      <w:pPr>
        <w:pStyle w:val="Heading3"/>
        <w:rPr>
          <w:rFonts w:ascii="GHEA Grapalat" w:hAnsi="GHEA Grapalat"/>
          <w:lang w:val="hy-AM"/>
        </w:rPr>
      </w:pPr>
      <w:bookmarkStart w:id="412" w:name="_Toc361931115"/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մասնակցություն</w:t>
      </w:r>
      <w:bookmarkEnd w:id="412"/>
    </w:p>
    <w:p w:rsidR="00F3536E" w:rsidRPr="00527A98" w:rsidRDefault="00F3536E" w:rsidP="00ED181E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նշվել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պ</w:t>
      </w:r>
      <w:r w:rsidRPr="00527A98">
        <w:rPr>
          <w:rFonts w:ascii="GHEA Grapalat" w:hAnsi="GHEA Grapalat" w:cs="Sylfaen"/>
          <w:lang w:val="hy-AM"/>
        </w:rPr>
        <w:t>ետության</w:t>
      </w:r>
      <w:r w:rsidRPr="00527A98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ՀՀ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Կառավարության</w:t>
      </w:r>
      <w:r w:rsidRPr="00244C4C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դեմս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մարզպետարանի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մասնակցությունը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տվյալ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ծրագրի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ինֆրակառուցվածք</w:t>
      </w:r>
      <w:r w:rsidRPr="00D41408">
        <w:rPr>
          <w:rFonts w:ascii="GHEA Grapalat" w:hAnsi="GHEA Grapalat" w:cs="Sylfaen"/>
          <w:lang w:val="hy-AM"/>
        </w:rPr>
        <w:t>ա</w:t>
      </w:r>
      <w:r w:rsidRPr="00244C4C">
        <w:rPr>
          <w:rFonts w:ascii="GHEA Grapalat" w:hAnsi="GHEA Grapalat" w:cs="Sylfaen"/>
          <w:lang w:val="hy-AM"/>
        </w:rPr>
        <w:t>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բնույթի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սա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ենթադրում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անհրաժեշտ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ինֆրակառուցվածքի</w:t>
      </w:r>
      <w:r w:rsidRPr="00527A98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Մեղրի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ինքնահոս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կառուցումը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Սյունիքի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Մեղրիի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ենթատարածաշրջանի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շուրջ</w:t>
      </w:r>
      <w:r w:rsidRPr="00244C4C">
        <w:rPr>
          <w:rFonts w:ascii="GHEA Grapalat" w:hAnsi="GHEA Grapalat"/>
          <w:lang w:val="hy-AM"/>
        </w:rPr>
        <w:t xml:space="preserve"> 682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հողատարածքներ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8 </w:t>
      </w:r>
      <w:r w:rsidRPr="00244C4C">
        <w:rPr>
          <w:rFonts w:ascii="GHEA Grapalat" w:hAnsi="GHEA Grapalat" w:cs="Sylfaen"/>
          <w:lang w:val="hy-AM"/>
        </w:rPr>
        <w:t>պոմպակայաններով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ոռոգվող</w:t>
      </w:r>
      <w:r w:rsidRPr="00244C4C">
        <w:rPr>
          <w:rFonts w:ascii="GHEA Grapalat" w:hAnsi="GHEA Grapalat"/>
          <w:lang w:val="hy-AM"/>
        </w:rPr>
        <w:t xml:space="preserve"> 632 </w:t>
      </w:r>
      <w:r w:rsidRPr="00244C4C">
        <w:rPr>
          <w:rFonts w:ascii="GHEA Grapalat" w:hAnsi="GHEA Grapalat" w:cs="Sylfaen"/>
          <w:lang w:val="hy-AM"/>
        </w:rPr>
        <w:t>հա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հողատարածքները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կոռոգվեն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ինքնահոս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եղանակով</w:t>
      </w:r>
      <w:r w:rsidRPr="00244C4C">
        <w:rPr>
          <w:rFonts w:ascii="GHEA Grapalat" w:hAnsi="GHEA Grapalat"/>
          <w:lang w:val="hy-AM"/>
        </w:rPr>
        <w:t>: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Բացի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այդ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պետությունը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վրա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վերցնում</w:t>
      </w:r>
      <w:r w:rsidRPr="00527A98">
        <w:rPr>
          <w:rFonts w:ascii="GHEA Grapalat" w:hAnsi="GHEA Grapalat"/>
          <w:lang w:val="hy-AM"/>
        </w:rPr>
        <w:t xml:space="preserve"> “</w:t>
      </w:r>
      <w:r w:rsidRPr="00527A98">
        <w:rPr>
          <w:rFonts w:ascii="GHEA Grapalat" w:hAnsi="GHEA Grapalat" w:cs="Sylfaen"/>
          <w:lang w:val="hy-AM"/>
        </w:rPr>
        <w:t>մայր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խողովակաշարից</w:t>
      </w:r>
      <w:r w:rsidRPr="00527A98">
        <w:rPr>
          <w:rFonts w:ascii="GHEA Grapalat" w:hAnsi="GHEA Grapalat"/>
          <w:lang w:val="hy-AM"/>
        </w:rPr>
        <w:t xml:space="preserve">” </w:t>
      </w:r>
      <w:r w:rsidRPr="00527A98">
        <w:rPr>
          <w:rFonts w:ascii="GHEA Grapalat" w:hAnsi="GHEA Grapalat" w:cs="Sylfaen"/>
          <w:lang w:val="hy-AM"/>
        </w:rPr>
        <w:t>դեպի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համայնքներ</w:t>
      </w:r>
      <w:r w:rsidRPr="00527A98">
        <w:rPr>
          <w:rFonts w:ascii="GHEA Grapalat" w:hAnsi="GHEA Grapalat"/>
          <w:lang w:val="hy-AM"/>
        </w:rPr>
        <w:t>/</w:t>
      </w:r>
      <w:r w:rsidRPr="00527A98">
        <w:rPr>
          <w:rFonts w:ascii="GHEA Grapalat" w:hAnsi="GHEA Grapalat" w:cs="Sylfaen"/>
          <w:lang w:val="hy-AM"/>
        </w:rPr>
        <w:t>նպատակային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հողատարածքներ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մանր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խողովկաշար</w:t>
      </w:r>
      <w:r w:rsidRPr="00244C4C">
        <w:rPr>
          <w:rFonts w:ascii="GHEA Grapalat" w:hAnsi="GHEA Grapalat" w:cs="Sylfaen"/>
          <w:lang w:val="hy-AM"/>
        </w:rPr>
        <w:t>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ցանցի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կառուցման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աշխատանք</w:t>
      </w:r>
      <w:r w:rsidRPr="00244C4C">
        <w:rPr>
          <w:rFonts w:ascii="GHEA Grapalat" w:hAnsi="GHEA Grapalat" w:cs="Sylfaen"/>
          <w:lang w:val="hy-AM"/>
        </w:rPr>
        <w:t>ները</w:t>
      </w:r>
      <w:r w:rsidRPr="00527A98">
        <w:rPr>
          <w:rFonts w:ascii="GHEA Grapalat" w:hAnsi="GHEA Grapalat"/>
          <w:lang w:val="hy-AM"/>
        </w:rPr>
        <w:t xml:space="preserve">` </w:t>
      </w:r>
      <w:r w:rsidRPr="00527A98">
        <w:rPr>
          <w:rFonts w:ascii="GHEA Grapalat" w:hAnsi="GHEA Grapalat" w:cs="Sylfaen"/>
          <w:lang w:val="hy-AM"/>
        </w:rPr>
        <w:t>խթանելու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անհրաժեշտ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</w:t>
      </w:r>
      <w:r w:rsidRPr="00527A98">
        <w:rPr>
          <w:rFonts w:ascii="GHEA Grapalat" w:hAnsi="GHEA Grapalat" w:cs="Sylfaen"/>
          <w:lang w:val="hy-AM"/>
        </w:rPr>
        <w:t>պայմաններ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ստեղծելու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ինտենսիվ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</w:t>
      </w:r>
      <w:r w:rsidRPr="00244C4C">
        <w:rPr>
          <w:rFonts w:ascii="GHEA Grapalat" w:hAnsi="GHEA Grapalat" w:cs="Sylfaen"/>
          <w:lang w:val="hy-AM"/>
        </w:rPr>
        <w:t>յուղատնտեսության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խաղողի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այգիների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վերակենդանացման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համար</w:t>
      </w:r>
      <w:r w:rsidRPr="00527A98">
        <w:rPr>
          <w:rFonts w:ascii="GHEA Grapalat" w:hAnsi="GHEA Grapalat"/>
          <w:lang w:val="hy-AM"/>
        </w:rPr>
        <w:t>:</w:t>
      </w:r>
    </w:p>
    <w:p w:rsidR="00F3536E" w:rsidRPr="00527A98" w:rsidRDefault="00F3536E" w:rsidP="00BD655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Ըստ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նախնական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հաշվարկների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սա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կարժենա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մոտ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hy-AM"/>
        </w:rPr>
        <w:t xml:space="preserve">6, 150 </w:t>
      </w:r>
      <w:r w:rsidRPr="00244C4C">
        <w:rPr>
          <w:rFonts w:ascii="GHEA Grapalat" w:hAnsi="GHEA Grapalat" w:cs="Sylfaen"/>
          <w:lang w:val="hy-AM"/>
        </w:rPr>
        <w:t>մլն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դրամ</w:t>
      </w:r>
      <w:r w:rsidRPr="00527A98">
        <w:rPr>
          <w:rFonts w:ascii="GHEA Grapalat" w:hAnsi="GHEA Grapalat"/>
          <w:lang w:val="hy-AM"/>
        </w:rPr>
        <w:t>:</w:t>
      </w:r>
    </w:p>
    <w:p w:rsidR="00F3536E" w:rsidRPr="00527A98" w:rsidRDefault="00F3536E" w:rsidP="00BD655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Հարկ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հատուկ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նշել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բնույթի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ծրագրի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պարագայում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էականը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ոչ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թէ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պետության</w:t>
      </w:r>
      <w:r w:rsidRPr="00527A98">
        <w:rPr>
          <w:rFonts w:ascii="GHEA Grapalat" w:hAnsi="GHEA Grapalat"/>
          <w:lang w:val="hy-AM"/>
        </w:rPr>
        <w:t xml:space="preserve">/ </w:t>
      </w:r>
      <w:r w:rsidRPr="00527A98">
        <w:rPr>
          <w:rFonts w:ascii="GHEA Grapalat" w:hAnsi="GHEA Grapalat" w:cs="Sylfaen"/>
          <w:lang w:val="hy-AM"/>
        </w:rPr>
        <w:t>կառավարության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ներդրումների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մասնաբաժնի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չափն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այլ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այն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ազդակը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պետությունը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հաղորդում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ներդրողներին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այդ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քայլով</w:t>
      </w:r>
      <w:r w:rsidRPr="00527A98">
        <w:rPr>
          <w:rFonts w:ascii="GHEA Grapalat" w:hAnsi="GHEA Grapalat"/>
          <w:lang w:val="hy-AM"/>
        </w:rPr>
        <w:t xml:space="preserve">. </w:t>
      </w:r>
      <w:r w:rsidRPr="00527A98">
        <w:rPr>
          <w:rFonts w:ascii="GHEA Grapalat" w:hAnsi="GHEA Grapalat" w:cs="Sylfaen"/>
          <w:lang w:val="hy-AM"/>
        </w:rPr>
        <w:t>այն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իր</w:t>
      </w:r>
      <w:r w:rsidRPr="00527A98">
        <w:rPr>
          <w:rFonts w:ascii="GHEA Grapalat" w:hAnsi="GHEA Grapalat"/>
          <w:lang w:val="hy-AM"/>
        </w:rPr>
        <w:t xml:space="preserve">` </w:t>
      </w:r>
      <w:r w:rsidRPr="00527A98">
        <w:rPr>
          <w:rFonts w:ascii="GHEA Grapalat" w:hAnsi="GHEA Grapalat" w:cs="Sylfaen"/>
          <w:lang w:val="hy-AM"/>
        </w:rPr>
        <w:t>պետության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պատրաստակամությունը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աջակից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լինելու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իրենց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նմանատիպ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նախաձեռնություններում</w:t>
      </w:r>
      <w:r w:rsidRPr="00527A98">
        <w:rPr>
          <w:rFonts w:ascii="GHEA Grapalat" w:hAnsi="GHEA Grapalat"/>
          <w:lang w:val="hy-AM"/>
        </w:rPr>
        <w:t>:</w:t>
      </w:r>
    </w:p>
    <w:p w:rsidR="00F3536E" w:rsidRPr="00244C4C" w:rsidRDefault="00F3536E" w:rsidP="00BD6558">
      <w:pPr>
        <w:pStyle w:val="Heading3"/>
        <w:rPr>
          <w:rFonts w:ascii="GHEA Grapalat" w:hAnsi="GHEA Grapalat"/>
          <w:lang w:val="hy-AM"/>
        </w:rPr>
      </w:pPr>
      <w:bookmarkStart w:id="413" w:name="_Toc361931116"/>
      <w:r w:rsidRPr="00244C4C">
        <w:rPr>
          <w:rFonts w:ascii="GHEA Grapalat" w:hAnsi="GHEA Grapalat" w:cs="Sylfaen"/>
          <w:lang w:val="hy-AM"/>
        </w:rPr>
        <w:t>Հնարավոր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աջակից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գործընկեր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կազմակերպություններ</w:t>
      </w:r>
      <w:bookmarkEnd w:id="413"/>
      <w:r w:rsidRPr="00244C4C">
        <w:rPr>
          <w:rFonts w:ascii="GHEA Grapalat" w:hAnsi="GHEA Grapalat"/>
          <w:lang w:val="hy-AM"/>
        </w:rPr>
        <w:t xml:space="preserve"> </w:t>
      </w:r>
    </w:p>
    <w:p w:rsidR="00F3536E" w:rsidRPr="00244C4C" w:rsidRDefault="00F3536E" w:rsidP="00BD655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Ձեռնարկության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ապագա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բարեհաջող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կենսագործունեության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համագործակցությունը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միջազագային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կառոյցների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գործընկերների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A07A0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CARD  - </w:t>
      </w:r>
      <w:r w:rsidRPr="00244C4C">
        <w:rPr>
          <w:rFonts w:ascii="GHEA Grapalat" w:hAnsi="GHEA Grapalat" w:cs="Sylfaen"/>
          <w:lang w:val="hy-AM"/>
        </w:rPr>
        <w:t>մասնագիտական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խորհրդատվության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ֆինանսական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աջակցության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տեսակետից</w:t>
      </w:r>
      <w:r w:rsidRPr="00244C4C">
        <w:rPr>
          <w:rFonts w:ascii="GHEA Grapalat" w:hAnsi="GHEA Grapalat"/>
          <w:lang w:val="hy-AM"/>
        </w:rPr>
        <w:t>,</w:t>
      </w:r>
    </w:p>
    <w:p w:rsidR="00F3536E" w:rsidRPr="00244C4C" w:rsidRDefault="00F3536E" w:rsidP="00A07A0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/>
          <w:lang w:val="hy-AM"/>
        </w:rPr>
        <w:t xml:space="preserve">World vision - </w:t>
      </w:r>
    </w:p>
    <w:p w:rsidR="00F3536E" w:rsidRPr="00244C4C" w:rsidRDefault="00F3536E" w:rsidP="00A07A0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արդյունաբերողների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գործարարների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միություն</w:t>
      </w:r>
      <w:r w:rsidRPr="00244C4C">
        <w:rPr>
          <w:rFonts w:ascii="GHEA Grapalat" w:hAnsi="GHEA Grapalat"/>
          <w:lang w:val="hy-AM"/>
        </w:rPr>
        <w:t xml:space="preserve"> -</w:t>
      </w:r>
    </w:p>
    <w:p w:rsidR="00F3536E" w:rsidRPr="00244C4C" w:rsidRDefault="00F3536E" w:rsidP="00A07A0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Առևտրաարդյունաբերական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պալատ</w:t>
      </w:r>
    </w:p>
    <w:p w:rsidR="00F3536E" w:rsidRPr="00244C4C" w:rsidRDefault="00F3536E" w:rsidP="00A07A08">
      <w:pPr>
        <w:pStyle w:val="Heading3"/>
        <w:rPr>
          <w:rFonts w:ascii="GHEA Grapalat" w:hAnsi="GHEA Grapalat"/>
          <w:lang w:val="hy-AM"/>
        </w:rPr>
      </w:pPr>
      <w:bookmarkStart w:id="414" w:name="_Toc361931117"/>
      <w:r w:rsidRPr="00244C4C">
        <w:rPr>
          <w:rFonts w:ascii="GHEA Grapalat" w:hAnsi="GHEA Grapalat" w:cs="Sylfaen"/>
          <w:lang w:val="hy-AM"/>
        </w:rPr>
        <w:t>Ռիսկեր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Վտանգներ</w:t>
      </w:r>
      <w:bookmarkEnd w:id="414"/>
    </w:p>
    <w:p w:rsidR="00F3536E" w:rsidRPr="00244C4C" w:rsidRDefault="00F3536E" w:rsidP="00A07A0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Վարկավորման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ծավալների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տոկոսադրույքի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ժամկետների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գրավադրման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առաջացում</w:t>
      </w:r>
      <w:r w:rsidRPr="00244C4C">
        <w:rPr>
          <w:rFonts w:ascii="GHEA Grapalat" w:hAnsi="GHEA Grapalat"/>
          <w:lang w:val="hy-AM"/>
        </w:rPr>
        <w:t>;</w:t>
      </w:r>
    </w:p>
    <w:p w:rsidR="00F3536E" w:rsidRPr="00527A98" w:rsidRDefault="00F3536E" w:rsidP="00A07A0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պետական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բարենպաստ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քաղաքականություն</w:t>
      </w:r>
      <w:r w:rsidRPr="00244C4C">
        <w:rPr>
          <w:rFonts w:ascii="GHEA Grapalat" w:hAnsi="GHEA Grapalat"/>
          <w:lang w:val="hy-AM"/>
        </w:rPr>
        <w:t>;</w:t>
      </w:r>
    </w:p>
    <w:p w:rsidR="00F3536E" w:rsidRPr="00527A98" w:rsidRDefault="00F3536E" w:rsidP="00A07A0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ռիսկայնության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ոլորտի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ապահովագրական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բացակայության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արտադրանքի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արտահանման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ջրօգտագործողների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ընկերություններին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վերապահված</w:t>
      </w:r>
      <w:r w:rsidRPr="00527A98">
        <w:rPr>
          <w:rFonts w:ascii="GHEA Grapalat" w:hAnsi="GHEA Grapalat"/>
          <w:lang w:val="hy-AM"/>
        </w:rPr>
        <w:t xml:space="preserve">` </w:t>
      </w:r>
      <w:r w:rsidRPr="00527A98">
        <w:rPr>
          <w:rFonts w:ascii="GHEA Grapalat" w:hAnsi="GHEA Grapalat" w:cs="Sylfaen"/>
          <w:lang w:val="hy-AM"/>
        </w:rPr>
        <w:t>երկրորդական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երրորդական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ոռոգման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համակարգերի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շահագործման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պահպանման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գործառույթի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վտանգում</w:t>
      </w:r>
      <w:r w:rsidRPr="00527A98">
        <w:rPr>
          <w:rFonts w:ascii="GHEA Grapalat" w:hAnsi="GHEA Grapalat"/>
          <w:lang w:val="hy-AM"/>
        </w:rPr>
        <w:t xml:space="preserve">` </w:t>
      </w:r>
      <w:r w:rsidRPr="00527A98">
        <w:rPr>
          <w:rFonts w:ascii="GHEA Grapalat" w:hAnsi="GHEA Grapalat" w:cs="Sylfaen"/>
          <w:lang w:val="hy-AM"/>
        </w:rPr>
        <w:t>կապված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տարաժամկետ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վարձավճարների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վճարման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</w:t>
      </w:r>
      <w:r w:rsidRPr="00527A98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/>
          <w:lang w:val="hy-AM"/>
        </w:rPr>
        <w:t>;</w:t>
      </w:r>
    </w:p>
    <w:p w:rsidR="00F3536E" w:rsidRPr="00527A98" w:rsidRDefault="00F3536E" w:rsidP="00A07A0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ՀՀ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կառավարության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կողմից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ընդունված</w:t>
      </w:r>
      <w:r w:rsidRPr="00527A98">
        <w:rPr>
          <w:rFonts w:ascii="GHEA Grapalat" w:hAnsi="GHEA Grapalat"/>
          <w:lang w:val="hy-AM"/>
        </w:rPr>
        <w:t xml:space="preserve"> “</w:t>
      </w:r>
      <w:r w:rsidRPr="00527A98">
        <w:rPr>
          <w:rFonts w:ascii="GHEA Grapalat" w:hAnsi="GHEA Grapalat" w:cs="Sylfaen"/>
          <w:lang w:val="hy-AM"/>
        </w:rPr>
        <w:t>Ոռոգման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համակարգի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բարեփոխումներ</w:t>
      </w:r>
      <w:r w:rsidRPr="00527A98">
        <w:rPr>
          <w:rFonts w:ascii="GHEA Grapalat" w:hAnsi="GHEA Grapalat"/>
          <w:lang w:val="hy-AM"/>
        </w:rPr>
        <w:t xml:space="preserve">” </w:t>
      </w:r>
      <w:r w:rsidRPr="00527A98">
        <w:rPr>
          <w:rFonts w:ascii="GHEA Grapalat" w:hAnsi="GHEA Grapalat" w:cs="Sylfaen"/>
          <w:lang w:val="hy-AM"/>
        </w:rPr>
        <w:t>ծրագրով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նախատեսված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ոռոգման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համակարգի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կառավարման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մասնակցային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սկզբունքի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վտանգում</w:t>
      </w:r>
      <w:r w:rsidRPr="00527A98">
        <w:rPr>
          <w:rFonts w:ascii="GHEA Grapalat" w:hAnsi="GHEA Grapalat"/>
          <w:lang w:val="hy-AM"/>
        </w:rPr>
        <w:t xml:space="preserve">` </w:t>
      </w:r>
      <w:r w:rsidRPr="00527A98">
        <w:rPr>
          <w:rFonts w:ascii="GHEA Grapalat" w:hAnsi="GHEA Grapalat" w:cs="Sylfaen"/>
          <w:lang w:val="hy-AM"/>
        </w:rPr>
        <w:t>կապված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ջրօգտագործող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տնտեսությունների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պասիվության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բոյկոտի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հետ</w:t>
      </w:r>
      <w:r w:rsidRPr="00527A98">
        <w:rPr>
          <w:rFonts w:ascii="GHEA Grapalat" w:hAnsi="GHEA Grapalat"/>
          <w:lang w:val="hy-AM"/>
        </w:rPr>
        <w:t>;</w:t>
      </w:r>
    </w:p>
    <w:p w:rsidR="00F3536E" w:rsidRPr="00527A98" w:rsidRDefault="00F3536E" w:rsidP="00A07A0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հավանական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երաշտի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տարաժամկետ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վարձավճարների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վճարման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խնդիրներ</w:t>
      </w:r>
      <w:r w:rsidRPr="00244C4C">
        <w:rPr>
          <w:rFonts w:ascii="GHEA Grapalat" w:hAnsi="GHEA Grapalat"/>
          <w:lang w:val="hy-AM"/>
        </w:rPr>
        <w:t>;</w:t>
      </w:r>
    </w:p>
    <w:p w:rsidR="00F3536E" w:rsidRPr="00527A98" w:rsidRDefault="00F3536E" w:rsidP="00A07A0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գյուղացիական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սեփական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սակավությ</w:t>
      </w:r>
      <w:r w:rsidRPr="00527A98">
        <w:rPr>
          <w:rFonts w:ascii="GHEA Grapalat" w:hAnsi="GHEA Grapalat" w:cs="Sylfaen"/>
          <w:lang w:val="hy-AM"/>
        </w:rPr>
        <w:t>ա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բացակայության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վարկային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փոխառու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միջոցների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սղության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անմատչելիության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ջրօգտագործման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ընկերությունների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բնականոն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կենսագործունեության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խափանում</w:t>
      </w:r>
      <w:r w:rsidRPr="00244C4C">
        <w:rPr>
          <w:rFonts w:ascii="GHEA Grapalat" w:hAnsi="GHEA Grapalat"/>
          <w:lang w:val="hy-AM"/>
        </w:rPr>
        <w:t>;</w:t>
      </w:r>
    </w:p>
    <w:p w:rsidR="00F3536E" w:rsidRPr="00527A98" w:rsidRDefault="00F3536E" w:rsidP="00A07A0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ներհամայնքային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միջհամայնքային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ճանապարհների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ջրագծերի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ջրամբարների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վերանորոգման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աշխատանքներ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իրականացնելու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նպատակով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մատչելիության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դժվարություն</w:t>
      </w:r>
      <w:r w:rsidRPr="00527A98">
        <w:rPr>
          <w:rFonts w:ascii="GHEA Grapalat" w:hAnsi="GHEA Grapalat"/>
          <w:lang w:val="hy-AM"/>
        </w:rPr>
        <w:t>,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այդ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նպատակով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մեկնող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սեփական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տեխնիկայի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դուրս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գալը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վնասումը</w:t>
      </w:r>
      <w:r w:rsidRPr="00244C4C">
        <w:rPr>
          <w:rFonts w:ascii="GHEA Grapalat" w:hAnsi="GHEA Grapalat"/>
          <w:lang w:val="hy-AM"/>
        </w:rPr>
        <w:t>;</w:t>
      </w:r>
    </w:p>
    <w:p w:rsidR="00F3536E" w:rsidRPr="00527A98" w:rsidRDefault="00F3536E" w:rsidP="00A07A08">
      <w:pPr>
        <w:rPr>
          <w:rFonts w:ascii="GHEA Grapalat" w:hAnsi="GHEA Grapalat"/>
          <w:lang w:val="hy-AM"/>
        </w:rPr>
      </w:pPr>
      <w:r w:rsidRPr="00527A98">
        <w:rPr>
          <w:rFonts w:ascii="GHEA Grapalat" w:hAnsi="GHEA Grapalat" w:cs="Sylfaen"/>
          <w:lang w:val="hy-AM"/>
        </w:rPr>
        <w:t>գյուղացիական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ֆերմերային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տնտեսությունների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կողմից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հողային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ռեսուրսների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ոչ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ռացիոնալ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օգտագործման</w:t>
      </w:r>
      <w:r w:rsidRPr="00527A98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արտադրության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մասնատվածության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գյուղատնտեսական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արտադրանքի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արտահանման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վերոհիշյալ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տնտեսությունների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սակավ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հնարավորությունների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դրա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իրականացմամբ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զբաղվող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կառույցների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գրեթե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բացակայության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հետևանքով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մթերման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համար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անհրաժեշտ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պտղի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սակավություն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որպես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հետևանք</w:t>
      </w:r>
      <w:r w:rsidRPr="00527A98">
        <w:rPr>
          <w:rFonts w:ascii="GHEA Grapalat" w:hAnsi="GHEA Grapalat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տարաժամկետ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վարձավճարների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վճարման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հետ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կապված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խնդիրներ</w:t>
      </w:r>
      <w:r w:rsidRPr="00527A98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առաջացում</w:t>
      </w:r>
      <w:r w:rsidRPr="00527A98">
        <w:rPr>
          <w:rFonts w:ascii="GHEA Grapalat" w:hAnsi="GHEA Grapalat"/>
          <w:lang w:val="hy-AM"/>
        </w:rPr>
        <w:t>;</w:t>
      </w:r>
    </w:p>
    <w:p w:rsidR="00F3536E" w:rsidRPr="00527A98" w:rsidRDefault="00F3536E" w:rsidP="00A07A08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սահմանամերձ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առկայության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ջրագծերի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ջրամբարների</w:t>
      </w:r>
      <w:r w:rsidRPr="00527A98">
        <w:rPr>
          <w:rFonts w:ascii="GHEA Grapalat" w:hAnsi="GHEA Grapalat"/>
          <w:lang w:val="hy-AM"/>
        </w:rPr>
        <w:t xml:space="preserve">, </w:t>
      </w:r>
      <w:r w:rsidRPr="00527A98">
        <w:rPr>
          <w:rFonts w:ascii="GHEA Grapalat" w:hAnsi="GHEA Grapalat" w:cs="Sylfaen"/>
          <w:lang w:val="hy-AM"/>
        </w:rPr>
        <w:t>ինչպես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նաև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օժանդակ</w:t>
      </w:r>
      <w:r w:rsidRPr="00527A98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 w:cs="Sylfaen"/>
          <w:lang w:val="hy-AM"/>
        </w:rPr>
        <w:t>տեխնիկայի</w:t>
      </w:r>
      <w:r w:rsidRPr="00527A98">
        <w:rPr>
          <w:rFonts w:ascii="GHEA Grapalat" w:hAnsi="GHEA Grapalat"/>
          <w:lang w:val="hy-AM"/>
        </w:rPr>
        <w:t>`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թշնամական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գործողությունների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հետևանքով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վնասման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հավանականություն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7E66AA">
      <w:pPr>
        <w:rPr>
          <w:rFonts w:ascii="GHEA Grapalat" w:hAnsi="GHEA Grapalat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527A98" w:rsidRDefault="00F3536E" w:rsidP="007E66AA">
      <w:pPr>
        <w:jc w:val="center"/>
        <w:rPr>
          <w:rFonts w:ascii="GHEA Grapalat" w:hAnsi="GHEA Grapalat"/>
          <w:szCs w:val="24"/>
          <w:lang w:val="hy-AM"/>
        </w:rPr>
      </w:pPr>
    </w:p>
    <w:p w:rsidR="00F3536E" w:rsidRPr="00244C4C" w:rsidRDefault="00F3536E" w:rsidP="007E66AA">
      <w:pPr>
        <w:jc w:val="center"/>
        <w:rPr>
          <w:rFonts w:ascii="GHEA Grapalat" w:hAnsi="GHEA Grapalat"/>
          <w:szCs w:val="24"/>
          <w:lang w:val="hy-AM"/>
        </w:rPr>
        <w:sectPr w:rsidR="00F3536E" w:rsidRPr="00244C4C" w:rsidSect="007E66AA">
          <w:pgSz w:w="11907" w:h="16840" w:code="9"/>
          <w:pgMar w:top="1134" w:right="851" w:bottom="993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7E66AA">
      <w:pPr>
        <w:jc w:val="center"/>
        <w:rPr>
          <w:rFonts w:ascii="GHEA Grapalat" w:hAnsi="GHEA Grapalat" w:cs="Arian AMU"/>
          <w:szCs w:val="24"/>
          <w:lang w:val="hy-AM"/>
        </w:rPr>
      </w:pPr>
      <w:r w:rsidRPr="00244C4C">
        <w:rPr>
          <w:rFonts w:ascii="GHEA Grapalat" w:hAnsi="GHEA Grapalat" w:cs="Sylfaen"/>
          <w:szCs w:val="24"/>
          <w:lang w:val="hy-AM"/>
        </w:rPr>
        <w:t>Հավելված</w:t>
      </w:r>
      <w:r w:rsidRPr="00244C4C">
        <w:rPr>
          <w:rFonts w:ascii="GHEA Grapalat" w:hAnsi="GHEA Grapalat" w:cs="Arian AMU"/>
          <w:szCs w:val="24"/>
          <w:lang w:val="hy-AM"/>
        </w:rPr>
        <w:t xml:space="preserve"> 1</w:t>
      </w:r>
    </w:p>
    <w:p w:rsidR="00F3536E" w:rsidRPr="00244C4C" w:rsidRDefault="00F3536E" w:rsidP="007E66AA">
      <w:pPr>
        <w:jc w:val="center"/>
        <w:rPr>
          <w:rFonts w:ascii="GHEA Grapalat" w:hAnsi="GHEA Grapalat" w:cs="Arian AMU"/>
          <w:b/>
          <w:szCs w:val="24"/>
          <w:lang w:val="hy-AM"/>
        </w:rPr>
      </w:pPr>
      <w:r w:rsidRPr="00244C4C">
        <w:rPr>
          <w:rFonts w:ascii="GHEA Grapalat" w:hAnsi="GHEA Grapalat" w:cs="Arian AMU"/>
          <w:b/>
          <w:szCs w:val="24"/>
          <w:lang w:val="hy-AM"/>
        </w:rPr>
        <w:t xml:space="preserve">1 000 </w:t>
      </w:r>
      <w:r w:rsidRPr="00244C4C">
        <w:rPr>
          <w:rFonts w:ascii="GHEA Grapalat" w:hAnsi="GHEA Grapalat" w:cs="Sylfaen"/>
          <w:b/>
          <w:szCs w:val="24"/>
          <w:lang w:val="hy-AM"/>
        </w:rPr>
        <w:t>ք</w:t>
      </w:r>
      <w:r w:rsidRPr="00244C4C">
        <w:rPr>
          <w:rFonts w:ascii="GHEA Grapalat" w:hAnsi="GHEA Grapalat" w:cs="Arian AMU"/>
          <w:b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b/>
          <w:szCs w:val="24"/>
          <w:lang w:val="hy-AM"/>
        </w:rPr>
        <w:t>մ</w:t>
      </w:r>
      <w:r w:rsidRPr="00244C4C">
        <w:rPr>
          <w:rFonts w:ascii="GHEA Grapalat" w:hAnsi="GHEA Grapalat" w:cs="Arian AMU"/>
          <w:b/>
          <w:szCs w:val="24"/>
          <w:lang w:val="hy-AM"/>
        </w:rPr>
        <w:t>-</w:t>
      </w:r>
      <w:r w:rsidRPr="00244C4C">
        <w:rPr>
          <w:rFonts w:ascii="GHEA Grapalat" w:hAnsi="GHEA Grapalat" w:cs="Sylfaen"/>
          <w:b/>
          <w:szCs w:val="24"/>
          <w:lang w:val="hy-AM"/>
        </w:rPr>
        <w:t>ի</w:t>
      </w:r>
      <w:r w:rsidRPr="00244C4C">
        <w:rPr>
          <w:rFonts w:ascii="GHEA Grapalat" w:hAnsi="GHEA Grapalat" w:cs="Arian AMU"/>
          <w:b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b/>
          <w:szCs w:val="24"/>
          <w:lang w:val="hy-AM"/>
        </w:rPr>
        <w:t>վրա</w:t>
      </w:r>
      <w:r w:rsidRPr="00244C4C">
        <w:rPr>
          <w:rFonts w:ascii="GHEA Grapalat" w:hAnsi="GHEA Grapalat" w:cs="Arian AMU"/>
          <w:b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b/>
          <w:szCs w:val="24"/>
          <w:lang w:val="hy-AM"/>
        </w:rPr>
        <w:t>նռան</w:t>
      </w:r>
      <w:r w:rsidRPr="00244C4C">
        <w:rPr>
          <w:rFonts w:ascii="GHEA Grapalat" w:hAnsi="GHEA Grapalat" w:cs="Arian AMU"/>
          <w:b/>
          <w:szCs w:val="24"/>
          <w:lang w:val="hy-AM"/>
        </w:rPr>
        <w:t xml:space="preserve">, </w:t>
      </w:r>
      <w:r w:rsidRPr="00244C4C">
        <w:rPr>
          <w:rFonts w:ascii="GHEA Grapalat" w:hAnsi="GHEA Grapalat" w:cs="Sylfaen"/>
          <w:b/>
          <w:szCs w:val="24"/>
          <w:lang w:val="hy-AM"/>
        </w:rPr>
        <w:t>արքայանարնջի</w:t>
      </w:r>
      <w:r w:rsidRPr="00244C4C">
        <w:rPr>
          <w:rFonts w:ascii="GHEA Grapalat" w:hAnsi="GHEA Grapalat" w:cs="Arian AMU"/>
          <w:b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b/>
          <w:szCs w:val="24"/>
          <w:lang w:val="hy-AM"/>
        </w:rPr>
        <w:t>և</w:t>
      </w:r>
      <w:r w:rsidRPr="00244C4C">
        <w:rPr>
          <w:rFonts w:ascii="GHEA Grapalat" w:hAnsi="GHEA Grapalat" w:cs="Arian AMU"/>
          <w:b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b/>
          <w:szCs w:val="24"/>
          <w:lang w:val="hy-AM"/>
        </w:rPr>
        <w:t>թզենու</w:t>
      </w:r>
      <w:r w:rsidRPr="00244C4C">
        <w:rPr>
          <w:rFonts w:ascii="GHEA Grapalat" w:hAnsi="GHEA Grapalat" w:cs="Arian AMU"/>
          <w:b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b/>
          <w:szCs w:val="24"/>
          <w:lang w:val="hy-AM"/>
        </w:rPr>
        <w:t>մշակության</w:t>
      </w:r>
      <w:r w:rsidRPr="00244C4C">
        <w:rPr>
          <w:rFonts w:ascii="GHEA Grapalat" w:hAnsi="GHEA Grapalat" w:cs="Arian AMU"/>
          <w:b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b/>
          <w:szCs w:val="24"/>
          <w:lang w:val="hy-AM"/>
        </w:rPr>
        <w:t>ծախսերը</w:t>
      </w:r>
      <w:r w:rsidRPr="00244C4C">
        <w:rPr>
          <w:rFonts w:ascii="GHEA Grapalat" w:hAnsi="GHEA Grapalat" w:cs="Arian AMU"/>
          <w:b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b/>
          <w:szCs w:val="24"/>
          <w:lang w:val="hy-AM"/>
        </w:rPr>
        <w:t>և</w:t>
      </w:r>
      <w:r w:rsidRPr="00244C4C">
        <w:rPr>
          <w:rFonts w:ascii="GHEA Grapalat" w:hAnsi="GHEA Grapalat" w:cs="Arian AMU"/>
          <w:b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b/>
          <w:szCs w:val="24"/>
          <w:lang w:val="hy-AM"/>
        </w:rPr>
        <w:t>եկամուտը</w:t>
      </w:r>
    </w:p>
    <w:p w:rsidR="00F3536E" w:rsidRPr="00244C4C" w:rsidRDefault="00F3536E" w:rsidP="007E66AA">
      <w:pPr>
        <w:rPr>
          <w:rFonts w:ascii="GHEA Grapalat" w:hAnsi="GHEA Grapalat" w:cs="Arian AMU"/>
          <w:szCs w:val="24"/>
          <w:lang w:val="hy-AM"/>
        </w:rPr>
      </w:pPr>
    </w:p>
    <w:tbl>
      <w:tblPr>
        <w:tblW w:w="8931" w:type="dxa"/>
        <w:tblCellMar>
          <w:left w:w="0" w:type="dxa"/>
          <w:right w:w="0" w:type="dxa"/>
        </w:tblCellMar>
        <w:tblLook w:val="00A0"/>
      </w:tblPr>
      <w:tblGrid>
        <w:gridCol w:w="3524"/>
        <w:gridCol w:w="2347"/>
        <w:gridCol w:w="3060"/>
      </w:tblGrid>
      <w:tr w:rsidR="00F3536E" w:rsidRPr="00D41408" w:rsidTr="007E66AA">
        <w:trPr>
          <w:trHeight w:val="654"/>
        </w:trPr>
        <w:tc>
          <w:tcPr>
            <w:tcW w:w="3544" w:type="dxa"/>
            <w:tcBorders>
              <w:bottom w:val="single" w:sz="8" w:space="0" w:color="000000"/>
            </w:tcBorders>
            <w:vAlign w:val="bottom"/>
          </w:tcPr>
          <w:p w:rsidR="00F3536E" w:rsidRPr="00527A98" w:rsidRDefault="00F3536E" w:rsidP="00DE5575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i/>
                <w:iCs/>
                <w:kern w:val="28"/>
                <w:u w:val="single"/>
                <w:lang w:val="hy-AM"/>
              </w:rPr>
            </w:pPr>
            <w:r w:rsidRPr="00527A98">
              <w:rPr>
                <w:rFonts w:ascii="GHEA Grapalat" w:hAnsi="GHEA Grapalat" w:cs="Arian AMU"/>
                <w:b/>
                <w:bCs/>
                <w:i/>
                <w:iCs/>
                <w:sz w:val="22"/>
                <w:u w:val="single"/>
                <w:lang w:val="hy-AM"/>
              </w:rPr>
              <w:t xml:space="preserve">1 000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 w:val="22"/>
                <w:u w:val="single"/>
                <w:lang w:val="hy-AM"/>
              </w:rPr>
              <w:t>ք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 w:val="22"/>
                <w:u w:val="single"/>
                <w:lang w:val="hy-AM"/>
              </w:rPr>
              <w:t>.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 w:val="22"/>
                <w:u w:val="single"/>
                <w:lang w:val="hy-AM"/>
              </w:rPr>
              <w:t>մ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 w:val="22"/>
                <w:u w:val="single"/>
                <w:lang w:val="hy-AM"/>
              </w:rPr>
              <w:t>.-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 w:val="22"/>
                <w:u w:val="single"/>
                <w:lang w:val="hy-AM"/>
              </w:rPr>
              <w:t>ի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 w:val="22"/>
                <w:u w:val="single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 w:val="22"/>
                <w:u w:val="single"/>
                <w:lang w:val="hy-AM"/>
              </w:rPr>
              <w:t>վրա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 w:val="22"/>
                <w:u w:val="single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 w:val="22"/>
                <w:u w:val="single"/>
                <w:lang w:val="hy-AM"/>
              </w:rPr>
              <w:t>նռան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 w:val="22"/>
                <w:u w:val="single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 w:val="22"/>
                <w:u w:val="single"/>
                <w:lang w:val="hy-AM"/>
              </w:rPr>
              <w:t>մշակության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 w:val="22"/>
                <w:u w:val="single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 w:val="22"/>
                <w:u w:val="single"/>
                <w:lang w:val="hy-AM"/>
              </w:rPr>
              <w:t>ծախսերը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 w:val="22"/>
                <w:u w:val="single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 w:val="22"/>
                <w:u w:val="single"/>
                <w:lang w:val="hy-AM"/>
              </w:rPr>
              <w:t>և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 w:val="22"/>
                <w:u w:val="single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 w:val="22"/>
                <w:u w:val="single"/>
                <w:lang w:val="hy-AM"/>
              </w:rPr>
              <w:t>եկամուտը</w:t>
            </w:r>
          </w:p>
        </w:tc>
        <w:tc>
          <w:tcPr>
            <w:tcW w:w="2311" w:type="dxa"/>
            <w:tcBorders>
              <w:bottom w:val="single" w:sz="8" w:space="0" w:color="000000"/>
            </w:tcBorders>
          </w:tcPr>
          <w:p w:rsidR="00F3536E" w:rsidRPr="00527A98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lang w:val="hy-AM"/>
              </w:rPr>
            </w:pPr>
            <w:r w:rsidRPr="00527A98">
              <w:rPr>
                <w:rFonts w:ascii="GHEA Grapalat" w:hAnsi="GHEA Grapalat" w:cs="Arian AMU"/>
                <w:sz w:val="22"/>
                <w:lang w:val="hy-AM"/>
              </w:rPr>
              <w:t> </w:t>
            </w:r>
          </w:p>
        </w:tc>
        <w:tc>
          <w:tcPr>
            <w:tcW w:w="3076" w:type="dxa"/>
            <w:tcBorders>
              <w:bottom w:val="single" w:sz="8" w:space="0" w:color="000000"/>
            </w:tcBorders>
          </w:tcPr>
          <w:p w:rsidR="00F3536E" w:rsidRPr="00527A98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lang w:val="hy-AM"/>
              </w:rPr>
            </w:pPr>
            <w:r w:rsidRPr="00527A98">
              <w:rPr>
                <w:rFonts w:ascii="GHEA Grapalat" w:hAnsi="GHEA Grapalat" w:cs="Arian AMU"/>
                <w:sz w:val="22"/>
                <w:lang w:val="hy-AM"/>
              </w:rPr>
              <w:t> </w:t>
            </w:r>
          </w:p>
        </w:tc>
      </w:tr>
      <w:tr w:rsidR="00F3536E" w:rsidRPr="00244C4C" w:rsidTr="007E66AA">
        <w:trPr>
          <w:trHeight w:val="575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527A98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lang w:val="hy-AM"/>
              </w:rPr>
            </w:pPr>
            <w:r w:rsidRPr="00527A98">
              <w:rPr>
                <w:rFonts w:ascii="GHEA Grapalat" w:hAnsi="GHEA Grapalat" w:cs="Arian AMU"/>
                <w:b/>
                <w:bCs/>
                <w:sz w:val="22"/>
                <w:lang w:val="hy-AM"/>
              </w:rPr>
              <w:t> </w:t>
            </w:r>
          </w:p>
        </w:tc>
        <w:tc>
          <w:tcPr>
            <w:tcW w:w="2311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50" w:right="84"/>
              <w:jc w:val="center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Sylfaen"/>
                <w:b/>
                <w:bCs/>
                <w:sz w:val="22"/>
              </w:rPr>
              <w:t>Ինտենսիվ</w:t>
            </w:r>
            <w:r w:rsidRPr="00244C4C">
              <w:rPr>
                <w:rFonts w:ascii="GHEA Grapalat" w:hAnsi="GHEA Grapalat" w:cs="Arian AMU"/>
                <w:b/>
                <w:bCs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2"/>
              </w:rPr>
              <w:t>գյուղատնտեսություն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50" w:right="84"/>
              <w:jc w:val="center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Sylfaen"/>
                <w:b/>
                <w:bCs/>
                <w:sz w:val="22"/>
              </w:rPr>
              <w:t>Ավանդական</w:t>
            </w:r>
            <w:r w:rsidRPr="00244C4C">
              <w:rPr>
                <w:rFonts w:ascii="GHEA Grapalat" w:hAnsi="GHEA Grapalat" w:cs="Arian AMU"/>
                <w:b/>
                <w:bCs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2"/>
              </w:rPr>
              <w:t>գյուղատնտեսություն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8DB4E3"/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Sylfaen"/>
                <w:b/>
                <w:bCs/>
                <w:sz w:val="22"/>
              </w:rPr>
              <w:t>Թունաքիմիկատներ</w:t>
            </w:r>
            <w:r w:rsidRPr="00244C4C">
              <w:rPr>
                <w:rFonts w:ascii="GHEA Grapalat" w:hAnsi="GHEA Grapalat" w:cs="Arian AMU"/>
                <w:b/>
                <w:bCs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2"/>
              </w:rPr>
              <w:t>և</w:t>
            </w:r>
            <w:r w:rsidRPr="00244C4C">
              <w:rPr>
                <w:rFonts w:ascii="GHEA Grapalat" w:hAnsi="GHEA Grapalat" w:cs="Arian AMU"/>
                <w:b/>
                <w:bCs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2"/>
              </w:rPr>
              <w:t>պարարտանյութեր</w:t>
            </w:r>
          </w:p>
        </w:tc>
        <w:tc>
          <w:tcPr>
            <w:tcW w:w="2311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  <w:shd w:val="clear" w:color="auto" w:fill="8DB4E3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  <w:sz w:val="22"/>
              </w:rPr>
              <w:t> 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  <w:shd w:val="clear" w:color="auto" w:fill="8DB4E3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  <w:sz w:val="22"/>
              </w:rPr>
              <w:t> 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8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Sylfaen"/>
              </w:rPr>
              <w:t>Թունաքիմիկատներ</w:t>
            </w:r>
            <w:r w:rsidRPr="00244C4C">
              <w:rPr>
                <w:rFonts w:ascii="GHEA Grapalat" w:hAnsi="GHEA Grapalat" w:cs="Arian AMU"/>
              </w:rPr>
              <w:t xml:space="preserve"> (5 </w:t>
            </w:r>
            <w:r w:rsidRPr="00244C4C">
              <w:rPr>
                <w:rFonts w:ascii="GHEA Grapalat" w:hAnsi="GHEA Grapalat" w:cs="Sylfaen"/>
              </w:rPr>
              <w:t>անգամ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սրսկելու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համար</w:t>
            </w:r>
            <w:r w:rsidRPr="00244C4C">
              <w:rPr>
                <w:rFonts w:ascii="GHEA Grapalat" w:hAnsi="GHEA Grapalat" w:cs="Arian AMU"/>
              </w:rPr>
              <w:t>)</w:t>
            </w:r>
          </w:p>
        </w:tc>
        <w:tc>
          <w:tcPr>
            <w:tcW w:w="2311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16 410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 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Sylfaen"/>
              </w:rPr>
              <w:t>Գոմաղբ</w:t>
            </w:r>
            <w:r w:rsidRPr="00244C4C">
              <w:rPr>
                <w:rFonts w:ascii="GHEA Grapalat" w:hAnsi="GHEA Grapalat" w:cs="Arian AMU"/>
              </w:rPr>
              <w:t xml:space="preserve"> (2 000 </w:t>
            </w:r>
            <w:r w:rsidRPr="00244C4C">
              <w:rPr>
                <w:rFonts w:ascii="GHEA Grapalat" w:hAnsi="GHEA Grapalat" w:cs="Sylfaen"/>
              </w:rPr>
              <w:t>կգ</w:t>
            </w:r>
            <w:r w:rsidRPr="00244C4C">
              <w:rPr>
                <w:rFonts w:ascii="GHEA Grapalat" w:hAnsi="GHEA Grapalat" w:cs="Arian AMU"/>
              </w:rPr>
              <w:t>)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10 000</w:t>
            </w:r>
          </w:p>
        </w:tc>
        <w:tc>
          <w:tcPr>
            <w:tcW w:w="307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10 000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Sylfaen"/>
              </w:rPr>
              <w:t>Ազոտ</w:t>
            </w:r>
            <w:r w:rsidRPr="00244C4C">
              <w:rPr>
                <w:rFonts w:ascii="GHEA Grapalat" w:hAnsi="GHEA Grapalat" w:cs="Arian AMU"/>
              </w:rPr>
              <w:t xml:space="preserve"> (25 </w:t>
            </w:r>
            <w:r w:rsidRPr="00244C4C">
              <w:rPr>
                <w:rFonts w:ascii="GHEA Grapalat" w:hAnsi="GHEA Grapalat" w:cs="Sylfaen"/>
              </w:rPr>
              <w:t>կգ</w:t>
            </w:r>
            <w:r w:rsidRPr="00244C4C">
              <w:rPr>
                <w:rFonts w:ascii="GHEA Grapalat" w:hAnsi="GHEA Grapalat" w:cs="Arian AMU"/>
              </w:rPr>
              <w:t>)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6 600</w:t>
            </w:r>
          </w:p>
        </w:tc>
        <w:tc>
          <w:tcPr>
            <w:tcW w:w="307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 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Sylfaen"/>
              </w:rPr>
              <w:t>Ֆոսֆոր</w:t>
            </w:r>
            <w:r w:rsidRPr="00244C4C">
              <w:rPr>
                <w:rFonts w:ascii="GHEA Grapalat" w:hAnsi="GHEA Grapalat" w:cs="Arian AMU"/>
              </w:rPr>
              <w:t xml:space="preserve"> (75 </w:t>
            </w:r>
            <w:r w:rsidRPr="00244C4C">
              <w:rPr>
                <w:rFonts w:ascii="GHEA Grapalat" w:hAnsi="GHEA Grapalat" w:cs="Sylfaen"/>
              </w:rPr>
              <w:t>կգ</w:t>
            </w:r>
            <w:r w:rsidRPr="00244C4C">
              <w:rPr>
                <w:rFonts w:ascii="GHEA Grapalat" w:hAnsi="GHEA Grapalat" w:cs="Arian AMU"/>
              </w:rPr>
              <w:t xml:space="preserve">) 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10 000</w:t>
            </w:r>
          </w:p>
        </w:tc>
        <w:tc>
          <w:tcPr>
            <w:tcW w:w="307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 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Sylfaen"/>
              </w:rPr>
              <w:t>Կալիում</w:t>
            </w:r>
            <w:r w:rsidRPr="00244C4C">
              <w:rPr>
                <w:rFonts w:ascii="GHEA Grapalat" w:hAnsi="GHEA Grapalat" w:cs="Arian AMU"/>
              </w:rPr>
              <w:t xml:space="preserve"> (25 </w:t>
            </w:r>
            <w:r w:rsidRPr="00244C4C">
              <w:rPr>
                <w:rFonts w:ascii="GHEA Grapalat" w:hAnsi="GHEA Grapalat" w:cs="Sylfaen"/>
              </w:rPr>
              <w:t>կգ</w:t>
            </w:r>
            <w:r w:rsidRPr="00244C4C">
              <w:rPr>
                <w:rFonts w:ascii="GHEA Grapalat" w:hAnsi="GHEA Grapalat" w:cs="Arian AMU"/>
              </w:rPr>
              <w:t>)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6 250</w:t>
            </w:r>
          </w:p>
        </w:tc>
        <w:tc>
          <w:tcPr>
            <w:tcW w:w="307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 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Sylfaen"/>
              </w:rPr>
              <w:t>Միկրոկենսաբանական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կոմպլեքս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պարարտանյութ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1000</w:t>
            </w:r>
          </w:p>
        </w:tc>
        <w:tc>
          <w:tcPr>
            <w:tcW w:w="307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 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Sylfaen"/>
                <w:b/>
                <w:bCs/>
              </w:rPr>
              <w:t>Ընդամենը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</w:rPr>
              <w:t>թունաքիմիկատներ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</w:rPr>
              <w:t>և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</w:rPr>
              <w:t>պարարտանյութեր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>49 260</w:t>
            </w:r>
          </w:p>
        </w:tc>
        <w:tc>
          <w:tcPr>
            <w:tcW w:w="307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 xml:space="preserve">              10 000 </w:t>
            </w:r>
          </w:p>
        </w:tc>
      </w:tr>
      <w:tr w:rsidR="00F3536E" w:rsidRPr="00244C4C" w:rsidTr="007E66AA">
        <w:trPr>
          <w:trHeight w:val="1217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Sylfaen"/>
                <w:b/>
                <w:bCs/>
              </w:rPr>
              <w:t>Ոռոգում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 xml:space="preserve">22 000 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(20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անգամ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պոմպով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ջրելու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դեպքում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ըստ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Ջ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>O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>-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կողմից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սահմանված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սակագների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)</w:t>
            </w:r>
          </w:p>
        </w:tc>
        <w:tc>
          <w:tcPr>
            <w:tcW w:w="307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>14 000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8DB4E3"/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Sylfaen"/>
                <w:b/>
                <w:bCs/>
                <w:sz w:val="22"/>
              </w:rPr>
              <w:t>Աշխատուժ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  <w:shd w:val="clear" w:color="auto" w:fill="8DB4E3"/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  <w:sz w:val="22"/>
              </w:rPr>
              <w:t> </w:t>
            </w:r>
          </w:p>
        </w:tc>
        <w:tc>
          <w:tcPr>
            <w:tcW w:w="3076" w:type="dxa"/>
            <w:tcBorders>
              <w:top w:val="single" w:sz="4" w:space="0" w:color="000000"/>
              <w:left w:val="single" w:sz="6" w:space="0" w:color="000000"/>
              <w:bottom w:val="single" w:sz="8" w:space="0" w:color="000000"/>
            </w:tcBorders>
            <w:shd w:val="clear" w:color="auto" w:fill="8DB4E3"/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2"/>
              </w:rPr>
              <w:t> 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8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Sylfaen"/>
              </w:rPr>
              <w:t>Էտում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և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կտրտած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ճյուղերի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հեռացում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</w:p>
        </w:tc>
        <w:tc>
          <w:tcPr>
            <w:tcW w:w="2311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20 000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6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> 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Sylfaen"/>
              </w:rPr>
              <w:t>Ակոսների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և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ծառերի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բնի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փոսերի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նախապատրաստում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20 000</w:t>
            </w:r>
          </w:p>
        </w:tc>
        <w:tc>
          <w:tcPr>
            <w:tcW w:w="307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20 000 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Sylfaen"/>
              </w:rPr>
              <w:t>Ծառերի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բների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սպիտակեցում</w:t>
            </w:r>
            <w:r w:rsidRPr="00244C4C">
              <w:rPr>
                <w:rFonts w:ascii="GHEA Grapalat" w:hAnsi="GHEA Grapalat" w:cs="Arian AMU"/>
              </w:rPr>
              <w:t xml:space="preserve"> (3X 3 500)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10 500</w:t>
            </w:r>
          </w:p>
        </w:tc>
        <w:tc>
          <w:tcPr>
            <w:tcW w:w="307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 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Sylfaen"/>
              </w:rPr>
              <w:t>Պարարտացում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15 000</w:t>
            </w:r>
          </w:p>
        </w:tc>
        <w:tc>
          <w:tcPr>
            <w:tcW w:w="307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12 000 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Sylfaen"/>
              </w:rPr>
              <w:t>Սրսկում</w:t>
            </w:r>
            <w:r w:rsidRPr="00244C4C">
              <w:rPr>
                <w:rFonts w:ascii="GHEA Grapalat" w:hAnsi="GHEA Grapalat" w:cs="Arian AMU"/>
              </w:rPr>
              <w:t xml:space="preserve"> (5 </w:t>
            </w:r>
            <w:r w:rsidRPr="00244C4C">
              <w:rPr>
                <w:rFonts w:ascii="GHEA Grapalat" w:hAnsi="GHEA Grapalat" w:cs="Sylfaen"/>
              </w:rPr>
              <w:t>անգամ</w:t>
            </w:r>
            <w:r w:rsidRPr="00244C4C">
              <w:rPr>
                <w:rFonts w:ascii="GHEA Grapalat" w:hAnsi="GHEA Grapalat" w:cs="Arian AMU"/>
              </w:rPr>
              <w:t>)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20 000</w:t>
            </w:r>
          </w:p>
        </w:tc>
        <w:tc>
          <w:tcPr>
            <w:tcW w:w="307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 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Sylfaen"/>
              </w:rPr>
              <w:t>Խոտի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հնձում</w:t>
            </w:r>
            <w:r w:rsidRPr="00244C4C">
              <w:rPr>
                <w:rFonts w:ascii="GHEA Grapalat" w:hAnsi="GHEA Grapalat" w:cs="Arian AMU"/>
              </w:rPr>
              <w:t xml:space="preserve">, </w:t>
            </w:r>
            <w:r w:rsidRPr="00244C4C">
              <w:rPr>
                <w:rFonts w:ascii="GHEA Grapalat" w:hAnsi="GHEA Grapalat" w:cs="Sylfaen"/>
              </w:rPr>
              <w:t>տուկի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պատրաստում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և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տեղափոխում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33 600</w:t>
            </w:r>
          </w:p>
        </w:tc>
        <w:tc>
          <w:tcPr>
            <w:tcW w:w="307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 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Sylfaen"/>
              </w:rPr>
              <w:t>Բերքի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հսկողություն</w:t>
            </w:r>
            <w:r w:rsidRPr="00244C4C">
              <w:rPr>
                <w:rFonts w:ascii="GHEA Grapalat" w:hAnsi="GHEA Grapalat" w:cs="Arian AMU"/>
              </w:rPr>
              <w:t xml:space="preserve"> (</w:t>
            </w:r>
            <w:r w:rsidRPr="00244C4C">
              <w:rPr>
                <w:rFonts w:ascii="GHEA Grapalat" w:hAnsi="GHEA Grapalat" w:cs="Sylfaen"/>
              </w:rPr>
              <w:t>պահակ</w:t>
            </w:r>
            <w:r w:rsidRPr="00244C4C">
              <w:rPr>
                <w:rFonts w:ascii="GHEA Grapalat" w:hAnsi="GHEA Grapalat" w:cs="Arian AMU"/>
              </w:rPr>
              <w:t>)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60 000</w:t>
            </w:r>
          </w:p>
        </w:tc>
        <w:tc>
          <w:tcPr>
            <w:tcW w:w="307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60 000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Sylfaen"/>
              </w:rPr>
              <w:t>Բերքահավաք</w:t>
            </w:r>
            <w:r w:rsidRPr="00244C4C">
              <w:rPr>
                <w:rFonts w:ascii="GHEA Grapalat" w:hAnsi="GHEA Grapalat" w:cs="Arian AMU"/>
              </w:rPr>
              <w:t xml:space="preserve"> (</w:t>
            </w:r>
            <w:r w:rsidRPr="00244C4C">
              <w:rPr>
                <w:rFonts w:ascii="GHEA Grapalat" w:hAnsi="GHEA Grapalat" w:cs="Sylfaen"/>
              </w:rPr>
              <w:t>ներառված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է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բերքի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գնի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մեջ</w:t>
            </w:r>
            <w:r w:rsidRPr="00244C4C">
              <w:rPr>
                <w:rFonts w:ascii="GHEA Grapalat" w:hAnsi="GHEA Grapalat" w:cs="Arian AMU"/>
              </w:rPr>
              <w:t>)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-</w:t>
            </w:r>
          </w:p>
        </w:tc>
        <w:tc>
          <w:tcPr>
            <w:tcW w:w="307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-</w:t>
            </w:r>
          </w:p>
        </w:tc>
      </w:tr>
      <w:tr w:rsidR="00F3536E" w:rsidRPr="00244C4C" w:rsidTr="007E66AA">
        <w:trPr>
          <w:trHeight w:val="309"/>
        </w:trPr>
        <w:tc>
          <w:tcPr>
            <w:tcW w:w="3544" w:type="dxa"/>
            <w:tcBorders>
              <w:top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Sylfaen"/>
              </w:rPr>
              <w:t>Ոռոգում</w:t>
            </w:r>
            <w:r w:rsidRPr="00244C4C">
              <w:rPr>
                <w:rFonts w:ascii="GHEA Grapalat" w:hAnsi="GHEA Grapalat" w:cs="Arian AMU"/>
              </w:rPr>
              <w:t xml:space="preserve"> (</w:t>
            </w:r>
            <w:r w:rsidRPr="00244C4C">
              <w:rPr>
                <w:rFonts w:ascii="GHEA Grapalat" w:hAnsi="GHEA Grapalat" w:cs="Sylfaen"/>
              </w:rPr>
              <w:t>աշխատանք</w:t>
            </w:r>
            <w:r w:rsidRPr="00244C4C">
              <w:rPr>
                <w:rFonts w:ascii="GHEA Grapalat" w:hAnsi="GHEA Grapalat" w:cs="Arian AMU"/>
              </w:rPr>
              <w:t>)</w:t>
            </w:r>
          </w:p>
        </w:tc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 xml:space="preserve">60 000 (20 </w:t>
            </w:r>
            <w:r w:rsidRPr="00244C4C">
              <w:rPr>
                <w:rFonts w:ascii="GHEA Grapalat" w:hAnsi="GHEA Grapalat" w:cs="Sylfaen"/>
              </w:rPr>
              <w:t>անգամ</w:t>
            </w:r>
            <w:r w:rsidRPr="00244C4C">
              <w:rPr>
                <w:rFonts w:ascii="GHEA Grapalat" w:hAnsi="GHEA Grapalat" w:cs="Arian AMU"/>
              </w:rPr>
              <w:t>)</w:t>
            </w:r>
          </w:p>
        </w:tc>
        <w:tc>
          <w:tcPr>
            <w:tcW w:w="3076" w:type="dxa"/>
            <w:tcBorders>
              <w:top w:val="single" w:sz="4" w:space="0" w:color="000000"/>
              <w:left w:val="single" w:sz="6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 xml:space="preserve">42 000 (14 </w:t>
            </w:r>
            <w:r w:rsidRPr="00244C4C">
              <w:rPr>
                <w:rFonts w:ascii="GHEA Grapalat" w:hAnsi="GHEA Grapalat" w:cs="Sylfaen"/>
              </w:rPr>
              <w:t>անգամ</w:t>
            </w:r>
            <w:r w:rsidRPr="00244C4C">
              <w:rPr>
                <w:rFonts w:ascii="GHEA Grapalat" w:hAnsi="GHEA Grapalat" w:cs="Arian AMU"/>
              </w:rPr>
              <w:t>)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Sylfaen"/>
              </w:rPr>
              <w:t>Այլ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ծախսեր</w:t>
            </w:r>
          </w:p>
        </w:tc>
        <w:tc>
          <w:tcPr>
            <w:tcW w:w="2311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15 000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> </w:t>
            </w:r>
          </w:p>
        </w:tc>
      </w:tr>
      <w:tr w:rsidR="00F3536E" w:rsidRPr="00244C4C" w:rsidTr="007E66AA">
        <w:trPr>
          <w:trHeight w:val="310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Sylfaen"/>
                <w:b/>
                <w:bCs/>
              </w:rPr>
              <w:t>Ընդամենը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</w:rPr>
              <w:t>աշխատուժ</w:t>
            </w:r>
          </w:p>
        </w:tc>
        <w:tc>
          <w:tcPr>
            <w:tcW w:w="2311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>242 100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 xml:space="preserve">              134 000 </w:t>
            </w:r>
          </w:p>
        </w:tc>
      </w:tr>
      <w:tr w:rsidR="00F3536E" w:rsidRPr="00244C4C" w:rsidTr="007E66AA">
        <w:trPr>
          <w:trHeight w:val="273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Sylfaen"/>
                <w:b/>
                <w:bCs/>
              </w:rPr>
              <w:t>Արտադրողի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</w:rPr>
              <w:t>կողմից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</w:rPr>
              <w:t>առաջարկվող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</w:rPr>
              <w:t>միջին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</w:rPr>
              <w:t>գին</w:t>
            </w:r>
            <w:r w:rsidRPr="00244C4C">
              <w:rPr>
                <w:rFonts w:ascii="GHEA Grapalat" w:hAnsi="GHEA Grapalat" w:cs="Arian AMU"/>
                <w:b/>
                <w:bCs/>
              </w:rPr>
              <w:t>, 1</w:t>
            </w:r>
            <w:r w:rsidRPr="00244C4C">
              <w:rPr>
                <w:rFonts w:ascii="GHEA Grapalat" w:hAnsi="GHEA Grapalat" w:cs="Sylfaen"/>
                <w:b/>
                <w:bCs/>
              </w:rPr>
              <w:t>կգ</w:t>
            </w:r>
          </w:p>
        </w:tc>
        <w:tc>
          <w:tcPr>
            <w:tcW w:w="2311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>600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 xml:space="preserve">                450 </w:t>
            </w:r>
          </w:p>
        </w:tc>
      </w:tr>
      <w:tr w:rsidR="00F3536E" w:rsidRPr="00244C4C" w:rsidTr="007E66AA">
        <w:trPr>
          <w:trHeight w:val="273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Sylfaen"/>
                <w:b/>
                <w:bCs/>
              </w:rPr>
              <w:t>Միջին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</w:rPr>
              <w:t>բերք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, </w:t>
            </w:r>
            <w:r w:rsidRPr="00244C4C">
              <w:rPr>
                <w:rFonts w:ascii="GHEA Grapalat" w:hAnsi="GHEA Grapalat" w:cs="Sylfaen"/>
                <w:b/>
                <w:bCs/>
              </w:rPr>
              <w:t>կգ</w:t>
            </w:r>
          </w:p>
        </w:tc>
        <w:tc>
          <w:tcPr>
            <w:tcW w:w="2311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>1 700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>900</w:t>
            </w:r>
          </w:p>
        </w:tc>
      </w:tr>
      <w:tr w:rsidR="00F3536E" w:rsidRPr="00244C4C" w:rsidTr="007E66AA">
        <w:trPr>
          <w:trHeight w:val="273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Sylfaen"/>
                <w:b/>
                <w:bCs/>
              </w:rPr>
              <w:t>Խոտի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</w:rPr>
              <w:t>վաճառք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</w:t>
            </w:r>
          </w:p>
        </w:tc>
        <w:tc>
          <w:tcPr>
            <w:tcW w:w="2311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>58 000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>-</w:t>
            </w:r>
          </w:p>
        </w:tc>
      </w:tr>
      <w:tr w:rsidR="00F3536E" w:rsidRPr="00244C4C" w:rsidTr="007E66AA">
        <w:trPr>
          <w:trHeight w:val="273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Sylfaen"/>
                <w:b/>
                <w:bCs/>
              </w:rPr>
              <w:t>Համախառն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</w:rPr>
              <w:t>եկամուտ</w:t>
            </w:r>
          </w:p>
        </w:tc>
        <w:tc>
          <w:tcPr>
            <w:tcW w:w="2311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>1 078 000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>405 000</w:t>
            </w:r>
          </w:p>
        </w:tc>
      </w:tr>
      <w:tr w:rsidR="00F3536E" w:rsidRPr="00244C4C" w:rsidTr="007E66AA">
        <w:trPr>
          <w:trHeight w:val="273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Sylfaen"/>
                <w:b/>
                <w:bCs/>
              </w:rPr>
              <w:t>Ընդամենը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</w:rPr>
              <w:t>ծախսեր</w:t>
            </w:r>
          </w:p>
        </w:tc>
        <w:tc>
          <w:tcPr>
            <w:tcW w:w="2311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>313 360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>158 000</w:t>
            </w:r>
          </w:p>
        </w:tc>
      </w:tr>
      <w:tr w:rsidR="00F3536E" w:rsidRPr="00244C4C" w:rsidTr="007E66AA">
        <w:trPr>
          <w:trHeight w:val="273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Sylfaen"/>
                <w:b/>
                <w:bCs/>
              </w:rPr>
              <w:t>Մաքուր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</w:rPr>
              <w:t>շահույթ</w:t>
            </w:r>
          </w:p>
        </w:tc>
        <w:tc>
          <w:tcPr>
            <w:tcW w:w="2311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 xml:space="preserve">764 640 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>247 000</w:t>
            </w:r>
          </w:p>
        </w:tc>
      </w:tr>
      <w:tr w:rsidR="00F3536E" w:rsidRPr="00244C4C" w:rsidTr="007E66AA">
        <w:trPr>
          <w:trHeight w:val="273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Sylfaen"/>
                <w:b/>
                <w:bCs/>
              </w:rPr>
              <w:t>Ընդամենը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</w:rPr>
              <w:t>ծախսեր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1</w:t>
            </w:r>
            <w:r w:rsidRPr="00244C4C">
              <w:rPr>
                <w:rFonts w:ascii="GHEA Grapalat" w:hAnsi="GHEA Grapalat" w:cs="Sylfaen"/>
                <w:b/>
                <w:bCs/>
              </w:rPr>
              <w:t>կգ</w:t>
            </w:r>
            <w:r w:rsidRPr="00244C4C">
              <w:rPr>
                <w:rFonts w:ascii="GHEA Grapalat" w:hAnsi="GHEA Grapalat" w:cs="Arian AMU"/>
                <w:b/>
                <w:bCs/>
              </w:rPr>
              <w:t>-</w:t>
            </w:r>
            <w:r w:rsidRPr="00244C4C">
              <w:rPr>
                <w:rFonts w:ascii="GHEA Grapalat" w:hAnsi="GHEA Grapalat" w:cs="Sylfaen"/>
                <w:b/>
                <w:bCs/>
              </w:rPr>
              <w:t>ի</w:t>
            </w:r>
            <w:r w:rsidRPr="00244C4C">
              <w:rPr>
                <w:rFonts w:ascii="GHEA Grapalat" w:hAnsi="GHEA Grapalat" w:cs="Arian AMU"/>
                <w:b/>
                <w:bCs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</w:rPr>
              <w:t>հաշվով</w:t>
            </w:r>
          </w:p>
        </w:tc>
        <w:tc>
          <w:tcPr>
            <w:tcW w:w="2311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227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>184</w:t>
            </w:r>
          </w:p>
        </w:tc>
        <w:tc>
          <w:tcPr>
            <w:tcW w:w="3076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170" w:type="dxa"/>
            </w:tcMar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Arian AMU"/>
                <w:b/>
                <w:bCs/>
              </w:rPr>
              <w:t>175</w:t>
            </w:r>
          </w:p>
        </w:tc>
      </w:tr>
    </w:tbl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</w:p>
    <w:tbl>
      <w:tblPr>
        <w:tblW w:w="8789" w:type="dxa"/>
        <w:tblLayout w:type="fixed"/>
        <w:tblCellMar>
          <w:left w:w="0" w:type="dxa"/>
          <w:right w:w="0" w:type="dxa"/>
        </w:tblCellMar>
        <w:tblLook w:val="00A0"/>
      </w:tblPr>
      <w:tblGrid>
        <w:gridCol w:w="3544"/>
        <w:gridCol w:w="2410"/>
        <w:gridCol w:w="2835"/>
      </w:tblGrid>
      <w:tr w:rsidR="00F3536E" w:rsidRPr="00D41408" w:rsidTr="007E66AA">
        <w:trPr>
          <w:trHeight w:val="1187"/>
        </w:trPr>
        <w:tc>
          <w:tcPr>
            <w:tcW w:w="3544" w:type="dxa"/>
            <w:tcBorders>
              <w:bottom w:val="single" w:sz="8" w:space="0" w:color="000000"/>
            </w:tcBorders>
            <w:vAlign w:val="bottom"/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i/>
                <w:iCs/>
                <w:kern w:val="28"/>
                <w:szCs w:val="24"/>
                <w:u w:val="single"/>
                <w:lang w:val="hy-AM"/>
              </w:rPr>
            </w:pPr>
            <w:r>
              <w:rPr>
                <w:noProof/>
              </w:rPr>
              <w:pict>
                <v:rect id="Rectangle 68" o:spid="_x0000_s1062" style="position:absolute;left:0;text-align:left;margin-left:48.2pt;margin-top:155.9pt;width:511.1pt;height:571.6pt;z-index:251668992;visibility:visible;mso-wrap-distance-left:2.88pt;mso-wrap-distance-top:2.88pt;mso-wrap-distance-right:2.88pt;mso-wrap-distance-bottom:2.8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" filled="f" stroked="f" insetpen="t">
                  <v:shadow color="#ccc"/>
                  <o:lock v:ext="edit" shapetype="t"/>
                  <v:textbox inset="0,0,0,0"/>
                </v:rect>
              </w:pic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Cs w:val="24"/>
                <w:u w:val="single"/>
                <w:lang w:val="hy-AM"/>
              </w:rPr>
              <w:t xml:space="preserve">1 000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Cs w:val="24"/>
                <w:u w:val="single"/>
                <w:lang w:val="hy-AM"/>
              </w:rPr>
              <w:t>ք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Cs w:val="24"/>
                <w:u w:val="single"/>
                <w:lang w:val="hy-AM"/>
              </w:rPr>
              <w:t>.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Cs w:val="24"/>
                <w:u w:val="single"/>
                <w:lang w:val="hy-AM"/>
              </w:rPr>
              <w:t>մ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Cs w:val="24"/>
                <w:u w:val="single"/>
                <w:lang w:val="hy-AM"/>
              </w:rPr>
              <w:t xml:space="preserve"> -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Cs w:val="24"/>
                <w:u w:val="single"/>
                <w:lang w:val="hy-AM"/>
              </w:rPr>
              <w:t>ի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Cs w:val="24"/>
                <w:u w:val="single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Cs w:val="24"/>
                <w:u w:val="single"/>
                <w:lang w:val="hy-AM"/>
              </w:rPr>
              <w:t>վրա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Cs w:val="24"/>
                <w:u w:val="single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Cs w:val="24"/>
                <w:u w:val="single"/>
                <w:lang w:val="hy-AM"/>
              </w:rPr>
              <w:t>արքայանարնջի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Cs w:val="24"/>
                <w:u w:val="single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Cs w:val="24"/>
                <w:u w:val="single"/>
                <w:lang w:val="hy-AM"/>
              </w:rPr>
              <w:t>մշակության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Cs w:val="24"/>
                <w:u w:val="single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Cs w:val="24"/>
                <w:u w:val="single"/>
                <w:lang w:val="hy-AM"/>
              </w:rPr>
              <w:t>ծախսերը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Cs w:val="24"/>
                <w:u w:val="single"/>
                <w:lang w:val="hy-AM"/>
              </w:rPr>
              <w:t xml:space="preserve"> ¨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Cs w:val="24"/>
                <w:u w:val="single"/>
                <w:lang w:val="hy-AM"/>
              </w:rPr>
              <w:t>եկամուտը</w:t>
            </w:r>
          </w:p>
        </w:tc>
        <w:tc>
          <w:tcPr>
            <w:tcW w:w="2410" w:type="dxa"/>
            <w:tcBorders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Cs w:val="24"/>
                <w:lang w:val="hy-AM"/>
              </w:rPr>
            </w:pPr>
            <w:r w:rsidRPr="00244C4C">
              <w:rPr>
                <w:rFonts w:ascii="GHEA Grapalat" w:hAnsi="GHEA Grapalat" w:cs="Arian AMU"/>
                <w:szCs w:val="24"/>
                <w:lang w:val="hy-AM"/>
              </w:rPr>
              <w:t> </w:t>
            </w:r>
          </w:p>
        </w:tc>
        <w:tc>
          <w:tcPr>
            <w:tcW w:w="2835" w:type="dxa"/>
            <w:tcBorders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Cs w:val="24"/>
                <w:lang w:val="hy-AM"/>
              </w:rPr>
            </w:pPr>
            <w:r w:rsidRPr="00244C4C">
              <w:rPr>
                <w:rFonts w:ascii="GHEA Grapalat" w:hAnsi="GHEA Grapalat" w:cs="Arian AMU"/>
                <w:szCs w:val="24"/>
                <w:lang w:val="hy-AM"/>
              </w:rPr>
              <w:t> </w:t>
            </w:r>
          </w:p>
        </w:tc>
      </w:tr>
      <w:tr w:rsidR="00F3536E" w:rsidRPr="00244C4C" w:rsidTr="007E66AA">
        <w:trPr>
          <w:trHeight w:val="832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Cs w:val="24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bCs/>
                <w:szCs w:val="24"/>
                <w:lang w:val="hy-AM"/>
              </w:rPr>
              <w:t> 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jc w:val="center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Sylfaen"/>
                <w:b/>
                <w:bCs/>
                <w:sz w:val="22"/>
              </w:rPr>
              <w:t>Ինտենսիվ</w:t>
            </w:r>
            <w:r w:rsidRPr="00244C4C">
              <w:rPr>
                <w:rFonts w:ascii="GHEA Grapalat" w:hAnsi="GHEA Grapalat" w:cs="Arian AMU"/>
                <w:b/>
                <w:bCs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2"/>
              </w:rPr>
              <w:t>գյուղատնտեսություն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50" w:right="67"/>
              <w:jc w:val="center"/>
              <w:rPr>
                <w:rFonts w:ascii="GHEA Grapalat" w:hAnsi="GHEA Grapalat" w:cs="Arian AMU"/>
                <w:b/>
                <w:bCs/>
                <w:kern w:val="28"/>
                <w:szCs w:val="24"/>
              </w:rPr>
            </w:pPr>
            <w:r w:rsidRPr="00244C4C">
              <w:rPr>
                <w:rFonts w:ascii="GHEA Grapalat" w:hAnsi="GHEA Grapalat" w:cs="Sylfaen"/>
                <w:b/>
                <w:bCs/>
                <w:szCs w:val="24"/>
              </w:rPr>
              <w:t>Ավանդական</w:t>
            </w:r>
            <w:r w:rsidRPr="00244C4C">
              <w:rPr>
                <w:rFonts w:ascii="GHEA Grapalat" w:hAnsi="GHEA Grapalat" w:cs="Arian AMU"/>
                <w:b/>
                <w:bCs/>
                <w:szCs w:val="24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Cs w:val="24"/>
              </w:rPr>
              <w:t>գյուղատնտեսություն</w:t>
            </w:r>
          </w:p>
        </w:tc>
      </w:tr>
      <w:tr w:rsidR="00F3536E" w:rsidRPr="00244C4C" w:rsidTr="007E66AA">
        <w:trPr>
          <w:trHeight w:val="301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8DB4E3"/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Cs w:val="24"/>
              </w:rPr>
            </w:pPr>
            <w:r w:rsidRPr="00244C4C">
              <w:rPr>
                <w:rFonts w:ascii="GHEA Grapalat" w:hAnsi="GHEA Grapalat" w:cs="Sylfaen"/>
                <w:b/>
                <w:bCs/>
                <w:szCs w:val="24"/>
              </w:rPr>
              <w:t>Թունաքիմիկատներ</w:t>
            </w:r>
            <w:r w:rsidRPr="00244C4C">
              <w:rPr>
                <w:rFonts w:ascii="GHEA Grapalat" w:hAnsi="GHEA Grapalat" w:cs="Arian AMU"/>
                <w:b/>
                <w:bCs/>
                <w:szCs w:val="24"/>
              </w:rPr>
              <w:t xml:space="preserve"> ¨ </w:t>
            </w:r>
            <w:r w:rsidRPr="00244C4C">
              <w:rPr>
                <w:rFonts w:ascii="GHEA Grapalat" w:hAnsi="GHEA Grapalat" w:cs="Sylfaen"/>
                <w:b/>
                <w:bCs/>
                <w:szCs w:val="24"/>
              </w:rPr>
              <w:t>պարարտանյութեր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  <w:shd w:val="clear" w:color="auto" w:fill="8DB4E3"/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rPr>
                <w:rFonts w:ascii="GHEA Grapalat" w:hAnsi="GHEA Grapalat" w:cs="Arian AMU"/>
                <w:kern w:val="28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 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  <w:shd w:val="clear" w:color="auto" w:fill="8DB4E3"/>
          </w:tcPr>
          <w:p w:rsidR="00F3536E" w:rsidRPr="00244C4C" w:rsidRDefault="00F3536E" w:rsidP="007E66AA">
            <w:pPr>
              <w:widowControl w:val="0"/>
              <w:spacing w:after="280"/>
              <w:ind w:left="50" w:right="67"/>
              <w:rPr>
                <w:rFonts w:ascii="GHEA Grapalat" w:hAnsi="GHEA Grapalat" w:cs="Arian AMU"/>
                <w:kern w:val="28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 </w:t>
            </w:r>
          </w:p>
        </w:tc>
      </w:tr>
      <w:tr w:rsidR="00F3536E" w:rsidRPr="00244C4C" w:rsidTr="007E66AA">
        <w:trPr>
          <w:trHeight w:val="287"/>
        </w:trPr>
        <w:tc>
          <w:tcPr>
            <w:tcW w:w="3544" w:type="dxa"/>
            <w:tcBorders>
              <w:top w:val="single" w:sz="8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Թունաքիմիկատներ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Arian AMU"/>
              </w:rPr>
              <w:t xml:space="preserve">(5 </w:t>
            </w:r>
            <w:r w:rsidRPr="00244C4C">
              <w:rPr>
                <w:rFonts w:ascii="GHEA Grapalat" w:hAnsi="GHEA Grapalat" w:cs="Sylfaen"/>
              </w:rPr>
              <w:t>անգամ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սրսկելու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համար</w:t>
            </w:r>
            <w:r w:rsidRPr="00244C4C">
              <w:rPr>
                <w:rFonts w:ascii="GHEA Grapalat" w:hAnsi="GHEA Grapalat" w:cs="Arian AMU"/>
              </w:rPr>
              <w:t>)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18 300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287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Գոմաղբ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(</w:t>
            </w:r>
            <w:smartTag w:uri="urn:schemas-microsoft-com:office:smarttags" w:element="metricconverter">
              <w:smartTagPr>
                <w:attr w:name="ProductID" w:val="2000 kg"/>
              </w:smartTagPr>
              <w:r w:rsidRPr="00244C4C">
                <w:rPr>
                  <w:rFonts w:ascii="GHEA Grapalat" w:hAnsi="GHEA Grapalat" w:cs="Arian AMU"/>
                  <w:sz w:val="21"/>
                  <w:szCs w:val="21"/>
                </w:rPr>
                <w:t>2000 kg</w:t>
              </w:r>
            </w:smartTag>
            <w:r w:rsidRPr="00244C4C">
              <w:rPr>
                <w:rFonts w:ascii="GHEA Grapalat" w:hAnsi="GHEA Grapalat" w:cs="Arian AMU"/>
                <w:sz w:val="21"/>
                <w:szCs w:val="21"/>
              </w:rPr>
              <w:t>)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10 000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10 000</w:t>
            </w:r>
          </w:p>
        </w:tc>
      </w:tr>
      <w:tr w:rsidR="00F3536E" w:rsidRPr="00244C4C" w:rsidTr="007E66AA">
        <w:trPr>
          <w:trHeight w:val="287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Ազոտ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(</w:t>
            </w:r>
            <w:smartTag w:uri="urn:schemas-microsoft-com:office:smarttags" w:element="metricconverter">
              <w:smartTagPr>
                <w:attr w:name="ProductID" w:val="33 kg"/>
              </w:smartTagPr>
              <w:r w:rsidRPr="00244C4C">
                <w:rPr>
                  <w:rFonts w:ascii="GHEA Grapalat" w:hAnsi="GHEA Grapalat" w:cs="Arian AMU"/>
                  <w:sz w:val="21"/>
                  <w:szCs w:val="21"/>
                </w:rPr>
                <w:t>33 kg</w:t>
              </w:r>
            </w:smartTag>
            <w:r w:rsidRPr="00244C4C">
              <w:rPr>
                <w:rFonts w:ascii="GHEA Grapalat" w:hAnsi="GHEA Grapalat" w:cs="Arian AMU"/>
                <w:sz w:val="21"/>
                <w:szCs w:val="21"/>
              </w:rPr>
              <w:t>)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6 600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287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Ֆոսֆոր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(</w:t>
            </w:r>
            <w:smartTag w:uri="urn:schemas-microsoft-com:office:smarttags" w:element="metricconverter">
              <w:smartTagPr>
                <w:attr w:name="ProductID" w:val="75 kg"/>
              </w:smartTagPr>
              <w:r w:rsidRPr="00244C4C">
                <w:rPr>
                  <w:rFonts w:ascii="GHEA Grapalat" w:hAnsi="GHEA Grapalat" w:cs="Arian AMU"/>
                  <w:sz w:val="21"/>
                  <w:szCs w:val="21"/>
                </w:rPr>
                <w:t>75 kg</w:t>
              </w:r>
            </w:smartTag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)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10 000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287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Կալիում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(</w:t>
            </w:r>
            <w:smartTag w:uri="urn:schemas-microsoft-com:office:smarttags" w:element="metricconverter">
              <w:smartTagPr>
                <w:attr w:name="ProductID" w:val="25 kg"/>
              </w:smartTagPr>
              <w:r w:rsidRPr="00244C4C">
                <w:rPr>
                  <w:rFonts w:ascii="GHEA Grapalat" w:hAnsi="GHEA Grapalat" w:cs="Arian AMU"/>
                  <w:sz w:val="21"/>
                  <w:szCs w:val="21"/>
                </w:rPr>
                <w:t>25 kg</w:t>
              </w:r>
            </w:smartTag>
            <w:r w:rsidRPr="00244C4C">
              <w:rPr>
                <w:rFonts w:ascii="GHEA Grapalat" w:hAnsi="GHEA Grapalat" w:cs="Arian AMU"/>
                <w:sz w:val="21"/>
                <w:szCs w:val="21"/>
              </w:rPr>
              <w:t>)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6 250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493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Ընդամենը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թունաքիմիկատներ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¨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պարարտանյութեր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51 150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             10 000 </w:t>
            </w:r>
          </w:p>
        </w:tc>
      </w:tr>
      <w:tr w:rsidR="00F3536E" w:rsidRPr="00244C4C" w:rsidTr="007E66AA">
        <w:trPr>
          <w:trHeight w:val="1134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Ոռոգում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24 000 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>(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պոմպով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ջրելու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դեպքում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24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անգամ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ըստ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Ջ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>O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>-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կողմից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սահմանված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սակագների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20 000</w:t>
            </w:r>
          </w:p>
        </w:tc>
      </w:tr>
      <w:tr w:rsidR="00F3536E" w:rsidRPr="00244C4C" w:rsidTr="007E66AA">
        <w:trPr>
          <w:trHeight w:val="292"/>
        </w:trPr>
        <w:tc>
          <w:tcPr>
            <w:tcW w:w="3544" w:type="dxa"/>
            <w:tcBorders>
              <w:top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8DB4E3"/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Cs w:val="24"/>
              </w:rPr>
            </w:pPr>
            <w:r w:rsidRPr="00244C4C">
              <w:rPr>
                <w:rFonts w:ascii="GHEA Grapalat" w:hAnsi="GHEA Grapalat" w:cs="Sylfaen"/>
                <w:b/>
                <w:bCs/>
                <w:szCs w:val="24"/>
              </w:rPr>
              <w:t>Աշխատուժ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  <w:shd w:val="clear" w:color="auto" w:fill="8DB4E3"/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rPr>
                <w:rFonts w:ascii="GHEA Grapalat" w:hAnsi="GHEA Grapalat" w:cs="Arian AMU"/>
                <w:kern w:val="28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 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000000"/>
              <w:bottom w:val="single" w:sz="8" w:space="0" w:color="000000"/>
            </w:tcBorders>
            <w:shd w:val="clear" w:color="auto" w:fill="8DB4E3"/>
          </w:tcPr>
          <w:p w:rsidR="00F3536E" w:rsidRPr="00244C4C" w:rsidRDefault="00F3536E" w:rsidP="007E66AA">
            <w:pPr>
              <w:widowControl w:val="0"/>
              <w:spacing w:after="280"/>
              <w:ind w:left="50" w:right="67"/>
              <w:jc w:val="right"/>
              <w:rPr>
                <w:rFonts w:ascii="GHEA Grapalat" w:hAnsi="GHEA Grapalat" w:cs="Arian AMU"/>
                <w:b/>
                <w:bCs/>
                <w:kern w:val="28"/>
                <w:szCs w:val="24"/>
              </w:rPr>
            </w:pPr>
            <w:r w:rsidRPr="00244C4C">
              <w:rPr>
                <w:rFonts w:ascii="GHEA Grapalat" w:hAnsi="GHEA Grapalat" w:cs="Arian AMU"/>
                <w:b/>
                <w:bCs/>
                <w:szCs w:val="24"/>
              </w:rPr>
              <w:t> </w:t>
            </w:r>
          </w:p>
        </w:tc>
      </w:tr>
      <w:tr w:rsidR="00F3536E" w:rsidRPr="00244C4C" w:rsidTr="007E66AA">
        <w:trPr>
          <w:trHeight w:val="287"/>
        </w:trPr>
        <w:tc>
          <w:tcPr>
            <w:tcW w:w="3544" w:type="dxa"/>
            <w:tcBorders>
              <w:top w:val="single" w:sz="8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Էտում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¨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կտրտած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ճյուղերի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հեռացում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20 000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516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Ակոսների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¨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ծառերի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բնի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փոսերի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նախապատրաստում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20 000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20 000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266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Ծառերի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բների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սպիտակեցում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3 200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277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Պարարտացում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15 000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12 000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287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Սրսկում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(5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անգամ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>)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25 000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493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Խոտի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հնձում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,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տուկի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պատրաստում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¨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տեղափոխում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33 600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287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Ոռոգում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Arian AMU"/>
              </w:rPr>
              <w:t>(</w:t>
            </w:r>
            <w:r w:rsidRPr="00244C4C">
              <w:rPr>
                <w:rFonts w:ascii="GHEA Grapalat" w:hAnsi="GHEA Grapalat" w:cs="Sylfaen"/>
              </w:rPr>
              <w:t>աշխատանք</w:t>
            </w:r>
            <w:r w:rsidRPr="00244C4C">
              <w:rPr>
                <w:rFonts w:ascii="GHEA Grapalat" w:hAnsi="GHEA Grapalat" w:cs="Arian AMU"/>
              </w:rPr>
              <w:t>)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72 000 (24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անգամ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>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60 000 (20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անգամ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>)</w:t>
            </w:r>
          </w:p>
        </w:tc>
      </w:tr>
      <w:tr w:rsidR="00F3536E" w:rsidRPr="00244C4C" w:rsidTr="007E66AA">
        <w:trPr>
          <w:trHeight w:val="287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Բերքահավաք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Arian AMU"/>
                <w:sz w:val="21"/>
                <w:szCs w:val="21"/>
                <w:lang w:val="hy-AM"/>
              </w:rPr>
              <w:t>(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ներառված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է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բերքի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գնի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մեջ</w:t>
            </w:r>
            <w:r w:rsidRPr="00244C4C">
              <w:rPr>
                <w:rFonts w:ascii="GHEA Grapalat" w:hAnsi="GHEA Grapalat" w:cs="Arian AMU"/>
                <w:sz w:val="21"/>
                <w:szCs w:val="21"/>
                <w:lang w:val="hy-AM"/>
              </w:rPr>
              <w:t>)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-</w:t>
            </w:r>
          </w:p>
        </w:tc>
      </w:tr>
      <w:tr w:rsidR="00F3536E" w:rsidRPr="00244C4C" w:rsidTr="007E66AA">
        <w:trPr>
          <w:trHeight w:val="301"/>
        </w:trPr>
        <w:tc>
          <w:tcPr>
            <w:tcW w:w="3544" w:type="dxa"/>
            <w:tcBorders>
              <w:top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Բերքի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հսկողությում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(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պահակ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>)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60 000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60 000</w:t>
            </w:r>
          </w:p>
        </w:tc>
      </w:tr>
      <w:tr w:rsidR="00F3536E" w:rsidRPr="00244C4C" w:rsidTr="007E66AA">
        <w:trPr>
          <w:trHeight w:val="301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Այլ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ծախսեր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15 000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301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Ընդամենը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աշխատուժ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263 800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50" w:right="6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152 000 </w:t>
            </w:r>
          </w:p>
        </w:tc>
      </w:tr>
      <w:tr w:rsidR="00F3536E" w:rsidRPr="00244C4C" w:rsidTr="007E66AA">
        <w:trPr>
          <w:trHeight w:val="301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Արտադրողի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կողմից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առաջարկվող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միջին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գին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, 1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կգ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350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50" w:right="6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          300 </w:t>
            </w:r>
          </w:p>
        </w:tc>
      </w:tr>
      <w:tr w:rsidR="00F3536E" w:rsidRPr="00244C4C" w:rsidTr="007E66AA">
        <w:trPr>
          <w:trHeight w:val="301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Միջին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բերք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,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կգ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6 150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50" w:right="6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3 690</w:t>
            </w:r>
          </w:p>
        </w:tc>
      </w:tr>
      <w:tr w:rsidR="00F3536E" w:rsidRPr="00244C4C" w:rsidTr="007E66AA">
        <w:trPr>
          <w:trHeight w:val="322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Խոտի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վաճառք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58 000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-</w:t>
            </w:r>
          </w:p>
        </w:tc>
      </w:tr>
      <w:tr w:rsidR="00F3536E" w:rsidRPr="00244C4C" w:rsidTr="007E66AA">
        <w:trPr>
          <w:trHeight w:val="322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Համախառն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եկամուտ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2 210 500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50" w:right="6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1 107 000</w:t>
            </w:r>
          </w:p>
        </w:tc>
      </w:tr>
      <w:tr w:rsidR="00F3536E" w:rsidRPr="00244C4C" w:rsidTr="007E66AA">
        <w:trPr>
          <w:trHeight w:val="301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Ընդամենը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ծախսեր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338 950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50" w:right="6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182 000</w:t>
            </w:r>
          </w:p>
        </w:tc>
      </w:tr>
      <w:tr w:rsidR="00F3536E" w:rsidRPr="00244C4C" w:rsidTr="007E66AA">
        <w:trPr>
          <w:trHeight w:val="301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Մաքուր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շահույթ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1 871 550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50" w:right="6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925 000 </w:t>
            </w:r>
          </w:p>
        </w:tc>
      </w:tr>
      <w:tr w:rsidR="00F3536E" w:rsidRPr="00244C4C" w:rsidTr="007E66AA">
        <w:trPr>
          <w:trHeight w:val="306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Ընդամենը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ծախսեր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1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կգ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-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ի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հաշվով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55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50" w:right="6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49</w:t>
            </w:r>
          </w:p>
        </w:tc>
      </w:tr>
    </w:tbl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</w:p>
    <w:tbl>
      <w:tblPr>
        <w:tblW w:w="8647" w:type="dxa"/>
        <w:tblCellMar>
          <w:left w:w="0" w:type="dxa"/>
          <w:right w:w="0" w:type="dxa"/>
        </w:tblCellMar>
        <w:tblLook w:val="00A0"/>
      </w:tblPr>
      <w:tblGrid>
        <w:gridCol w:w="3535"/>
        <w:gridCol w:w="2347"/>
        <w:gridCol w:w="2765"/>
      </w:tblGrid>
      <w:tr w:rsidR="00F3536E" w:rsidRPr="00D41408" w:rsidTr="007E66AA">
        <w:trPr>
          <w:trHeight w:val="644"/>
        </w:trPr>
        <w:tc>
          <w:tcPr>
            <w:tcW w:w="5878" w:type="dxa"/>
            <w:gridSpan w:val="2"/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i/>
                <w:iCs/>
                <w:kern w:val="28"/>
                <w:szCs w:val="24"/>
                <w:u w:val="single"/>
                <w:lang w:val="hy-AM"/>
              </w:rPr>
            </w:pPr>
            <w:r>
              <w:rPr>
                <w:noProof/>
              </w:rPr>
              <w:pict>
                <v:rect id="Rectangle 67" o:spid="_x0000_s1063" style="position:absolute;left:0;text-align:left;margin-left:47.65pt;margin-top:184.25pt;width:506.55pt;height:555.15pt;z-index:251670016;visibility:visible;mso-wrap-distance-left:2.88pt;mso-wrap-distance-top:2.88pt;mso-wrap-distance-right:2.88pt;mso-wrap-distance-bottom:2.8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" filled="f" stroked="f" insetpen="t">
                  <v:shadow color="#ccc"/>
                  <o:lock v:ext="edit" shapetype="t"/>
                  <v:textbox inset="0,0,0,0"/>
                </v:rect>
              </w:pic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Cs w:val="24"/>
                <w:u w:val="single"/>
                <w:lang w:val="hy-AM"/>
              </w:rPr>
              <w:t xml:space="preserve">1 000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Cs w:val="24"/>
                <w:u w:val="single"/>
                <w:lang w:val="hy-AM"/>
              </w:rPr>
              <w:t>ք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Cs w:val="24"/>
                <w:u w:val="single"/>
                <w:lang w:val="hy-AM"/>
              </w:rPr>
              <w:t>.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Cs w:val="24"/>
                <w:u w:val="single"/>
                <w:lang w:val="hy-AM"/>
              </w:rPr>
              <w:t>մ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Cs w:val="24"/>
                <w:u w:val="single"/>
                <w:lang w:val="hy-AM"/>
              </w:rPr>
              <w:t xml:space="preserve"> -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Cs w:val="24"/>
                <w:u w:val="single"/>
                <w:lang w:val="hy-AM"/>
              </w:rPr>
              <w:t>ի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Cs w:val="24"/>
                <w:u w:val="single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Cs w:val="24"/>
                <w:u w:val="single"/>
                <w:lang w:val="hy-AM"/>
              </w:rPr>
              <w:t>վրա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Cs w:val="24"/>
                <w:u w:val="single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Cs w:val="24"/>
                <w:u w:val="single"/>
                <w:lang w:val="hy-AM"/>
              </w:rPr>
              <w:t>թզենու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Cs w:val="24"/>
                <w:u w:val="single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Cs w:val="24"/>
                <w:u w:val="single"/>
                <w:lang w:val="hy-AM"/>
              </w:rPr>
              <w:t>մշակության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Cs w:val="24"/>
                <w:u w:val="single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Cs w:val="24"/>
                <w:u w:val="single"/>
                <w:lang w:val="hy-AM"/>
              </w:rPr>
              <w:t>ծախսերը</w:t>
            </w:r>
            <w:r w:rsidRPr="00244C4C">
              <w:rPr>
                <w:rFonts w:ascii="GHEA Grapalat" w:hAnsi="GHEA Grapalat" w:cs="Arian AMU"/>
                <w:b/>
                <w:bCs/>
                <w:i/>
                <w:iCs/>
                <w:szCs w:val="24"/>
                <w:u w:val="single"/>
                <w:lang w:val="hy-AM"/>
              </w:rPr>
              <w:t xml:space="preserve"> ¨ </w:t>
            </w:r>
            <w:r w:rsidRPr="00244C4C">
              <w:rPr>
                <w:rFonts w:ascii="GHEA Grapalat" w:hAnsi="GHEA Grapalat" w:cs="Sylfaen"/>
                <w:b/>
                <w:bCs/>
                <w:i/>
                <w:iCs/>
                <w:szCs w:val="24"/>
                <w:u w:val="single"/>
                <w:lang w:val="hy-AM"/>
              </w:rPr>
              <w:t>եկամուտը</w:t>
            </w:r>
          </w:p>
        </w:tc>
        <w:tc>
          <w:tcPr>
            <w:tcW w:w="2769" w:type="dxa"/>
            <w:vAlign w:val="bottom"/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i/>
                <w:iCs/>
                <w:kern w:val="28"/>
                <w:szCs w:val="24"/>
                <w:u w:val="single"/>
                <w:lang w:val="hy-AM"/>
              </w:rPr>
            </w:pPr>
            <w:r w:rsidRPr="00244C4C">
              <w:rPr>
                <w:rFonts w:ascii="GHEA Grapalat" w:hAnsi="GHEA Grapalat" w:cs="Arian AMU"/>
                <w:b/>
                <w:bCs/>
                <w:i/>
                <w:iCs/>
                <w:szCs w:val="24"/>
                <w:u w:val="single"/>
                <w:lang w:val="hy-AM"/>
              </w:rPr>
              <w:t> </w:t>
            </w:r>
          </w:p>
        </w:tc>
      </w:tr>
      <w:tr w:rsidR="00F3536E" w:rsidRPr="00D41408" w:rsidTr="007E66AA">
        <w:trPr>
          <w:trHeight w:val="309"/>
        </w:trPr>
        <w:tc>
          <w:tcPr>
            <w:tcW w:w="3544" w:type="dxa"/>
            <w:tcBorders>
              <w:bottom w:val="single" w:sz="8" w:space="0" w:color="000000"/>
            </w:tcBorders>
            <w:vAlign w:val="bottom"/>
          </w:tcPr>
          <w:p w:rsidR="00F3536E" w:rsidRPr="00527A98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i/>
                <w:iCs/>
                <w:kern w:val="28"/>
                <w:u w:val="single"/>
                <w:lang w:val="hy-AM"/>
              </w:rPr>
            </w:pPr>
            <w:r w:rsidRPr="00527A98">
              <w:rPr>
                <w:rFonts w:ascii="GHEA Grapalat" w:hAnsi="GHEA Grapalat" w:cs="Arian AMU"/>
                <w:i/>
                <w:iCs/>
                <w:sz w:val="22"/>
                <w:u w:val="single"/>
                <w:lang w:val="hy-AM"/>
              </w:rPr>
              <w:t>«</w:t>
            </w:r>
            <w:r w:rsidRPr="00527A98">
              <w:rPr>
                <w:rFonts w:ascii="GHEA Grapalat" w:hAnsi="GHEA Grapalat" w:cs="Sylfaen"/>
                <w:i/>
                <w:iCs/>
                <w:sz w:val="22"/>
                <w:u w:val="single"/>
                <w:lang w:val="hy-AM"/>
              </w:rPr>
              <w:t>չալ</w:t>
            </w:r>
            <w:r w:rsidRPr="00527A98">
              <w:rPr>
                <w:rFonts w:ascii="GHEA Grapalat" w:hAnsi="GHEA Grapalat" w:cs="Arian AMU"/>
                <w:i/>
                <w:iCs/>
                <w:sz w:val="22"/>
                <w:u w:val="single"/>
                <w:lang w:val="hy-AM"/>
              </w:rPr>
              <w:t xml:space="preserve"> </w:t>
            </w:r>
            <w:r w:rsidRPr="00527A98">
              <w:rPr>
                <w:rFonts w:ascii="GHEA Grapalat" w:hAnsi="GHEA Grapalat" w:cs="Sylfaen"/>
                <w:i/>
                <w:iCs/>
                <w:sz w:val="22"/>
                <w:u w:val="single"/>
                <w:lang w:val="hy-AM"/>
              </w:rPr>
              <w:t>ս</w:t>
            </w:r>
            <w:r w:rsidRPr="00527A98">
              <w:rPr>
                <w:rFonts w:ascii="GHEA Grapalat" w:hAnsi="GHEA Grapalat" w:cs="Arian AMU"/>
                <w:i/>
                <w:iCs/>
                <w:sz w:val="22"/>
                <w:u w:val="single"/>
                <w:lang w:val="hy-AM"/>
              </w:rPr>
              <w:t xml:space="preserve">¨ </w:t>
            </w:r>
            <w:r w:rsidRPr="00527A98">
              <w:rPr>
                <w:rFonts w:ascii="GHEA Grapalat" w:hAnsi="GHEA Grapalat" w:cs="Sylfaen"/>
                <w:i/>
                <w:iCs/>
                <w:sz w:val="22"/>
                <w:u w:val="single"/>
                <w:lang w:val="hy-AM"/>
              </w:rPr>
              <w:t>սորտ</w:t>
            </w:r>
            <w:r w:rsidRPr="00527A98">
              <w:rPr>
                <w:rFonts w:ascii="GHEA Grapalat" w:hAnsi="GHEA Grapalat" w:cs="Arian AMU"/>
                <w:i/>
                <w:iCs/>
                <w:sz w:val="22"/>
                <w:u w:val="single"/>
                <w:lang w:val="hy-AM"/>
              </w:rPr>
              <w:t xml:space="preserve">» </w:t>
            </w:r>
            <w:r w:rsidRPr="00527A98">
              <w:rPr>
                <w:rFonts w:ascii="GHEA Grapalat" w:hAnsi="GHEA Grapalat" w:cs="Sylfaen"/>
                <w:i/>
                <w:iCs/>
                <w:sz w:val="22"/>
                <w:u w:val="single"/>
                <w:lang w:val="hy-AM"/>
              </w:rPr>
              <w:t>կոչվող</w:t>
            </w:r>
            <w:r w:rsidRPr="00527A98">
              <w:rPr>
                <w:rFonts w:ascii="GHEA Grapalat" w:hAnsi="GHEA Grapalat" w:cs="Arian AMU"/>
                <w:i/>
                <w:iCs/>
                <w:sz w:val="22"/>
                <w:u w:val="single"/>
                <w:lang w:val="hy-AM"/>
              </w:rPr>
              <w:t xml:space="preserve"> </w:t>
            </w:r>
            <w:r w:rsidRPr="00527A98">
              <w:rPr>
                <w:rFonts w:ascii="GHEA Grapalat" w:hAnsi="GHEA Grapalat" w:cs="Sylfaen"/>
                <w:i/>
                <w:iCs/>
                <w:sz w:val="22"/>
                <w:u w:val="single"/>
                <w:lang w:val="hy-AM"/>
              </w:rPr>
              <w:t>տեսակի</w:t>
            </w:r>
            <w:r w:rsidRPr="00527A98">
              <w:rPr>
                <w:rFonts w:ascii="GHEA Grapalat" w:hAnsi="GHEA Grapalat" w:cs="Arian AMU"/>
                <w:i/>
                <w:iCs/>
                <w:sz w:val="22"/>
                <w:u w:val="single"/>
                <w:lang w:val="hy-AM"/>
              </w:rPr>
              <w:t xml:space="preserve"> </w:t>
            </w:r>
            <w:r w:rsidRPr="00527A98">
              <w:rPr>
                <w:rFonts w:ascii="GHEA Grapalat" w:hAnsi="GHEA Grapalat" w:cs="Sylfaen"/>
                <w:i/>
                <w:iCs/>
                <w:sz w:val="22"/>
                <w:u w:val="single"/>
                <w:lang w:val="hy-AM"/>
              </w:rPr>
              <w:t>համար</w:t>
            </w:r>
          </w:p>
        </w:tc>
        <w:tc>
          <w:tcPr>
            <w:tcW w:w="2334" w:type="dxa"/>
            <w:tcBorders>
              <w:bottom w:val="single" w:sz="8" w:space="0" w:color="000000"/>
            </w:tcBorders>
          </w:tcPr>
          <w:p w:rsidR="00F3536E" w:rsidRPr="00527A98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lang w:val="hy-AM"/>
              </w:rPr>
            </w:pPr>
            <w:r w:rsidRPr="00527A98">
              <w:rPr>
                <w:rFonts w:ascii="GHEA Grapalat" w:hAnsi="GHEA Grapalat" w:cs="Arian AMU"/>
                <w:lang w:val="hy-AM"/>
              </w:rPr>
              <w:t> </w:t>
            </w:r>
          </w:p>
        </w:tc>
        <w:tc>
          <w:tcPr>
            <w:tcW w:w="2769" w:type="dxa"/>
            <w:tcBorders>
              <w:bottom w:val="single" w:sz="8" w:space="0" w:color="000000"/>
            </w:tcBorders>
          </w:tcPr>
          <w:p w:rsidR="00F3536E" w:rsidRPr="00527A98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lang w:val="hy-AM"/>
              </w:rPr>
            </w:pPr>
            <w:r w:rsidRPr="00527A98">
              <w:rPr>
                <w:rFonts w:ascii="GHEA Grapalat" w:hAnsi="GHEA Grapalat" w:cs="Arian AMU"/>
                <w:lang w:val="hy-AM"/>
              </w:rPr>
              <w:t> </w:t>
            </w:r>
          </w:p>
        </w:tc>
      </w:tr>
      <w:tr w:rsidR="00F3536E" w:rsidRPr="00244C4C" w:rsidTr="007E66AA">
        <w:trPr>
          <w:trHeight w:val="639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527A98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Cs w:val="24"/>
                <w:lang w:val="hy-AM"/>
              </w:rPr>
            </w:pPr>
            <w:r w:rsidRPr="00527A98">
              <w:rPr>
                <w:rFonts w:ascii="GHEA Grapalat" w:hAnsi="GHEA Grapalat" w:cs="Arian AMU"/>
                <w:b/>
                <w:bCs/>
                <w:szCs w:val="24"/>
                <w:lang w:val="hy-AM"/>
              </w:rPr>
              <w:t> </w:t>
            </w:r>
          </w:p>
        </w:tc>
        <w:tc>
          <w:tcPr>
            <w:tcW w:w="233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jc w:val="center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Sylfaen"/>
                <w:b/>
                <w:bCs/>
                <w:sz w:val="22"/>
              </w:rPr>
              <w:t>Ինտենսիվ</w:t>
            </w:r>
            <w:r w:rsidRPr="00244C4C">
              <w:rPr>
                <w:rFonts w:ascii="GHEA Grapalat" w:hAnsi="GHEA Grapalat" w:cs="Arian AMU"/>
                <w:b/>
                <w:bCs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2"/>
              </w:rPr>
              <w:t>գյուղատնտեսություն</w:t>
            </w:r>
          </w:p>
        </w:tc>
        <w:tc>
          <w:tcPr>
            <w:tcW w:w="2769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67" w:firstLine="17"/>
              <w:jc w:val="center"/>
              <w:rPr>
                <w:rFonts w:ascii="GHEA Grapalat" w:hAnsi="GHEA Grapalat" w:cs="Arian AMU"/>
                <w:b/>
                <w:bCs/>
                <w:kern w:val="28"/>
              </w:rPr>
            </w:pPr>
            <w:r w:rsidRPr="00244C4C">
              <w:rPr>
                <w:rFonts w:ascii="GHEA Grapalat" w:hAnsi="GHEA Grapalat" w:cs="Sylfaen"/>
                <w:b/>
                <w:bCs/>
                <w:sz w:val="22"/>
              </w:rPr>
              <w:t>Ավանդական</w:t>
            </w:r>
            <w:r w:rsidRPr="00244C4C">
              <w:rPr>
                <w:rFonts w:ascii="GHEA Grapalat" w:hAnsi="GHEA Grapalat" w:cs="Arian AMU"/>
                <w:b/>
                <w:bCs/>
                <w:sz w:val="22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2"/>
              </w:rPr>
              <w:t>գյուղատնտեսություն</w:t>
            </w:r>
          </w:p>
        </w:tc>
      </w:tr>
      <w:tr w:rsidR="00F3536E" w:rsidRPr="00244C4C" w:rsidTr="007E66AA">
        <w:trPr>
          <w:trHeight w:val="296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8DB4E3"/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Cs w:val="24"/>
              </w:rPr>
            </w:pPr>
            <w:r w:rsidRPr="00244C4C">
              <w:rPr>
                <w:rFonts w:ascii="GHEA Grapalat" w:hAnsi="GHEA Grapalat" w:cs="Sylfaen"/>
                <w:b/>
                <w:bCs/>
                <w:szCs w:val="24"/>
              </w:rPr>
              <w:t>Թունաքիմիկատներ</w:t>
            </w:r>
            <w:r w:rsidRPr="00244C4C">
              <w:rPr>
                <w:rFonts w:ascii="GHEA Grapalat" w:hAnsi="GHEA Grapalat" w:cs="Arian AMU"/>
                <w:b/>
                <w:bCs/>
                <w:szCs w:val="24"/>
              </w:rPr>
              <w:t xml:space="preserve"> ¨ </w:t>
            </w:r>
            <w:r w:rsidRPr="00244C4C">
              <w:rPr>
                <w:rFonts w:ascii="GHEA Grapalat" w:hAnsi="GHEA Grapalat" w:cs="Sylfaen"/>
                <w:b/>
                <w:bCs/>
                <w:szCs w:val="24"/>
              </w:rPr>
              <w:t>պարարտանյութեր</w:t>
            </w:r>
          </w:p>
        </w:tc>
        <w:tc>
          <w:tcPr>
            <w:tcW w:w="233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  <w:shd w:val="clear" w:color="auto" w:fill="8DB4E3"/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rPr>
                <w:rFonts w:ascii="GHEA Grapalat" w:hAnsi="GHEA Grapalat" w:cs="Arian AMU"/>
                <w:kern w:val="28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 </w:t>
            </w:r>
          </w:p>
        </w:tc>
        <w:tc>
          <w:tcPr>
            <w:tcW w:w="2769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  <w:shd w:val="clear" w:color="auto" w:fill="8DB4E3"/>
          </w:tcPr>
          <w:p w:rsidR="00F3536E" w:rsidRPr="00244C4C" w:rsidRDefault="00F3536E" w:rsidP="007E66AA">
            <w:pPr>
              <w:widowControl w:val="0"/>
              <w:spacing w:after="280"/>
              <w:ind w:left="100" w:right="67" w:firstLine="17"/>
              <w:rPr>
                <w:rFonts w:ascii="GHEA Grapalat" w:hAnsi="GHEA Grapalat" w:cs="Arian AMU"/>
                <w:kern w:val="28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 </w:t>
            </w:r>
          </w:p>
        </w:tc>
      </w:tr>
      <w:tr w:rsidR="00F3536E" w:rsidRPr="00244C4C" w:rsidTr="007E66AA">
        <w:trPr>
          <w:trHeight w:val="275"/>
        </w:trPr>
        <w:tc>
          <w:tcPr>
            <w:tcW w:w="3544" w:type="dxa"/>
            <w:tcBorders>
              <w:top w:val="single" w:sz="8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Թունաքիմիկատներ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Arian AMU"/>
              </w:rPr>
              <w:t xml:space="preserve">(4 </w:t>
            </w:r>
            <w:r w:rsidRPr="00244C4C">
              <w:rPr>
                <w:rFonts w:ascii="GHEA Grapalat" w:hAnsi="GHEA Grapalat" w:cs="Sylfaen"/>
              </w:rPr>
              <w:t>անգամ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սրսկելու</w:t>
            </w:r>
            <w:r w:rsidRPr="00244C4C">
              <w:rPr>
                <w:rFonts w:ascii="GHEA Grapalat" w:hAnsi="GHEA Grapalat" w:cs="Arian AMU"/>
              </w:rPr>
              <w:t xml:space="preserve"> </w:t>
            </w:r>
            <w:r w:rsidRPr="00244C4C">
              <w:rPr>
                <w:rFonts w:ascii="GHEA Grapalat" w:hAnsi="GHEA Grapalat" w:cs="Sylfaen"/>
              </w:rPr>
              <w:t>համար</w:t>
            </w:r>
            <w:r w:rsidRPr="00244C4C">
              <w:rPr>
                <w:rFonts w:ascii="GHEA Grapalat" w:hAnsi="GHEA Grapalat" w:cs="Arian AMU"/>
              </w:rPr>
              <w:t>)</w:t>
            </w:r>
          </w:p>
        </w:tc>
        <w:tc>
          <w:tcPr>
            <w:tcW w:w="2334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14 640</w:t>
            </w:r>
          </w:p>
        </w:tc>
        <w:tc>
          <w:tcPr>
            <w:tcW w:w="2769" w:type="dxa"/>
            <w:tcBorders>
              <w:top w:val="single" w:sz="8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67" w:firstLine="17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275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Գոմաղբ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(</w:t>
            </w:r>
            <w:smartTag w:uri="urn:schemas-microsoft-com:office:smarttags" w:element="metricconverter">
              <w:smartTagPr>
                <w:attr w:name="ProductID" w:val="2 000 kg"/>
              </w:smartTagPr>
              <w:r w:rsidRPr="00244C4C">
                <w:rPr>
                  <w:rFonts w:ascii="GHEA Grapalat" w:hAnsi="GHEA Grapalat" w:cs="Arian AMU"/>
                  <w:sz w:val="21"/>
                  <w:szCs w:val="21"/>
                </w:rPr>
                <w:t>2 000 kg</w:t>
              </w:r>
            </w:smartTag>
            <w:r w:rsidRPr="00244C4C">
              <w:rPr>
                <w:rFonts w:ascii="GHEA Grapalat" w:hAnsi="GHEA Grapalat" w:cs="Arian AMU"/>
                <w:sz w:val="21"/>
                <w:szCs w:val="21"/>
              </w:rPr>
              <w:t>)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10 000</w:t>
            </w:r>
          </w:p>
        </w:tc>
        <w:tc>
          <w:tcPr>
            <w:tcW w:w="276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10 000</w:t>
            </w:r>
          </w:p>
        </w:tc>
      </w:tr>
      <w:tr w:rsidR="00F3536E" w:rsidRPr="00244C4C" w:rsidTr="007E66AA">
        <w:trPr>
          <w:trHeight w:val="275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Ազոտ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(</w:t>
            </w:r>
            <w:smartTag w:uri="urn:schemas-microsoft-com:office:smarttags" w:element="metricconverter">
              <w:smartTagPr>
                <w:attr w:name="ProductID" w:val="33 kg"/>
              </w:smartTagPr>
              <w:r w:rsidRPr="00244C4C">
                <w:rPr>
                  <w:rFonts w:ascii="GHEA Grapalat" w:hAnsi="GHEA Grapalat" w:cs="Arian AMU"/>
                  <w:sz w:val="21"/>
                  <w:szCs w:val="21"/>
                </w:rPr>
                <w:t>33 kg</w:t>
              </w:r>
            </w:smartTag>
            <w:r w:rsidRPr="00244C4C">
              <w:rPr>
                <w:rFonts w:ascii="GHEA Grapalat" w:hAnsi="GHEA Grapalat" w:cs="Arian AMU"/>
                <w:sz w:val="21"/>
                <w:szCs w:val="21"/>
              </w:rPr>
              <w:t>)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6 600</w:t>
            </w:r>
          </w:p>
        </w:tc>
        <w:tc>
          <w:tcPr>
            <w:tcW w:w="276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275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Ֆոսֆոր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(</w:t>
            </w:r>
            <w:smartTag w:uri="urn:schemas-microsoft-com:office:smarttags" w:element="metricconverter">
              <w:smartTagPr>
                <w:attr w:name="ProductID" w:val="75 kg"/>
              </w:smartTagPr>
              <w:r w:rsidRPr="00244C4C">
                <w:rPr>
                  <w:rFonts w:ascii="GHEA Grapalat" w:hAnsi="GHEA Grapalat" w:cs="Arian AMU"/>
                  <w:sz w:val="21"/>
                  <w:szCs w:val="21"/>
                </w:rPr>
                <w:t>75 kg</w:t>
              </w:r>
            </w:smartTag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) 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10 000</w:t>
            </w:r>
          </w:p>
        </w:tc>
        <w:tc>
          <w:tcPr>
            <w:tcW w:w="276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275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Կալիում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(</w:t>
            </w:r>
            <w:smartTag w:uri="urn:schemas-microsoft-com:office:smarttags" w:element="metricconverter">
              <w:smartTagPr>
                <w:attr w:name="ProductID" w:val="25 kg"/>
              </w:smartTagPr>
              <w:r w:rsidRPr="00244C4C">
                <w:rPr>
                  <w:rFonts w:ascii="GHEA Grapalat" w:hAnsi="GHEA Grapalat" w:cs="Arian AMU"/>
                  <w:sz w:val="21"/>
                  <w:szCs w:val="21"/>
                </w:rPr>
                <w:t>25 kg</w:t>
              </w:r>
            </w:smartTag>
            <w:r w:rsidRPr="00244C4C">
              <w:rPr>
                <w:rFonts w:ascii="GHEA Grapalat" w:hAnsi="GHEA Grapalat" w:cs="Arian AMU"/>
                <w:sz w:val="21"/>
                <w:szCs w:val="21"/>
              </w:rPr>
              <w:t>)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6 250</w:t>
            </w:r>
          </w:p>
        </w:tc>
        <w:tc>
          <w:tcPr>
            <w:tcW w:w="276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293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Միկրոկենսաբանական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կոմպլեքս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պարարտանյութ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1000</w:t>
            </w:r>
          </w:p>
        </w:tc>
        <w:tc>
          <w:tcPr>
            <w:tcW w:w="276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493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Ընդամենը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թունաքիմիկատներ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¨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պարարտանյութեր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48 490</w:t>
            </w:r>
          </w:p>
        </w:tc>
        <w:tc>
          <w:tcPr>
            <w:tcW w:w="276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             10 000 </w:t>
            </w:r>
          </w:p>
        </w:tc>
      </w:tr>
      <w:tr w:rsidR="00F3536E" w:rsidRPr="00244C4C" w:rsidTr="007E66AA">
        <w:trPr>
          <w:trHeight w:val="1082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Ոռոգում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20 000 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(20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անգամ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պոմպով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ջրելու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դեպքում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ըստ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ՋՈՄ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>-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կողմից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սահմանված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սակագների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>)</w:t>
            </w:r>
          </w:p>
        </w:tc>
        <w:tc>
          <w:tcPr>
            <w:tcW w:w="276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             11 000 </w:t>
            </w:r>
          </w:p>
        </w:tc>
      </w:tr>
      <w:tr w:rsidR="00F3536E" w:rsidRPr="00244C4C" w:rsidTr="007E66AA">
        <w:trPr>
          <w:trHeight w:val="294"/>
        </w:trPr>
        <w:tc>
          <w:tcPr>
            <w:tcW w:w="3544" w:type="dxa"/>
            <w:tcBorders>
              <w:top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8DB4E3"/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Cs w:val="24"/>
              </w:rPr>
            </w:pPr>
            <w:r w:rsidRPr="00244C4C">
              <w:rPr>
                <w:rFonts w:ascii="GHEA Grapalat" w:hAnsi="GHEA Grapalat" w:cs="Sylfaen"/>
                <w:b/>
                <w:bCs/>
                <w:szCs w:val="24"/>
              </w:rPr>
              <w:t>Աշխատուժ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  <w:shd w:val="clear" w:color="auto" w:fill="8DB4E3"/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rPr>
                <w:rFonts w:ascii="GHEA Grapalat" w:hAnsi="GHEA Grapalat" w:cs="Arian AMU"/>
                <w:kern w:val="28"/>
                <w:szCs w:val="24"/>
              </w:rPr>
            </w:pPr>
            <w:r w:rsidRPr="00244C4C">
              <w:rPr>
                <w:rFonts w:ascii="GHEA Grapalat" w:hAnsi="GHEA Grapalat" w:cs="Arian AMU"/>
                <w:szCs w:val="24"/>
              </w:rPr>
              <w:t> </w:t>
            </w:r>
          </w:p>
        </w:tc>
        <w:tc>
          <w:tcPr>
            <w:tcW w:w="2769" w:type="dxa"/>
            <w:tcBorders>
              <w:top w:val="single" w:sz="4" w:space="0" w:color="000000"/>
              <w:left w:val="single" w:sz="6" w:space="0" w:color="000000"/>
              <w:bottom w:val="single" w:sz="8" w:space="0" w:color="000000"/>
            </w:tcBorders>
            <w:shd w:val="clear" w:color="auto" w:fill="8DB4E3"/>
          </w:tcPr>
          <w:p w:rsidR="00F3536E" w:rsidRPr="00244C4C" w:rsidRDefault="00F3536E" w:rsidP="007E66AA">
            <w:pPr>
              <w:widowControl w:val="0"/>
              <w:spacing w:after="280"/>
              <w:ind w:left="100" w:right="67" w:firstLine="17"/>
              <w:jc w:val="right"/>
              <w:rPr>
                <w:rFonts w:ascii="GHEA Grapalat" w:hAnsi="GHEA Grapalat" w:cs="Arian AMU"/>
                <w:b/>
                <w:bCs/>
                <w:kern w:val="28"/>
                <w:szCs w:val="24"/>
              </w:rPr>
            </w:pPr>
            <w:r w:rsidRPr="00244C4C">
              <w:rPr>
                <w:rFonts w:ascii="GHEA Grapalat" w:hAnsi="GHEA Grapalat" w:cs="Arian AMU"/>
                <w:b/>
                <w:bCs/>
                <w:szCs w:val="24"/>
              </w:rPr>
              <w:t> </w:t>
            </w:r>
          </w:p>
        </w:tc>
      </w:tr>
      <w:tr w:rsidR="00F3536E" w:rsidRPr="00244C4C" w:rsidTr="007E66AA">
        <w:trPr>
          <w:trHeight w:val="280"/>
        </w:trPr>
        <w:tc>
          <w:tcPr>
            <w:tcW w:w="3544" w:type="dxa"/>
            <w:tcBorders>
              <w:top w:val="single" w:sz="8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Էտում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¨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կտրտած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ճյուղերի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հեռացում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</w:p>
        </w:tc>
        <w:tc>
          <w:tcPr>
            <w:tcW w:w="2334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20 000</w:t>
            </w:r>
          </w:p>
        </w:tc>
        <w:tc>
          <w:tcPr>
            <w:tcW w:w="2769" w:type="dxa"/>
            <w:tcBorders>
              <w:top w:val="single" w:sz="8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516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Ակոսների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¨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ծառերի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բնի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փոսերի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նախապատրաստում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20 000</w:t>
            </w:r>
          </w:p>
        </w:tc>
        <w:tc>
          <w:tcPr>
            <w:tcW w:w="276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vAlign w:val="center"/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20 000 </w:t>
            </w:r>
          </w:p>
        </w:tc>
      </w:tr>
      <w:tr w:rsidR="00F3536E" w:rsidRPr="00244C4C" w:rsidTr="007E66AA">
        <w:trPr>
          <w:trHeight w:val="277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Ծառերի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բների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սպիտակեցում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3 200</w:t>
            </w:r>
          </w:p>
        </w:tc>
        <w:tc>
          <w:tcPr>
            <w:tcW w:w="276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283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Պարարտացում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10 000</w:t>
            </w:r>
          </w:p>
        </w:tc>
        <w:tc>
          <w:tcPr>
            <w:tcW w:w="276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7 000 </w:t>
            </w:r>
          </w:p>
        </w:tc>
      </w:tr>
      <w:tr w:rsidR="00F3536E" w:rsidRPr="00244C4C" w:rsidTr="007E66AA">
        <w:trPr>
          <w:trHeight w:val="283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Սրսկում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(4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անգամ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>)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20 000</w:t>
            </w:r>
          </w:p>
        </w:tc>
        <w:tc>
          <w:tcPr>
            <w:tcW w:w="276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281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Խոտի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հնձում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,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տուկի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պատրաստում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¨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տեղափոխում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</w:rPr>
            </w:pPr>
            <w:r w:rsidRPr="00244C4C">
              <w:rPr>
                <w:rFonts w:ascii="GHEA Grapalat" w:hAnsi="GHEA Grapalat" w:cs="Arian AMU"/>
              </w:rPr>
              <w:t>33 600</w:t>
            </w:r>
          </w:p>
        </w:tc>
        <w:tc>
          <w:tcPr>
            <w:tcW w:w="276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286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Ոռոգում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Arian AMU"/>
              </w:rPr>
              <w:t>(</w:t>
            </w:r>
            <w:r w:rsidRPr="00244C4C">
              <w:rPr>
                <w:rFonts w:ascii="GHEA Grapalat" w:hAnsi="GHEA Grapalat" w:cs="Sylfaen"/>
              </w:rPr>
              <w:t>աշխատանք</w:t>
            </w:r>
            <w:r w:rsidRPr="00244C4C">
              <w:rPr>
                <w:rFonts w:ascii="GHEA Grapalat" w:hAnsi="GHEA Grapalat" w:cs="Arian AMU"/>
              </w:rPr>
              <w:t>)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48 000 (16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անգամ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>)</w:t>
            </w:r>
          </w:p>
        </w:tc>
        <w:tc>
          <w:tcPr>
            <w:tcW w:w="276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33 000 (11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անգամ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>)</w:t>
            </w:r>
          </w:p>
        </w:tc>
      </w:tr>
      <w:tr w:rsidR="00F3536E" w:rsidRPr="00244C4C" w:rsidTr="007E66AA">
        <w:trPr>
          <w:trHeight w:val="283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Բերքի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հսկողություն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(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պահակ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>)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60 000</w:t>
            </w:r>
          </w:p>
        </w:tc>
        <w:tc>
          <w:tcPr>
            <w:tcW w:w="276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60 000</w:t>
            </w:r>
          </w:p>
        </w:tc>
      </w:tr>
      <w:tr w:rsidR="00F3536E" w:rsidRPr="00244C4C" w:rsidTr="007E66AA">
        <w:trPr>
          <w:trHeight w:val="283"/>
        </w:trPr>
        <w:tc>
          <w:tcPr>
            <w:tcW w:w="35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Բերքահավաք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(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ներառված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է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բերքի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գնի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մեջ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>)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-</w:t>
            </w:r>
          </w:p>
        </w:tc>
        <w:tc>
          <w:tcPr>
            <w:tcW w:w="276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-</w:t>
            </w:r>
          </w:p>
        </w:tc>
      </w:tr>
      <w:tr w:rsidR="00F3536E" w:rsidRPr="00244C4C" w:rsidTr="007E66AA">
        <w:trPr>
          <w:trHeight w:val="283"/>
        </w:trPr>
        <w:tc>
          <w:tcPr>
            <w:tcW w:w="3544" w:type="dxa"/>
            <w:tcBorders>
              <w:top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sz w:val="21"/>
                <w:szCs w:val="21"/>
              </w:rPr>
              <w:t>Այլ</w:t>
            </w:r>
            <w:r w:rsidRPr="00244C4C">
              <w:rPr>
                <w:rFonts w:ascii="GHEA Grapalat" w:hAnsi="GHEA Grapalat" w:cs="Arian AMU"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sz w:val="21"/>
                <w:szCs w:val="21"/>
              </w:rPr>
              <w:t>ծախսեր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sz w:val="21"/>
                <w:szCs w:val="21"/>
              </w:rPr>
              <w:t>15 000</w:t>
            </w:r>
          </w:p>
        </w:tc>
        <w:tc>
          <w:tcPr>
            <w:tcW w:w="2769" w:type="dxa"/>
            <w:tcBorders>
              <w:top w:val="single" w:sz="4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 </w:t>
            </w:r>
          </w:p>
        </w:tc>
      </w:tr>
      <w:tr w:rsidR="00F3536E" w:rsidRPr="00244C4C" w:rsidTr="007E66AA">
        <w:trPr>
          <w:trHeight w:val="328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Ընդամենը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աշխատուժ</w:t>
            </w:r>
          </w:p>
        </w:tc>
        <w:tc>
          <w:tcPr>
            <w:tcW w:w="233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229 800</w:t>
            </w:r>
          </w:p>
        </w:tc>
        <w:tc>
          <w:tcPr>
            <w:tcW w:w="2769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67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             120 000 </w:t>
            </w:r>
          </w:p>
        </w:tc>
      </w:tr>
      <w:tr w:rsidR="00F3536E" w:rsidRPr="00244C4C" w:rsidTr="007E66AA">
        <w:trPr>
          <w:trHeight w:val="328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Արտադրողի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կողմից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առաջարկվող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միջին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գին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, 1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կգ</w:t>
            </w:r>
          </w:p>
        </w:tc>
        <w:tc>
          <w:tcPr>
            <w:tcW w:w="233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550</w:t>
            </w:r>
          </w:p>
        </w:tc>
        <w:tc>
          <w:tcPr>
            <w:tcW w:w="2769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67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                 350 </w:t>
            </w:r>
          </w:p>
        </w:tc>
      </w:tr>
      <w:tr w:rsidR="00F3536E" w:rsidRPr="00244C4C" w:rsidTr="007E66AA">
        <w:trPr>
          <w:trHeight w:val="328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Միջին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բերք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,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կգ</w:t>
            </w:r>
          </w:p>
        </w:tc>
        <w:tc>
          <w:tcPr>
            <w:tcW w:w="233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5 330</w:t>
            </w:r>
          </w:p>
        </w:tc>
        <w:tc>
          <w:tcPr>
            <w:tcW w:w="2769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67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2 870</w:t>
            </w:r>
          </w:p>
        </w:tc>
      </w:tr>
      <w:tr w:rsidR="00F3536E" w:rsidRPr="00244C4C" w:rsidTr="007E66AA">
        <w:trPr>
          <w:trHeight w:val="328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Խոտի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վաճառք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</w:p>
        </w:tc>
        <w:tc>
          <w:tcPr>
            <w:tcW w:w="233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58 000</w:t>
            </w:r>
          </w:p>
        </w:tc>
        <w:tc>
          <w:tcPr>
            <w:tcW w:w="2769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right="84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-</w:t>
            </w:r>
          </w:p>
        </w:tc>
      </w:tr>
      <w:tr w:rsidR="00F3536E" w:rsidRPr="00244C4C" w:rsidTr="007E66AA">
        <w:trPr>
          <w:trHeight w:val="328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Համախառն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եկամուտ</w:t>
            </w:r>
          </w:p>
        </w:tc>
        <w:tc>
          <w:tcPr>
            <w:tcW w:w="233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2 931 500</w:t>
            </w:r>
          </w:p>
        </w:tc>
        <w:tc>
          <w:tcPr>
            <w:tcW w:w="2769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67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1 004 500</w:t>
            </w:r>
          </w:p>
        </w:tc>
      </w:tr>
      <w:tr w:rsidR="00F3536E" w:rsidRPr="00244C4C" w:rsidTr="007E66AA">
        <w:trPr>
          <w:trHeight w:val="328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Ընդամենը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ծախսեր</w:t>
            </w:r>
          </w:p>
        </w:tc>
        <w:tc>
          <w:tcPr>
            <w:tcW w:w="233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298 290</w:t>
            </w:r>
          </w:p>
        </w:tc>
        <w:tc>
          <w:tcPr>
            <w:tcW w:w="2769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67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141 000</w:t>
            </w:r>
          </w:p>
        </w:tc>
      </w:tr>
      <w:tr w:rsidR="00F3536E" w:rsidRPr="00244C4C" w:rsidTr="007E66AA">
        <w:trPr>
          <w:trHeight w:val="328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Մաքուր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շահույթ</w:t>
            </w:r>
          </w:p>
        </w:tc>
        <w:tc>
          <w:tcPr>
            <w:tcW w:w="233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2 633 210</w:t>
            </w:r>
          </w:p>
        </w:tc>
        <w:tc>
          <w:tcPr>
            <w:tcW w:w="2769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67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863 500</w:t>
            </w:r>
          </w:p>
        </w:tc>
      </w:tr>
      <w:tr w:rsidR="00F3536E" w:rsidRPr="00244C4C" w:rsidTr="007E66AA">
        <w:trPr>
          <w:trHeight w:val="328"/>
        </w:trPr>
        <w:tc>
          <w:tcPr>
            <w:tcW w:w="3544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Ընդամենը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ծախսեր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1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կգ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-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ի</w:t>
            </w: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bCs/>
                <w:sz w:val="21"/>
                <w:szCs w:val="21"/>
              </w:rPr>
              <w:t>հաշվով</w:t>
            </w:r>
          </w:p>
        </w:tc>
        <w:tc>
          <w:tcPr>
            <w:tcW w:w="233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6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84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56</w:t>
            </w:r>
          </w:p>
        </w:tc>
        <w:tc>
          <w:tcPr>
            <w:tcW w:w="2769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</w:tcBorders>
          </w:tcPr>
          <w:p w:rsidR="00F3536E" w:rsidRPr="00244C4C" w:rsidRDefault="00F3536E" w:rsidP="007E66AA">
            <w:pPr>
              <w:widowControl w:val="0"/>
              <w:spacing w:after="280"/>
              <w:ind w:left="100" w:right="67" w:firstLine="17"/>
              <w:jc w:val="right"/>
              <w:rPr>
                <w:rFonts w:ascii="GHEA Grapalat" w:hAnsi="GHEA Grapalat" w:cs="Arian AMU"/>
                <w:b/>
                <w:bCs/>
                <w:kern w:val="28"/>
                <w:sz w:val="21"/>
                <w:szCs w:val="21"/>
              </w:rPr>
            </w:pPr>
            <w:r w:rsidRPr="00244C4C">
              <w:rPr>
                <w:rFonts w:ascii="GHEA Grapalat" w:hAnsi="GHEA Grapalat" w:cs="Arian AMU"/>
                <w:b/>
                <w:bCs/>
                <w:sz w:val="21"/>
                <w:szCs w:val="21"/>
              </w:rPr>
              <w:t>49</w:t>
            </w:r>
          </w:p>
        </w:tc>
      </w:tr>
    </w:tbl>
    <w:p w:rsidR="00F3536E" w:rsidRPr="00244C4C" w:rsidRDefault="00F3536E" w:rsidP="007E66AA">
      <w:pPr>
        <w:rPr>
          <w:rFonts w:ascii="GHEA Grapalat" w:hAnsi="GHEA Grapalat" w:cs="Arian AMU"/>
        </w:rPr>
      </w:pPr>
    </w:p>
    <w:p w:rsidR="00F3536E" w:rsidRPr="00244C4C" w:rsidRDefault="00F3536E" w:rsidP="007E66AA">
      <w:pPr>
        <w:rPr>
          <w:rFonts w:ascii="GHEA Grapalat" w:hAnsi="GHEA Grapalat" w:cs="Arian AMU"/>
        </w:rPr>
      </w:pPr>
    </w:p>
    <w:p w:rsidR="00F3536E" w:rsidRPr="00244C4C" w:rsidRDefault="00F3536E" w:rsidP="007E66AA">
      <w:pPr>
        <w:rPr>
          <w:rFonts w:ascii="GHEA Grapalat" w:hAnsi="GHEA Grapalat" w:cs="Arian AMU"/>
          <w:lang w:val="ru-RU"/>
        </w:rPr>
      </w:pPr>
    </w:p>
    <w:p w:rsidR="00F3536E" w:rsidRPr="00244C4C" w:rsidRDefault="00F3536E" w:rsidP="007E66AA">
      <w:pPr>
        <w:rPr>
          <w:rFonts w:ascii="GHEA Grapalat" w:hAnsi="GHEA Grapalat" w:cs="Arian AMU"/>
          <w:lang w:val="ru-RU"/>
        </w:rPr>
      </w:pPr>
    </w:p>
    <w:p w:rsidR="00F3536E" w:rsidRPr="00244C4C" w:rsidRDefault="00F3536E" w:rsidP="007E66AA">
      <w:pPr>
        <w:rPr>
          <w:rFonts w:ascii="GHEA Grapalat" w:hAnsi="GHEA Grapalat" w:cs="Arian AMU"/>
          <w:lang w:val="ru-RU"/>
        </w:rPr>
      </w:pPr>
    </w:p>
    <w:p w:rsidR="00F3536E" w:rsidRPr="00244C4C" w:rsidRDefault="00F3536E" w:rsidP="007E66AA">
      <w:pPr>
        <w:rPr>
          <w:rFonts w:ascii="GHEA Grapalat" w:hAnsi="GHEA Grapalat" w:cs="Arian AMU"/>
          <w:lang w:val="ru-RU"/>
        </w:rPr>
      </w:pPr>
    </w:p>
    <w:p w:rsidR="00F3536E" w:rsidRPr="00244C4C" w:rsidRDefault="00F3536E" w:rsidP="007E66AA">
      <w:pPr>
        <w:jc w:val="center"/>
        <w:rPr>
          <w:rFonts w:ascii="GHEA Grapalat" w:hAnsi="GHEA Grapalat" w:cs="Arian AMU"/>
          <w:szCs w:val="24"/>
          <w:lang w:val="hy-AM"/>
        </w:rPr>
      </w:pPr>
      <w:r w:rsidRPr="00244C4C">
        <w:rPr>
          <w:rFonts w:ascii="GHEA Grapalat" w:hAnsi="GHEA Grapalat" w:cs="Sylfaen"/>
          <w:szCs w:val="24"/>
          <w:lang w:val="hy-AM"/>
        </w:rPr>
        <w:t>Հավելված</w:t>
      </w:r>
      <w:r w:rsidRPr="00244C4C">
        <w:rPr>
          <w:rFonts w:ascii="GHEA Grapalat" w:hAnsi="GHEA Grapalat" w:cs="Arian AMU"/>
          <w:szCs w:val="24"/>
          <w:lang w:val="hy-AM"/>
        </w:rPr>
        <w:t xml:space="preserve"> 2  </w:t>
      </w:r>
    </w:p>
    <w:p w:rsidR="00F3536E" w:rsidRPr="00244C4C" w:rsidRDefault="00F3536E" w:rsidP="007E66AA">
      <w:pPr>
        <w:jc w:val="center"/>
        <w:rPr>
          <w:rFonts w:ascii="GHEA Grapalat" w:hAnsi="GHEA Grapalat" w:cs="Arian AMU"/>
          <w:b/>
          <w:szCs w:val="24"/>
          <w:lang w:val="hy-AM"/>
        </w:rPr>
      </w:pPr>
      <w:r w:rsidRPr="00244C4C">
        <w:rPr>
          <w:rFonts w:ascii="GHEA Grapalat" w:hAnsi="GHEA Grapalat" w:cs="Sylfaen"/>
          <w:b/>
          <w:szCs w:val="24"/>
          <w:lang w:val="hy-AM"/>
        </w:rPr>
        <w:t>Էֆեկտիվ</w:t>
      </w:r>
      <w:r w:rsidRPr="00244C4C">
        <w:rPr>
          <w:rFonts w:ascii="GHEA Grapalat" w:hAnsi="GHEA Grapalat" w:cs="Arian AMU"/>
          <w:b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b/>
          <w:szCs w:val="24"/>
          <w:lang w:val="hy-AM"/>
        </w:rPr>
        <w:t>ոռոգման</w:t>
      </w:r>
      <w:r w:rsidRPr="00244C4C">
        <w:rPr>
          <w:rFonts w:ascii="GHEA Grapalat" w:hAnsi="GHEA Grapalat" w:cs="Arian AMU"/>
          <w:b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b/>
          <w:szCs w:val="24"/>
          <w:lang w:val="hy-AM"/>
        </w:rPr>
        <w:t>հայտնի</w:t>
      </w:r>
      <w:r w:rsidRPr="00244C4C">
        <w:rPr>
          <w:rFonts w:ascii="GHEA Grapalat" w:hAnsi="GHEA Grapalat" w:cs="Arian AMU"/>
          <w:b/>
          <w:szCs w:val="24"/>
          <w:lang w:val="hy-AM"/>
        </w:rPr>
        <w:t>/</w:t>
      </w:r>
      <w:r w:rsidRPr="00244C4C">
        <w:rPr>
          <w:rFonts w:ascii="GHEA Grapalat" w:hAnsi="GHEA Grapalat" w:cs="Sylfaen"/>
          <w:b/>
          <w:szCs w:val="24"/>
          <w:lang w:val="hy-AM"/>
        </w:rPr>
        <w:t>հիմնական</w:t>
      </w:r>
      <w:r w:rsidRPr="00244C4C">
        <w:rPr>
          <w:rFonts w:ascii="GHEA Grapalat" w:hAnsi="GHEA Grapalat" w:cs="Arian AMU"/>
          <w:b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b/>
          <w:szCs w:val="24"/>
          <w:lang w:val="hy-AM"/>
        </w:rPr>
        <w:t>համակարգերի</w:t>
      </w:r>
      <w:r w:rsidRPr="00244C4C">
        <w:rPr>
          <w:rFonts w:ascii="GHEA Grapalat" w:hAnsi="GHEA Grapalat" w:cs="Arian AMU"/>
          <w:b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b/>
          <w:szCs w:val="24"/>
          <w:lang w:val="hy-AM"/>
        </w:rPr>
        <w:t>հակիրճ</w:t>
      </w:r>
      <w:r w:rsidRPr="00244C4C">
        <w:rPr>
          <w:rFonts w:ascii="GHEA Grapalat" w:hAnsi="GHEA Grapalat" w:cs="Arian AMU"/>
          <w:b/>
          <w:szCs w:val="24"/>
          <w:lang w:val="hy-AM"/>
        </w:rPr>
        <w:t xml:space="preserve"> </w:t>
      </w:r>
      <w:r w:rsidRPr="00244C4C">
        <w:rPr>
          <w:rFonts w:ascii="GHEA Grapalat" w:hAnsi="GHEA Grapalat" w:cs="Sylfaen"/>
          <w:b/>
          <w:szCs w:val="24"/>
          <w:lang w:val="hy-AM"/>
        </w:rPr>
        <w:t>նկարագրությունները</w:t>
      </w:r>
      <w:r w:rsidRPr="00244C4C">
        <w:rPr>
          <w:rFonts w:ascii="GHEA Grapalat" w:hAnsi="GHEA Grapalat" w:cs="Arian AMU"/>
          <w:b/>
          <w:szCs w:val="24"/>
          <w:lang w:val="hy-AM"/>
        </w:rPr>
        <w:t>: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Ոռոգումը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բուսաբուծության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Ներկայումս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Հայաստանի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Հանրապետության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տեսակները</w:t>
      </w:r>
      <w:r w:rsidRPr="00244C4C">
        <w:rPr>
          <w:rFonts w:ascii="GHEA Grapalat" w:hAnsi="GHEA Grapalat" w:cs="Arian AMU"/>
          <w:lang w:val="hy-AM"/>
        </w:rPr>
        <w:t>.</w:t>
      </w:r>
    </w:p>
    <w:p w:rsidR="00F3536E" w:rsidRPr="00244C4C" w:rsidRDefault="00F3536E" w:rsidP="00937653">
      <w:pPr>
        <w:pStyle w:val="ListParagraph"/>
        <w:numPr>
          <w:ilvl w:val="0"/>
          <w:numId w:val="30"/>
        </w:numPr>
        <w:spacing w:before="100" w:beforeAutospacing="1" w:after="100" w:afterAutospacing="1"/>
        <w:jc w:val="left"/>
        <w:rPr>
          <w:rFonts w:ascii="GHEA Grapalat" w:hAnsi="GHEA Grapalat" w:cs="Arian AMU"/>
          <w:i/>
          <w:lang w:val="hy-AM"/>
        </w:rPr>
      </w:pPr>
      <w:r w:rsidRPr="00244C4C">
        <w:rPr>
          <w:rFonts w:ascii="GHEA Grapalat" w:hAnsi="GHEA Grapalat" w:cs="Sylfaen"/>
          <w:i/>
          <w:lang w:val="hy-AM"/>
        </w:rPr>
        <w:t>Մակերեսային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ոռոգում</w:t>
      </w:r>
      <w:r w:rsidRPr="00244C4C">
        <w:rPr>
          <w:rFonts w:ascii="GHEA Grapalat" w:hAnsi="GHEA Grapalat" w:cs="Arian AMU"/>
          <w:i/>
          <w:lang w:val="hy-AM"/>
        </w:rPr>
        <w:t xml:space="preserve">  </w:t>
      </w:r>
    </w:p>
    <w:p w:rsidR="00F3536E" w:rsidRPr="00244C4C" w:rsidRDefault="00F3536E" w:rsidP="007E66AA">
      <w:pPr>
        <w:ind w:left="360"/>
        <w:rPr>
          <w:rFonts w:ascii="GHEA Grapalat" w:hAnsi="GHEA Grapalat" w:cs="Arian AMU"/>
          <w:lang w:val="hy-AM"/>
        </w:rPr>
      </w:pPr>
      <w:r>
        <w:rPr>
          <w:noProof/>
        </w:rPr>
        <w:pict>
          <v:shape id="Picture 66" o:spid="_x0000_s1064" type="#_x0000_t75" style="position:absolute;left:0;text-align:left;margin-left:18.15pt;margin-top:2.45pt;width:246.05pt;height:175.95pt;z-index:251671040;visibility:visible" o:allowoverlap="f">
            <v:imagedata r:id="rId145" o:title=""/>
            <w10:wrap type="square"/>
          </v:shape>
        </w:pict>
      </w:r>
      <w:r w:rsidRPr="00244C4C">
        <w:rPr>
          <w:rFonts w:ascii="GHEA Grapalat" w:hAnsi="GHEA Grapalat" w:cs="Sylfaen"/>
          <w:lang w:val="hy-AM"/>
        </w:rPr>
        <w:t>Մակերեսային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ջուրն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ինքնահոս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շարժվում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մակերեսի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վրայով՝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ներծծվելով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դարձնում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թաց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Մակերեսային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բաժանել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ենթահամակարգերի՝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ակոսային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սահմանագծային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ավազանային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Սովորաբար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ավազանային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ոռոգումն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անվանում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ջրհեղեղային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ոռոգում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երբ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ջուրը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լցվում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հավաքվում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մոտակայքում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գտնվող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հողատարածքներում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Գյուղատնտեսության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պատմության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ամենահաճախակի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կիրառվող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մեթոդն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վերահսկվում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առվակների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թմբերի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օգնությամբ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կախված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երեք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գործոններից</w:t>
      </w:r>
      <w:r w:rsidRPr="00244C4C">
        <w:rPr>
          <w:rFonts w:ascii="GHEA Grapalat" w:hAnsi="GHEA Grapalat" w:cs="Arian AMU"/>
          <w:lang w:val="hy-AM"/>
        </w:rPr>
        <w:t xml:space="preserve">. </w:t>
      </w:r>
    </w:p>
    <w:p w:rsidR="00F3536E" w:rsidRPr="00244C4C" w:rsidRDefault="00F3536E" w:rsidP="00BB42E8">
      <w:pPr>
        <w:pStyle w:val="ListParagraph"/>
        <w:numPr>
          <w:ilvl w:val="1"/>
          <w:numId w:val="28"/>
        </w:numPr>
        <w:spacing w:before="100" w:beforeAutospacing="1" w:after="100" w:afterAutospacing="1"/>
        <w:ind w:left="709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հողի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որակի</w:t>
      </w:r>
      <w:r w:rsidRPr="00244C4C">
        <w:rPr>
          <w:rFonts w:ascii="GHEA Grapalat" w:hAnsi="GHEA Grapalat" w:cs="Arian AMU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կավային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ավազային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 w:cs="Arian AMU"/>
          <w:lang w:val="hy-AM"/>
        </w:rPr>
        <w:t>.)</w:t>
      </w:r>
    </w:p>
    <w:p w:rsidR="00F3536E" w:rsidRPr="00244C4C" w:rsidRDefault="00F3536E" w:rsidP="00BB42E8">
      <w:pPr>
        <w:pStyle w:val="ListParagraph"/>
        <w:numPr>
          <w:ilvl w:val="1"/>
          <w:numId w:val="28"/>
        </w:numPr>
        <w:spacing w:before="100" w:beforeAutospacing="1" w:after="100" w:afterAutospacing="1"/>
        <w:ind w:left="709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</w:t>
      </w:r>
      <w:r w:rsidRPr="00244C4C">
        <w:rPr>
          <w:rFonts w:ascii="GHEA Grapalat" w:hAnsi="GHEA Grapalat" w:cs="Sylfaen"/>
          <w:lang w:val="en-GB"/>
        </w:rPr>
        <w:t>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</w:p>
    <w:p w:rsidR="00F3536E" w:rsidRPr="00244C4C" w:rsidRDefault="00F3536E" w:rsidP="00BB42E8">
      <w:pPr>
        <w:pStyle w:val="ListParagraph"/>
        <w:numPr>
          <w:ilvl w:val="1"/>
          <w:numId w:val="28"/>
        </w:numPr>
        <w:spacing w:before="100" w:beforeAutospacing="1" w:after="100" w:afterAutospacing="1"/>
        <w:ind w:left="709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եղանակայաին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չափից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դուրս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փխրուն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մակերեսում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հայտվելը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դժվար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դառնում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ոչ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հողածածկը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կատարյալ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ոռոգվի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քամիները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նստվածքներն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բեկորները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մակերեսային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բացասաբար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տարբերություն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օրինակ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անձրևային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մեթոդի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Ավելին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մակերեսային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աղակալումը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խնդիր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խողովակների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խցանման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քիչ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մաքրվել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լվացվել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հողից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Մակերեսային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ավտոմատացված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չէ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դարձնում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դյուրին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աշխատուժ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Մակերեսային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առավելություններ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հանդես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գալ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արագ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հողատարածքով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ցանկացած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ֆերմեր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քանի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կապիտալ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պահանջում</w:t>
      </w:r>
      <w:r w:rsidRPr="00244C4C">
        <w:rPr>
          <w:rFonts w:ascii="GHEA Grapalat" w:hAnsi="GHEA Grapalat" w:cs="Arian AMU"/>
          <w:lang w:val="hy-AM"/>
        </w:rPr>
        <w:t xml:space="preserve">: 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Անհրաժեշտ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կառուցվածքային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տարրերը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գտնվում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դաշտի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այգու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անմիջապես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մոտիկ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հեշտացնում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շահագործման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պահպանման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աշխատանքները</w:t>
      </w:r>
      <w:r w:rsidRPr="00244C4C">
        <w:rPr>
          <w:rFonts w:ascii="GHEA Grapalat" w:hAnsi="GHEA Grapalat" w:cs="Arian AMU"/>
          <w:lang w:val="hy-AM"/>
        </w:rPr>
        <w:t xml:space="preserve">: 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հողատարածքի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դիրքը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խորդուբորդ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աշխարհագրական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դիրքով</w:t>
      </w:r>
      <w:r w:rsidRPr="00244C4C">
        <w:rPr>
          <w:rFonts w:ascii="GHEA Grapalat" w:hAnsi="GHEA Grapalat" w:cs="Arian AMU"/>
          <w:lang w:val="hy-AM"/>
        </w:rPr>
        <w:t xml:space="preserve">, 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սովորաբար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լինում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Մակերեսային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առավելություններից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ինքնահոս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լինելը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ճկուն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համեմատաբար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հեշտ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կիրառել</w:t>
      </w:r>
      <w:r w:rsidRPr="00244C4C">
        <w:rPr>
          <w:rFonts w:ascii="GHEA Grapalat" w:hAnsi="GHEA Grapalat" w:cs="Arian AMU"/>
          <w:lang w:val="hy-AM"/>
        </w:rPr>
        <w:t xml:space="preserve">: 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Մակերեսային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թերությունները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քիչ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համեմատած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անձրևային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կաթիլային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այնպահանջում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էինտենսիվ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աշխատուժ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937653">
      <w:pPr>
        <w:pStyle w:val="ListParagraph"/>
        <w:numPr>
          <w:ilvl w:val="0"/>
          <w:numId w:val="30"/>
        </w:numPr>
        <w:spacing w:before="100" w:beforeAutospacing="1" w:after="100" w:afterAutospacing="1"/>
        <w:jc w:val="left"/>
        <w:rPr>
          <w:rFonts w:ascii="GHEA Grapalat" w:hAnsi="GHEA Grapalat" w:cs="Arian AMU"/>
          <w:i/>
          <w:lang w:val="hy-AM"/>
        </w:rPr>
      </w:pPr>
      <w:r w:rsidRPr="00244C4C">
        <w:rPr>
          <w:rFonts w:ascii="GHEA Grapalat" w:hAnsi="GHEA Grapalat" w:cs="Sylfaen"/>
          <w:i/>
          <w:lang w:val="hy-AM"/>
        </w:rPr>
        <w:t>Անձրևացման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եղանակով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ոռոգում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>
        <w:rPr>
          <w:noProof/>
        </w:rPr>
        <w:pict>
          <v:shape id="Picture 65" o:spid="_x0000_s1065" type="#_x0000_t75" style="position:absolute;left:0;text-align:left;margin-left:0;margin-top:3.85pt;width:234.15pt;height:175.95pt;z-index:251672064;visibility:visible">
            <v:imagedata r:id="rId146" o:title=""/>
            <w10:wrap type="square"/>
          </v:shape>
        </w:pict>
      </w:r>
      <w:r w:rsidRPr="00244C4C">
        <w:rPr>
          <w:rFonts w:ascii="GHEA Grapalat" w:hAnsi="GHEA Grapalat" w:cs="Sylfaen"/>
          <w:lang w:val="hy-AM"/>
        </w:rPr>
        <w:t>Անձրևային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ցնցուղի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դեր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Ջուրը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բաժանվում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խողովակների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պոմպի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միջոցով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այնուհետև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ցնցուղի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ջուրը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մակերևույթին՝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խողովակի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գլխիկների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օգնությամբ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ջուրը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դարձնում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մանր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կաթիլներ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Անձրևային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ոռոգումն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փոքր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տարածությունների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բույսերի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հարմար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գրեթե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դաշտային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մշակաբույսերի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ինչպիսիք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ցորենը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լոբազգիները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ինչպես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բանջարեղեն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բամբակ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սոյա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թեյ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սուրճ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կերային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մշակաբույսերը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Անձրևացման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եղանակով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առավելություններ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>.</w:t>
      </w:r>
    </w:p>
    <w:p w:rsidR="00F3536E" w:rsidRPr="00244C4C" w:rsidRDefault="00F3536E" w:rsidP="00937653">
      <w:pPr>
        <w:pStyle w:val="ListParagraph"/>
        <w:numPr>
          <w:ilvl w:val="0"/>
          <w:numId w:val="26"/>
        </w:numPr>
        <w:spacing w:before="100" w:beforeAutospacing="1" w:after="100" w:afterAutospacing="1"/>
        <w:jc w:val="left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Անձրևային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չի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մակերեսի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հարթեցում</w:t>
      </w:r>
    </w:p>
    <w:p w:rsidR="00F3536E" w:rsidRPr="00244C4C" w:rsidRDefault="00F3536E" w:rsidP="00937653">
      <w:pPr>
        <w:pStyle w:val="ListParagraph"/>
        <w:numPr>
          <w:ilvl w:val="0"/>
          <w:numId w:val="26"/>
        </w:numPr>
        <w:spacing w:before="100" w:beforeAutospacing="1" w:after="100" w:afterAutospacing="1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բոլոր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տեսակի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աշխարհագրական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դիրք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ունեցող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տարածքներում</w:t>
      </w:r>
    </w:p>
    <w:p w:rsidR="00F3536E" w:rsidRPr="00244C4C" w:rsidRDefault="00F3536E" w:rsidP="00937653">
      <w:pPr>
        <w:pStyle w:val="ListParagraph"/>
        <w:numPr>
          <w:ilvl w:val="0"/>
          <w:numId w:val="26"/>
        </w:numPr>
        <w:spacing w:before="100" w:beforeAutospacing="1" w:after="100" w:afterAutospacing="1"/>
        <w:jc w:val="left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en-GB"/>
        </w:rPr>
        <w:t>Համապատասխանում</w:t>
      </w:r>
      <w:r w:rsidRPr="00244C4C">
        <w:rPr>
          <w:rFonts w:ascii="GHEA Grapalat" w:hAnsi="GHEA Grapalat" w:cs="Arian AMU"/>
          <w:lang w:val="en-GB"/>
        </w:rPr>
        <w:t xml:space="preserve"> </w:t>
      </w:r>
      <w:r w:rsidRPr="00244C4C">
        <w:rPr>
          <w:rFonts w:ascii="GHEA Grapalat" w:hAnsi="GHEA Grapalat" w:cs="Sylfaen"/>
          <w:lang w:val="en-GB"/>
        </w:rPr>
        <w:t>է</w:t>
      </w:r>
      <w:r w:rsidRPr="00244C4C">
        <w:rPr>
          <w:rFonts w:ascii="GHEA Grapalat" w:hAnsi="GHEA Grapalat" w:cs="Arian AMU"/>
          <w:lang w:val="en-GB"/>
        </w:rPr>
        <w:t xml:space="preserve"> </w:t>
      </w:r>
      <w:r w:rsidRPr="00244C4C">
        <w:rPr>
          <w:rFonts w:ascii="GHEA Grapalat" w:hAnsi="GHEA Grapalat" w:cs="Sylfaen"/>
          <w:lang w:val="en-GB"/>
        </w:rPr>
        <w:t>գրեթե</w:t>
      </w:r>
      <w:r w:rsidRPr="00244C4C">
        <w:rPr>
          <w:rFonts w:ascii="GHEA Grapalat" w:hAnsi="GHEA Grapalat" w:cs="Arian AMU"/>
          <w:lang w:val="en-GB"/>
        </w:rPr>
        <w:t xml:space="preserve"> </w:t>
      </w:r>
      <w:r w:rsidRPr="00244C4C">
        <w:rPr>
          <w:rFonts w:ascii="GHEA Grapalat" w:hAnsi="GHEA Grapalat" w:cs="Sylfaen"/>
          <w:lang w:val="en-GB"/>
        </w:rPr>
        <w:t>բոլոր</w:t>
      </w:r>
      <w:r w:rsidRPr="00244C4C">
        <w:rPr>
          <w:rFonts w:ascii="GHEA Grapalat" w:hAnsi="GHEA Grapalat" w:cs="Arian AMU"/>
          <w:lang w:val="en-GB"/>
        </w:rPr>
        <w:t xml:space="preserve"> </w:t>
      </w:r>
      <w:r w:rsidRPr="00244C4C">
        <w:rPr>
          <w:rFonts w:ascii="GHEA Grapalat" w:hAnsi="GHEA Grapalat" w:cs="Sylfaen"/>
          <w:lang w:val="en-GB"/>
        </w:rPr>
        <w:t>մշակաբույսերին</w:t>
      </w:r>
    </w:p>
    <w:p w:rsidR="00F3536E" w:rsidRPr="00244C4C" w:rsidRDefault="00F3536E" w:rsidP="00937653">
      <w:pPr>
        <w:pStyle w:val="ListParagraph"/>
        <w:numPr>
          <w:ilvl w:val="0"/>
          <w:numId w:val="26"/>
        </w:numPr>
        <w:spacing w:before="100" w:beforeAutospacing="1" w:after="100" w:afterAutospacing="1"/>
        <w:jc w:val="left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Ճկուն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հաշիվ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խողովակի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գլխիկների</w:t>
      </w:r>
    </w:p>
    <w:p w:rsidR="00F3536E" w:rsidRPr="00244C4C" w:rsidRDefault="00F3536E" w:rsidP="00937653">
      <w:pPr>
        <w:pStyle w:val="ListParagraph"/>
        <w:numPr>
          <w:ilvl w:val="0"/>
          <w:numId w:val="26"/>
        </w:numPr>
        <w:spacing w:before="100" w:beforeAutospacing="1" w:after="100" w:afterAutospacing="1"/>
        <w:jc w:val="left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en-GB"/>
        </w:rPr>
        <w:t>Պարարտեցումն</w:t>
      </w:r>
      <w:r w:rsidRPr="00244C4C">
        <w:rPr>
          <w:rFonts w:ascii="GHEA Grapalat" w:hAnsi="GHEA Grapalat" w:cs="Arian AMU"/>
          <w:lang w:val="en-GB"/>
        </w:rPr>
        <w:t xml:space="preserve"> </w:t>
      </w:r>
      <w:r w:rsidRPr="00244C4C">
        <w:rPr>
          <w:rFonts w:ascii="GHEA Grapalat" w:hAnsi="GHEA Grapalat" w:cs="Sylfaen"/>
          <w:lang w:val="en-GB"/>
        </w:rPr>
        <w:t>ավելի</w:t>
      </w:r>
      <w:r w:rsidRPr="00244C4C">
        <w:rPr>
          <w:rFonts w:ascii="GHEA Grapalat" w:hAnsi="GHEA Grapalat" w:cs="Arian AMU"/>
          <w:lang w:val="en-GB"/>
        </w:rPr>
        <w:t xml:space="preserve"> </w:t>
      </w:r>
      <w:r w:rsidRPr="00244C4C">
        <w:rPr>
          <w:rFonts w:ascii="GHEA Grapalat" w:hAnsi="GHEA Grapalat" w:cs="Sylfaen"/>
          <w:lang w:val="en-GB"/>
        </w:rPr>
        <w:t>հեշտ</w:t>
      </w:r>
      <w:r w:rsidRPr="00244C4C">
        <w:rPr>
          <w:rFonts w:ascii="GHEA Grapalat" w:hAnsi="GHEA Grapalat" w:cs="Arian AMU"/>
          <w:lang w:val="en-GB"/>
        </w:rPr>
        <w:t xml:space="preserve"> </w:t>
      </w:r>
      <w:r w:rsidRPr="00244C4C">
        <w:rPr>
          <w:rFonts w:ascii="GHEA Grapalat" w:hAnsi="GHEA Grapalat" w:cs="Sylfaen"/>
          <w:lang w:val="en-GB"/>
        </w:rPr>
        <w:t>է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Անձրևացման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եղանակով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թերություններն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>.</w:t>
      </w:r>
    </w:p>
    <w:p w:rsidR="00F3536E" w:rsidRPr="00244C4C" w:rsidRDefault="00F3536E" w:rsidP="00937653">
      <w:pPr>
        <w:pStyle w:val="ListParagraph"/>
        <w:numPr>
          <w:ilvl w:val="0"/>
          <w:numId w:val="27"/>
        </w:numPr>
        <w:spacing w:before="100" w:beforeAutospacing="1" w:after="100" w:afterAutospacing="1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Եղանակային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պայմաններից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կախվածություն</w:t>
      </w:r>
      <w:r w:rsidRPr="00244C4C">
        <w:rPr>
          <w:rFonts w:ascii="GHEA Grapalat" w:hAnsi="GHEA Grapalat" w:cs="Arian AMU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քամիները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խոչընդոտ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</w:p>
    <w:p w:rsidR="00F3536E" w:rsidRPr="00244C4C" w:rsidRDefault="00F3536E" w:rsidP="00937653">
      <w:pPr>
        <w:pStyle w:val="ListParagraph"/>
        <w:numPr>
          <w:ilvl w:val="0"/>
          <w:numId w:val="27"/>
        </w:numPr>
        <w:spacing w:before="100" w:beforeAutospacing="1" w:after="100" w:afterAutospacing="1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Մի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շարք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մասնավորապես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պտղատու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ծառեր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զգայուն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են՝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տերևները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այրվածք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ստանալ՝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գոլորշիացման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առաջացման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պատճառով</w:t>
      </w:r>
    </w:p>
    <w:p w:rsidR="00F3536E" w:rsidRPr="00244C4C" w:rsidRDefault="00F3536E" w:rsidP="00937653">
      <w:pPr>
        <w:pStyle w:val="ListParagraph"/>
        <w:numPr>
          <w:ilvl w:val="0"/>
          <w:numId w:val="27"/>
        </w:numPr>
        <w:spacing w:before="100" w:beforeAutospacing="1" w:after="100" w:afterAutospacing="1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</w:t>
      </w:r>
      <w:r w:rsidRPr="00244C4C">
        <w:rPr>
          <w:rFonts w:ascii="GHEA Grapalat" w:hAnsi="GHEA Grapalat" w:cs="Arian AMU"/>
          <w:lang w:val="hy-AM"/>
        </w:rPr>
        <w:t>`</w:t>
      </w:r>
      <w:r w:rsidRPr="00244C4C">
        <w:rPr>
          <w:rFonts w:ascii="GHEA Grapalat" w:hAnsi="GHEA Grapalat" w:cs="Sylfaen"/>
          <w:lang w:val="hy-AM"/>
        </w:rPr>
        <w:t>կարիք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մանրակրկիտ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տեխնիկական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վրա</w:t>
      </w:r>
      <w:r w:rsidRPr="00244C4C">
        <w:rPr>
          <w:rFonts w:ascii="GHEA Grapalat" w:hAnsi="GHEA Grapalat" w:cs="Arian AMU"/>
          <w:lang w:val="hy-AM"/>
        </w:rPr>
        <w:t>,</w:t>
      </w:r>
    </w:p>
    <w:p w:rsidR="00F3536E" w:rsidRPr="00244C4C" w:rsidRDefault="00F3536E" w:rsidP="00937653">
      <w:pPr>
        <w:pStyle w:val="ListParagraph"/>
        <w:numPr>
          <w:ilvl w:val="0"/>
          <w:numId w:val="27"/>
        </w:numPr>
        <w:spacing w:before="100" w:beforeAutospacing="1" w:after="100" w:afterAutospacing="1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ձախողման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վտանգ՝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պահեստամասերի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ձեռք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բերման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բարդությունների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կապված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նախագծված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ապահովելու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առավելագույն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էներգախնայողություն՝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համատեղելով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որակ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մատչելիություն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հեշտ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տեղադրում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937653">
      <w:pPr>
        <w:pStyle w:val="ListParagraph"/>
        <w:numPr>
          <w:ilvl w:val="0"/>
          <w:numId w:val="31"/>
        </w:numPr>
        <w:spacing w:before="100" w:beforeAutospacing="1" w:after="100" w:afterAutospacing="1"/>
        <w:rPr>
          <w:rFonts w:ascii="GHEA Grapalat" w:hAnsi="GHEA Grapalat" w:cs="Arian AMU"/>
          <w:i/>
          <w:lang w:val="hy-AM"/>
        </w:rPr>
      </w:pPr>
      <w:r w:rsidRPr="00244C4C">
        <w:rPr>
          <w:rFonts w:ascii="GHEA Grapalat" w:hAnsi="GHEA Grapalat" w:cs="Sylfaen"/>
          <w:i/>
          <w:lang w:val="hy-AM"/>
        </w:rPr>
        <w:t>Կաթիլային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ոռոգում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>
        <w:rPr>
          <w:noProof/>
        </w:rPr>
        <w:pict>
          <v:shape id="Picture 64" o:spid="_x0000_s1066" type="#_x0000_t75" style="position:absolute;left:0;text-align:left;margin-left:0;margin-top:4.35pt;width:309.3pt;height:232.3pt;z-index:251673088;visibility:visible">
            <v:imagedata r:id="rId147" o:title=""/>
            <w10:wrap type="square"/>
          </v:shape>
        </w:pic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ջուրը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կաթիլ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կաթիլ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անցնում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բույսի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արմատային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</w:t>
      </w:r>
      <w:r w:rsidRPr="00244C4C">
        <w:rPr>
          <w:rFonts w:ascii="GHEA Grapalat" w:hAnsi="GHEA Grapalat" w:cs="Arian AMU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Ջուրը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մատակարարվում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հենց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արմատային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նրան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մոտիկ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համարել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ջուր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խնայող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էֆեկտիվ</w:t>
      </w:r>
      <w:r w:rsidRPr="00244C4C">
        <w:rPr>
          <w:rFonts w:ascii="GHEA Grapalat" w:hAnsi="GHEA Grapalat" w:cs="Arian AMU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պատշաճ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ձևով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գոլորշիացումը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կորուստը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հասցված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լինում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նվազագույնի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Կաթիլային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կարևոր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նշանակություն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ունի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պարարտանյութերն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արմատային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հասցնելու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հարցում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հայտնի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որպես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ֆերտիգացիա</w:t>
      </w:r>
      <w:r w:rsidRPr="00244C4C">
        <w:rPr>
          <w:rFonts w:ascii="GHEA Grapalat" w:hAnsi="GHEA Grapalat" w:cs="Arian AMU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սնուցում</w:t>
      </w:r>
      <w:r w:rsidRPr="00244C4C">
        <w:rPr>
          <w:rFonts w:ascii="GHEA Grapalat" w:hAnsi="GHEA Grapalat" w:cs="Arian AMU"/>
          <w:lang w:val="hy-AM"/>
        </w:rPr>
        <w:t>):</w:t>
      </w:r>
      <w:r w:rsidRPr="00244C4C">
        <w:rPr>
          <w:rFonts w:ascii="GHEA Grapalat" w:hAnsi="GHEA Grapalat" w:cs="Sylfaen"/>
          <w:lang w:val="hy-AM"/>
        </w:rPr>
        <w:t>Ժամանակակակից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գյուղատնտեսությունում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կաթիլային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զուգորդվում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պոլիէթիլենային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ցանքածածկով</w:t>
      </w:r>
      <w:r w:rsidRPr="00244C4C">
        <w:rPr>
          <w:rFonts w:ascii="GHEA Grapalat" w:hAnsi="GHEA Grapalat" w:cs="Arian AMU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այսպես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կոչված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i/>
          <w:lang w:val="hy-AM"/>
        </w:rPr>
        <w:t>մուլչ</w:t>
      </w:r>
      <w:r w:rsidRPr="00244C4C">
        <w:rPr>
          <w:rFonts w:ascii="GHEA Grapalat" w:hAnsi="GHEA Grapalat" w:cs="Arian AMU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նվազեցնեւմ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գոլորշիացումը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կանխում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անցանկալի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բույսերի</w:t>
      </w:r>
      <w:r w:rsidRPr="00244C4C">
        <w:rPr>
          <w:rFonts w:ascii="GHEA Grapalat" w:hAnsi="GHEA Grapalat" w:cs="Arian AMU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մոլախոտերի</w:t>
      </w:r>
      <w:r w:rsidRPr="00244C4C">
        <w:rPr>
          <w:rFonts w:ascii="GHEA Grapalat" w:hAnsi="GHEA Grapalat" w:cs="Arian AMU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աճը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Կաթիլային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տեխնոլոգիա</w:t>
      </w:r>
      <w:r w:rsidRPr="00244C4C">
        <w:rPr>
          <w:rFonts w:ascii="GHEA Grapalat" w:hAnsi="GHEA Grapalat" w:cs="Arian AMU"/>
          <w:lang w:val="hy-AM"/>
        </w:rPr>
        <w:t xml:space="preserve">; </w:t>
      </w:r>
      <w:r w:rsidRPr="00244C4C">
        <w:rPr>
          <w:rFonts w:ascii="GHEA Grapalat" w:hAnsi="GHEA Grapalat" w:cs="Sylfaen"/>
          <w:lang w:val="hy-AM"/>
        </w:rPr>
        <w:t>լայնորեն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ջերմատնային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տնտեսություններում</w:t>
      </w:r>
      <w:r w:rsidRPr="00244C4C">
        <w:rPr>
          <w:rFonts w:ascii="GHEA Grapalat" w:hAnsi="GHEA Grapalat" w:cs="Arian AMU"/>
          <w:lang w:val="hy-AM"/>
        </w:rPr>
        <w:t>: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</w:rPr>
        <w:t>Կ</w:t>
      </w:r>
      <w:r w:rsidRPr="00244C4C">
        <w:rPr>
          <w:rFonts w:ascii="GHEA Grapalat" w:hAnsi="GHEA Grapalat" w:cs="Sylfaen"/>
          <w:lang w:val="hy-AM"/>
        </w:rPr>
        <w:t>աթիլային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առավելություններ</w:t>
      </w:r>
      <w:r w:rsidRPr="00244C4C">
        <w:rPr>
          <w:rFonts w:ascii="GHEA Grapalat" w:hAnsi="GHEA Grapalat" w:cs="Sylfaen"/>
        </w:rPr>
        <w:t>ը</w:t>
      </w:r>
      <w:r w:rsidRPr="00244C4C">
        <w:rPr>
          <w:rFonts w:ascii="GHEA Grapalat" w:hAnsi="GHEA Grapalat" w:cs="Arian AMU"/>
          <w:lang w:val="hy-AM"/>
        </w:rPr>
        <w:t>.</w:t>
      </w:r>
    </w:p>
    <w:p w:rsidR="00F3536E" w:rsidRPr="00244C4C" w:rsidRDefault="00F3536E" w:rsidP="00937653">
      <w:pPr>
        <w:pStyle w:val="ListParagraph"/>
        <w:numPr>
          <w:ilvl w:val="0"/>
          <w:numId w:val="24"/>
        </w:numPr>
        <w:spacing w:before="100" w:beforeAutospacing="1" w:after="100" w:afterAutospacing="1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</w:rPr>
        <w:t>Ամենաարդյունավետ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օգնագործում</w:t>
      </w:r>
    </w:p>
    <w:p w:rsidR="00F3536E" w:rsidRPr="00244C4C" w:rsidRDefault="00F3536E" w:rsidP="00937653">
      <w:pPr>
        <w:pStyle w:val="ListParagraph"/>
        <w:numPr>
          <w:ilvl w:val="0"/>
          <w:numId w:val="24"/>
        </w:numPr>
        <w:spacing w:before="100" w:beforeAutospacing="1" w:after="100" w:afterAutospacing="1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անհասանելիությունը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մոլախոտերին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մոլախոտերի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աճի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դանդաղեցում</w:t>
      </w:r>
    </w:p>
    <w:p w:rsidR="00F3536E" w:rsidRPr="00244C4C" w:rsidRDefault="00F3536E" w:rsidP="00937653">
      <w:pPr>
        <w:pStyle w:val="ListParagraph"/>
        <w:numPr>
          <w:ilvl w:val="0"/>
          <w:numId w:val="24"/>
        </w:numPr>
        <w:spacing w:before="100" w:beforeAutospacing="1" w:after="100" w:afterAutospacing="1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Ինտենսիվ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պարարտաց</w:t>
      </w:r>
      <w:r w:rsidRPr="00244C4C">
        <w:rPr>
          <w:rFonts w:ascii="GHEA Grapalat" w:hAnsi="GHEA Grapalat" w:cs="Sylfaen"/>
        </w:rPr>
        <w:t>ու</w:t>
      </w:r>
      <w:r w:rsidRPr="00244C4C">
        <w:rPr>
          <w:rFonts w:ascii="GHEA Grapalat" w:hAnsi="GHEA Grapalat" w:cs="Sylfaen"/>
          <w:lang w:val="hy-AM"/>
        </w:rPr>
        <w:t>մ</w:t>
      </w:r>
    </w:p>
    <w:p w:rsidR="00F3536E" w:rsidRPr="00244C4C" w:rsidRDefault="00F3536E" w:rsidP="00937653">
      <w:pPr>
        <w:pStyle w:val="ListParagraph"/>
        <w:numPr>
          <w:ilvl w:val="0"/>
          <w:numId w:val="24"/>
        </w:numPr>
        <w:spacing w:before="100" w:beforeAutospacing="1" w:after="100" w:afterAutospacing="1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</w:rPr>
        <w:t>Հողի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Sylfaen"/>
          <w:lang w:val="hy-AM"/>
        </w:rPr>
        <w:t>րոզիայի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կասեցում</w:t>
      </w:r>
    </w:p>
    <w:p w:rsidR="00F3536E" w:rsidRPr="00244C4C" w:rsidRDefault="00F3536E" w:rsidP="00937653">
      <w:pPr>
        <w:pStyle w:val="ListParagraph"/>
        <w:numPr>
          <w:ilvl w:val="0"/>
          <w:numId w:val="24"/>
        </w:numPr>
        <w:spacing w:before="100" w:beforeAutospacing="1" w:after="100" w:afterAutospacing="1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Աշխատուժի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հետևաբար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տվյալ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նվազագույն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կարիք</w:t>
      </w:r>
      <w:r w:rsidRPr="00244C4C">
        <w:rPr>
          <w:rFonts w:ascii="GHEA Grapalat" w:hAnsi="GHEA Grapalat" w:cs="Arian AMU"/>
          <w:lang w:val="hy-AM"/>
        </w:rPr>
        <w:t xml:space="preserve">, </w:t>
      </w:r>
    </w:p>
    <w:p w:rsidR="00F3536E" w:rsidRPr="00244C4C" w:rsidRDefault="00F3536E" w:rsidP="00937653">
      <w:pPr>
        <w:pStyle w:val="ListParagraph"/>
        <w:numPr>
          <w:ilvl w:val="0"/>
          <w:numId w:val="24"/>
        </w:numPr>
        <w:spacing w:before="100" w:beforeAutospacing="1" w:after="100" w:afterAutospacing="1"/>
        <w:rPr>
          <w:rStyle w:val="apple-converted-space"/>
          <w:rFonts w:ascii="GHEA Grapalat" w:hAnsi="GHEA Grapalat" w:cs="Arian AMU"/>
          <w:lang w:val="hy-AM"/>
        </w:rPr>
      </w:pPr>
      <w:r w:rsidRPr="00244C4C">
        <w:rPr>
          <w:rStyle w:val="apple-converted-space"/>
          <w:rFonts w:ascii="GHEA Grapalat" w:hAnsi="GHEA Grapalat" w:cs="Sylfaen"/>
          <w:lang w:val="hy-AM"/>
        </w:rPr>
        <w:t>Ավելի</w:t>
      </w:r>
      <w:r w:rsidRPr="00244C4C">
        <w:rPr>
          <w:rStyle w:val="apple-converted-space"/>
          <w:rFonts w:ascii="GHEA Grapalat" w:hAnsi="GHEA Grapalat" w:cs="Arian AMU"/>
          <w:lang w:val="hy-AM"/>
        </w:rPr>
        <w:t xml:space="preserve"> </w:t>
      </w:r>
      <w:r w:rsidRPr="00244C4C">
        <w:rPr>
          <w:rStyle w:val="apple-converted-space"/>
          <w:rFonts w:ascii="GHEA Grapalat" w:hAnsi="GHEA Grapalat" w:cs="Sylfaen"/>
          <w:lang w:val="hy-AM"/>
        </w:rPr>
        <w:t>քիչ</w:t>
      </w:r>
      <w:r w:rsidRPr="00244C4C">
        <w:rPr>
          <w:rStyle w:val="apple-converted-space"/>
          <w:rFonts w:ascii="GHEA Grapalat" w:hAnsi="GHEA Grapalat" w:cs="Arian AMU"/>
          <w:lang w:val="hy-AM"/>
        </w:rPr>
        <w:t xml:space="preserve"> </w:t>
      </w:r>
      <w:r w:rsidRPr="00244C4C">
        <w:rPr>
          <w:rStyle w:val="apple-converted-space"/>
          <w:rFonts w:ascii="GHEA Grapalat" w:hAnsi="GHEA Grapalat" w:cs="Sylfaen"/>
          <w:lang w:val="hy-AM"/>
        </w:rPr>
        <w:t>գոլորշու</w:t>
      </w:r>
      <w:r w:rsidRPr="00244C4C">
        <w:rPr>
          <w:rStyle w:val="apple-converted-space"/>
          <w:rFonts w:ascii="GHEA Grapalat" w:hAnsi="GHEA Grapalat" w:cs="Arian AMU"/>
          <w:lang w:val="hy-AM"/>
        </w:rPr>
        <w:t xml:space="preserve"> </w:t>
      </w:r>
      <w:r w:rsidRPr="00244C4C">
        <w:rPr>
          <w:rStyle w:val="apple-converted-space"/>
          <w:rFonts w:ascii="GHEA Grapalat" w:hAnsi="GHEA Grapalat" w:cs="Sylfaen"/>
          <w:lang w:val="hy-AM"/>
        </w:rPr>
        <w:t>կորուստ</w:t>
      </w:r>
      <w:r w:rsidRPr="00244C4C">
        <w:rPr>
          <w:rStyle w:val="apple-converted-space"/>
          <w:rFonts w:ascii="GHEA Grapalat" w:hAnsi="GHEA Grapalat" w:cs="Arian AMU"/>
          <w:lang w:val="hy-AM"/>
        </w:rPr>
        <w:t xml:space="preserve">, </w:t>
      </w:r>
      <w:r w:rsidRPr="00244C4C">
        <w:rPr>
          <w:rStyle w:val="apple-converted-space"/>
          <w:rFonts w:ascii="GHEA Grapalat" w:hAnsi="GHEA Grapalat" w:cs="Sylfaen"/>
          <w:lang w:val="hy-AM"/>
        </w:rPr>
        <w:t>համեմատած</w:t>
      </w:r>
      <w:r w:rsidRPr="00244C4C">
        <w:rPr>
          <w:rStyle w:val="apple-converted-space"/>
          <w:rFonts w:ascii="GHEA Grapalat" w:hAnsi="GHEA Grapalat" w:cs="Arian AMU"/>
          <w:lang w:val="hy-AM"/>
        </w:rPr>
        <w:t xml:space="preserve"> </w:t>
      </w:r>
      <w:r w:rsidRPr="00244C4C">
        <w:rPr>
          <w:rStyle w:val="apple-converted-space"/>
          <w:rFonts w:ascii="GHEA Grapalat" w:hAnsi="GHEA Grapalat" w:cs="Sylfaen"/>
          <w:lang w:val="hy-AM"/>
        </w:rPr>
        <w:t>մակերեսային</w:t>
      </w:r>
      <w:r w:rsidRPr="00244C4C">
        <w:rPr>
          <w:rStyle w:val="apple-converted-space"/>
          <w:rFonts w:ascii="GHEA Grapalat" w:hAnsi="GHEA Grapalat" w:cs="Arian AMU"/>
          <w:lang w:val="hy-AM"/>
        </w:rPr>
        <w:t xml:space="preserve"> </w:t>
      </w:r>
      <w:r w:rsidRPr="00244C4C">
        <w:rPr>
          <w:rStyle w:val="apple-converted-space"/>
          <w:rFonts w:ascii="GHEA Grapalat" w:hAnsi="GHEA Grapalat" w:cs="Sylfaen"/>
          <w:lang w:val="hy-AM"/>
        </w:rPr>
        <w:t>ոռոգման</w:t>
      </w:r>
      <w:r w:rsidRPr="00244C4C">
        <w:rPr>
          <w:rStyle w:val="apple-converted-space"/>
          <w:rFonts w:ascii="GHEA Grapalat" w:hAnsi="GHEA Grapalat" w:cs="Arian AMU"/>
          <w:lang w:val="hy-AM"/>
        </w:rPr>
        <w:t xml:space="preserve"> </w:t>
      </w:r>
      <w:r w:rsidRPr="00244C4C">
        <w:rPr>
          <w:rStyle w:val="apple-converted-space"/>
          <w:rFonts w:ascii="GHEA Grapalat" w:hAnsi="GHEA Grapalat" w:cs="Sylfaen"/>
          <w:lang w:val="hy-AM"/>
        </w:rPr>
        <w:t>համակարգին</w:t>
      </w:r>
    </w:p>
    <w:p w:rsidR="00F3536E" w:rsidRPr="00244C4C" w:rsidRDefault="00F3536E" w:rsidP="00937653">
      <w:pPr>
        <w:pStyle w:val="ListParagraph"/>
        <w:numPr>
          <w:ilvl w:val="0"/>
          <w:numId w:val="24"/>
        </w:numPr>
        <w:spacing w:before="100" w:beforeAutospacing="1" w:after="100" w:afterAutospacing="1"/>
        <w:rPr>
          <w:rStyle w:val="apple-converted-space"/>
          <w:rFonts w:ascii="GHEA Grapalat" w:hAnsi="GHEA Grapalat" w:cs="Arian AMU"/>
          <w:lang w:val="hy-AM"/>
        </w:rPr>
      </w:pPr>
      <w:r w:rsidRPr="00244C4C">
        <w:rPr>
          <w:rStyle w:val="apple-converted-space"/>
          <w:rFonts w:ascii="GHEA Grapalat" w:hAnsi="GHEA Grapalat" w:cs="Sylfaen"/>
          <w:lang w:val="hy-AM"/>
        </w:rPr>
        <w:t>Բույսի</w:t>
      </w:r>
      <w:r w:rsidRPr="00244C4C">
        <w:rPr>
          <w:rStyle w:val="apple-converted-space"/>
          <w:rFonts w:ascii="GHEA Grapalat" w:hAnsi="GHEA Grapalat" w:cs="Arian AMU"/>
          <w:lang w:val="hy-AM"/>
        </w:rPr>
        <w:t xml:space="preserve"> </w:t>
      </w:r>
      <w:r w:rsidRPr="00244C4C">
        <w:rPr>
          <w:rStyle w:val="apple-converted-space"/>
          <w:rFonts w:ascii="GHEA Grapalat" w:hAnsi="GHEA Grapalat" w:cs="Sylfaen"/>
          <w:lang w:val="hy-AM"/>
        </w:rPr>
        <w:t>սաղարթը</w:t>
      </w:r>
      <w:r w:rsidRPr="00244C4C">
        <w:rPr>
          <w:rStyle w:val="apple-converted-space"/>
          <w:rFonts w:ascii="GHEA Grapalat" w:hAnsi="GHEA Grapalat" w:cs="Arian AMU"/>
          <w:lang w:val="hy-AM"/>
        </w:rPr>
        <w:t xml:space="preserve"> </w:t>
      </w:r>
      <w:r w:rsidRPr="00244C4C">
        <w:rPr>
          <w:rStyle w:val="apple-converted-space"/>
          <w:rFonts w:ascii="GHEA Grapalat" w:hAnsi="GHEA Grapalat" w:cs="Sylfaen"/>
          <w:lang w:val="hy-AM"/>
        </w:rPr>
        <w:t>մնում</w:t>
      </w:r>
      <w:r w:rsidRPr="00244C4C">
        <w:rPr>
          <w:rStyle w:val="apple-converted-space"/>
          <w:rFonts w:ascii="GHEA Grapalat" w:hAnsi="GHEA Grapalat" w:cs="Arian AMU"/>
          <w:lang w:val="hy-AM"/>
        </w:rPr>
        <w:t xml:space="preserve"> </w:t>
      </w:r>
      <w:r w:rsidRPr="00244C4C">
        <w:rPr>
          <w:rStyle w:val="apple-converted-space"/>
          <w:rFonts w:ascii="GHEA Grapalat" w:hAnsi="GHEA Grapalat" w:cs="Sylfaen"/>
          <w:lang w:val="hy-AM"/>
        </w:rPr>
        <w:t>է</w:t>
      </w:r>
      <w:r w:rsidRPr="00244C4C">
        <w:rPr>
          <w:rStyle w:val="apple-converted-space"/>
          <w:rFonts w:ascii="GHEA Grapalat" w:hAnsi="GHEA Grapalat" w:cs="Arian AMU"/>
          <w:lang w:val="hy-AM"/>
        </w:rPr>
        <w:t xml:space="preserve"> </w:t>
      </w:r>
      <w:r w:rsidRPr="00244C4C">
        <w:rPr>
          <w:rStyle w:val="apple-converted-space"/>
          <w:rFonts w:ascii="GHEA Grapalat" w:hAnsi="GHEA Grapalat" w:cs="Sylfaen"/>
          <w:lang w:val="hy-AM"/>
        </w:rPr>
        <w:t>չոր</w:t>
      </w:r>
      <w:r w:rsidRPr="00244C4C">
        <w:rPr>
          <w:rStyle w:val="apple-converted-space"/>
          <w:rFonts w:ascii="GHEA Grapalat" w:hAnsi="GHEA Grapalat" w:cs="Arian AMU"/>
          <w:lang w:val="hy-AM"/>
        </w:rPr>
        <w:t xml:space="preserve">, </w:t>
      </w:r>
      <w:r w:rsidRPr="00244C4C">
        <w:rPr>
          <w:rStyle w:val="apple-converted-space"/>
          <w:rFonts w:ascii="GHEA Grapalat" w:hAnsi="GHEA Grapalat" w:cs="Sylfaen"/>
          <w:lang w:val="hy-AM"/>
        </w:rPr>
        <w:t>որը</w:t>
      </w:r>
      <w:r w:rsidRPr="00244C4C">
        <w:rPr>
          <w:rStyle w:val="apple-converted-space"/>
          <w:rFonts w:ascii="GHEA Grapalat" w:hAnsi="GHEA Grapalat" w:cs="Arian AMU"/>
          <w:lang w:val="hy-AM"/>
        </w:rPr>
        <w:t xml:space="preserve"> </w:t>
      </w:r>
      <w:r w:rsidRPr="00244C4C">
        <w:rPr>
          <w:rStyle w:val="apple-converted-space"/>
          <w:rFonts w:ascii="GHEA Grapalat" w:hAnsi="GHEA Grapalat" w:cs="Sylfaen"/>
          <w:lang w:val="hy-AM"/>
        </w:rPr>
        <w:t>կրճատում</w:t>
      </w:r>
      <w:r w:rsidRPr="00244C4C">
        <w:rPr>
          <w:rStyle w:val="apple-converted-space"/>
          <w:rFonts w:ascii="GHEA Grapalat" w:hAnsi="GHEA Grapalat" w:cs="Arian AMU"/>
          <w:lang w:val="hy-AM"/>
        </w:rPr>
        <w:t xml:space="preserve"> </w:t>
      </w:r>
      <w:r w:rsidRPr="00244C4C">
        <w:rPr>
          <w:rStyle w:val="apple-converted-space"/>
          <w:rFonts w:ascii="GHEA Grapalat" w:hAnsi="GHEA Grapalat" w:cs="Sylfaen"/>
          <w:lang w:val="hy-AM"/>
        </w:rPr>
        <w:t>է</w:t>
      </w:r>
      <w:r w:rsidRPr="00244C4C">
        <w:rPr>
          <w:rStyle w:val="apple-converted-space"/>
          <w:rFonts w:ascii="GHEA Grapalat" w:hAnsi="GHEA Grapalat" w:cs="Arian AMU"/>
          <w:lang w:val="hy-AM"/>
        </w:rPr>
        <w:t xml:space="preserve"> </w:t>
      </w:r>
      <w:r w:rsidRPr="00244C4C">
        <w:rPr>
          <w:rStyle w:val="apple-converted-space"/>
          <w:rFonts w:ascii="GHEA Grapalat" w:hAnsi="GHEA Grapalat" w:cs="Sylfaen"/>
          <w:lang w:val="hy-AM"/>
        </w:rPr>
        <w:t>հիվանդությունների</w:t>
      </w:r>
      <w:r w:rsidRPr="00244C4C">
        <w:rPr>
          <w:rStyle w:val="apple-converted-space"/>
          <w:rFonts w:ascii="GHEA Grapalat" w:hAnsi="GHEA Grapalat" w:cs="Arian AMU"/>
          <w:lang w:val="hy-AM"/>
        </w:rPr>
        <w:t xml:space="preserve"> </w:t>
      </w:r>
      <w:r w:rsidRPr="00244C4C">
        <w:rPr>
          <w:rStyle w:val="apple-converted-space"/>
          <w:rFonts w:ascii="GHEA Grapalat" w:hAnsi="GHEA Grapalat" w:cs="Sylfaen"/>
          <w:lang w:val="hy-AM"/>
        </w:rPr>
        <w:t>զարգացումը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</w:rPr>
        <w:t>Կ</w:t>
      </w:r>
      <w:r w:rsidRPr="00244C4C">
        <w:rPr>
          <w:rFonts w:ascii="GHEA Grapalat" w:hAnsi="GHEA Grapalat" w:cs="Sylfaen"/>
          <w:lang w:val="hy-AM"/>
        </w:rPr>
        <w:t>աթիլային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</w:t>
      </w:r>
      <w:r w:rsidRPr="00244C4C">
        <w:rPr>
          <w:rFonts w:ascii="GHEA Grapalat" w:hAnsi="GHEA Grapalat" w:cs="Sylfaen"/>
        </w:rPr>
        <w:t>ա</w:t>
      </w:r>
      <w:r w:rsidRPr="00244C4C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թերություններ</w:t>
      </w:r>
      <w:r w:rsidRPr="00244C4C">
        <w:rPr>
          <w:rFonts w:ascii="GHEA Grapalat" w:hAnsi="GHEA Grapalat" w:cs="Sylfaen"/>
        </w:rPr>
        <w:t>ը</w:t>
      </w:r>
      <w:r w:rsidRPr="00244C4C">
        <w:rPr>
          <w:rFonts w:ascii="GHEA Grapalat" w:hAnsi="GHEA Grapalat" w:cs="Arian AMU"/>
          <w:lang w:val="hy-AM"/>
        </w:rPr>
        <w:t>.</w:t>
      </w:r>
    </w:p>
    <w:p w:rsidR="00F3536E" w:rsidRPr="00244C4C" w:rsidRDefault="00F3536E" w:rsidP="00937653">
      <w:pPr>
        <w:pStyle w:val="ListParagraph"/>
        <w:numPr>
          <w:ilvl w:val="0"/>
          <w:numId w:val="25"/>
        </w:numPr>
        <w:spacing w:before="100" w:beforeAutospacing="1" w:after="100" w:afterAutospacing="1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</w:rPr>
        <w:t>Խոնավության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</w:rPr>
        <w:t>բաշխման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</w:rPr>
        <w:t>խնդիր</w:t>
      </w:r>
    </w:p>
    <w:p w:rsidR="00F3536E" w:rsidRPr="00244C4C" w:rsidRDefault="00F3536E" w:rsidP="00937653">
      <w:pPr>
        <w:pStyle w:val="ListParagraph"/>
        <w:numPr>
          <w:ilvl w:val="0"/>
          <w:numId w:val="25"/>
        </w:numPr>
        <w:spacing w:before="100" w:beforeAutospacing="1" w:after="100" w:afterAutospacing="1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</w:rPr>
        <w:t>Խողովակների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խցանվելու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վտանգ</w:t>
      </w:r>
      <w:r w:rsidRPr="00244C4C">
        <w:rPr>
          <w:rFonts w:ascii="GHEA Grapalat" w:hAnsi="GHEA Grapalat" w:cs="Arian AMU"/>
        </w:rPr>
        <w:t xml:space="preserve">` </w:t>
      </w:r>
    </w:p>
    <w:p w:rsidR="00F3536E" w:rsidRPr="00244C4C" w:rsidRDefault="00F3536E" w:rsidP="00937653">
      <w:pPr>
        <w:pStyle w:val="ListParagraph"/>
        <w:numPr>
          <w:ilvl w:val="0"/>
          <w:numId w:val="25"/>
        </w:numPr>
        <w:spacing w:before="100" w:beforeAutospacing="1" w:after="100" w:afterAutospacing="1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</w:rPr>
        <w:t>Բողբոջման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խնդիրների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առկայություն</w:t>
      </w:r>
    </w:p>
    <w:p w:rsidR="00F3536E" w:rsidRPr="00244C4C" w:rsidRDefault="00F3536E" w:rsidP="00937653">
      <w:pPr>
        <w:pStyle w:val="ListParagraph"/>
        <w:numPr>
          <w:ilvl w:val="0"/>
          <w:numId w:val="25"/>
        </w:numPr>
        <w:spacing w:before="100" w:beforeAutospacing="1" w:after="100" w:afterAutospacing="1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Հողի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աղակալում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կաթիլային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ոռոգումն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պահպանման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քիչ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օգտագործման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կրճատում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հոսքը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հողում՝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նվազեցնելով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աղերի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լվացումը</w:t>
      </w:r>
    </w:p>
    <w:p w:rsidR="00F3536E" w:rsidRPr="00244C4C" w:rsidRDefault="00F3536E" w:rsidP="00937653">
      <w:pPr>
        <w:pStyle w:val="ListParagraph"/>
        <w:numPr>
          <w:ilvl w:val="0"/>
          <w:numId w:val="25"/>
        </w:numPr>
        <w:spacing w:before="100" w:beforeAutospacing="1" w:after="100" w:afterAutospacing="1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ծախսատար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համեմատած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ակոսային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</w:p>
    <w:p w:rsidR="00F3536E" w:rsidRPr="00244C4C" w:rsidRDefault="00F3536E" w:rsidP="00937653">
      <w:pPr>
        <w:pStyle w:val="ListParagraph"/>
        <w:numPr>
          <w:ilvl w:val="0"/>
          <w:numId w:val="25"/>
        </w:numPr>
        <w:spacing w:before="100" w:beforeAutospacing="1" w:after="100" w:afterAutospacing="1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</w:rPr>
        <w:t>Պահանջում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ճնշում</w:t>
      </w:r>
    </w:p>
    <w:p w:rsidR="00F3536E" w:rsidRPr="00244C4C" w:rsidRDefault="00F3536E" w:rsidP="00937653">
      <w:pPr>
        <w:pStyle w:val="ListParagraph"/>
        <w:numPr>
          <w:ilvl w:val="0"/>
          <w:numId w:val="25"/>
        </w:numPr>
        <w:spacing w:before="100" w:beforeAutospacing="1" w:after="100" w:afterAutospacing="1"/>
        <w:rPr>
          <w:rFonts w:ascii="GHEA Grapalat" w:hAnsi="GHEA Grapalat" w:cs="Arian AMU"/>
          <w:lang w:val="hy-AM"/>
        </w:rPr>
      </w:pPr>
      <w:r w:rsidRPr="00244C4C">
        <w:rPr>
          <w:rFonts w:ascii="GHEA Grapalat" w:hAnsi="GHEA Grapalat" w:cs="Sylfaen"/>
          <w:lang w:val="hy-AM"/>
        </w:rPr>
        <w:t>Պահանջում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տեղադրելու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սպասարկելու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հմտություններ</w:t>
      </w:r>
      <w:r w:rsidRPr="00244C4C">
        <w:rPr>
          <w:rFonts w:ascii="GHEA Grapalat" w:hAnsi="GHEA Grapalat" w:cs="Arian AMU"/>
          <w:lang w:val="hy-AM"/>
        </w:rPr>
        <w:t xml:space="preserve"> </w:t>
      </w:r>
    </w:p>
    <w:p w:rsidR="00F3536E" w:rsidRPr="00244C4C" w:rsidRDefault="00F3536E" w:rsidP="007E66AA">
      <w:pPr>
        <w:pStyle w:val="ListParagraph"/>
        <w:rPr>
          <w:rFonts w:ascii="GHEA Grapalat" w:hAnsi="GHEA Grapalat" w:cs="Arian AMU"/>
          <w:lang w:val="hy-AM"/>
        </w:rPr>
      </w:pPr>
    </w:p>
    <w:p w:rsidR="00F3536E" w:rsidRPr="00244C4C" w:rsidRDefault="00F3536E" w:rsidP="00937653">
      <w:pPr>
        <w:pStyle w:val="ListParagraph"/>
        <w:numPr>
          <w:ilvl w:val="0"/>
          <w:numId w:val="30"/>
        </w:numPr>
        <w:spacing w:before="100" w:beforeAutospacing="1" w:after="100" w:afterAutospacing="1"/>
        <w:rPr>
          <w:rFonts w:ascii="GHEA Grapalat" w:hAnsi="GHEA Grapalat" w:cs="Arian AMU"/>
          <w:i/>
          <w:lang w:val="hy-AM"/>
        </w:rPr>
      </w:pPr>
      <w:r w:rsidRPr="00244C4C">
        <w:rPr>
          <w:rFonts w:ascii="GHEA Grapalat" w:hAnsi="GHEA Grapalat" w:cs="Sylfaen"/>
          <w:i/>
          <w:lang w:val="hy-AM"/>
        </w:rPr>
        <w:t>Ակոսային</w:t>
      </w:r>
      <w:r w:rsidRPr="00244C4C">
        <w:rPr>
          <w:rFonts w:ascii="GHEA Grapalat" w:hAnsi="GHEA Grapalat" w:cs="Arian AMU"/>
          <w:i/>
          <w:lang w:val="hy-AM"/>
        </w:rPr>
        <w:t xml:space="preserve"> </w:t>
      </w:r>
      <w:r w:rsidRPr="00244C4C">
        <w:rPr>
          <w:rFonts w:ascii="GHEA Grapalat" w:hAnsi="GHEA Grapalat" w:cs="Sylfaen"/>
          <w:i/>
          <w:lang w:val="hy-AM"/>
        </w:rPr>
        <w:t>ոռոգում</w:t>
      </w:r>
      <w:r w:rsidRPr="00244C4C">
        <w:rPr>
          <w:rFonts w:ascii="GHEA Grapalat" w:hAnsi="GHEA Grapalat" w:cs="Arian AMU"/>
          <w:i/>
          <w:lang w:val="hy-AM"/>
        </w:rPr>
        <w:t>/</w:t>
      </w:r>
      <w:r w:rsidRPr="00244C4C">
        <w:rPr>
          <w:rFonts w:ascii="GHEA Grapalat" w:hAnsi="GHEA Grapalat" w:cs="Sylfaen"/>
          <w:i/>
          <w:lang w:val="hy-AM"/>
        </w:rPr>
        <w:t>ինֆիլտրացիա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>
        <w:rPr>
          <w:noProof/>
        </w:rPr>
        <w:pict>
          <v:shape id="Picture 63" o:spid="_x0000_s1067" type="#_x0000_t75" style="position:absolute;left:0;text-align:left;margin-left:0;margin-top:4.05pt;width:167.1pt;height:118.95pt;z-index:251674112;visibility:visible">
            <v:imagedata r:id="rId148" o:title=""/>
            <w10:wrap type="square"/>
          </v:shape>
        </w:pict>
      </w:r>
      <w:r w:rsidRPr="00244C4C">
        <w:rPr>
          <w:rFonts w:ascii="GHEA Grapalat" w:hAnsi="GHEA Grapalat" w:cs="Sylfaen"/>
          <w:lang w:val="hy-AM"/>
        </w:rPr>
        <w:t>Ակոսային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հարմար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բազմաթիվ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Ակոսային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ոռոգմամբ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պետք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ոռոգվեն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մշակաբույսերը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որոնք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ցանկացած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այլ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ոռոգումների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կարող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ցողունի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վնասվածք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ստանալ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Ակոսային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նպատակահարմար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այգիների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Ծառատնկման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փուլում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ակոսը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երկայնքով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բավական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մյուս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փուլերում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ակոսների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կարիք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զգացվում՝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բավարար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ջուր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ապահովվելու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նպատակով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Հաճախ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զիգզագ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կիրառվում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տարածումը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բարելավելու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n AMU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Առկա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դեպքեր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երբ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ակոսը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հանդիսանում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ջրատար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ծառերը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ջուր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ստանում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հատուկ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դրանց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տակ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փորած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օղակներից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այսպես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կոչված</w:t>
      </w:r>
      <w:r w:rsidRPr="00244C4C">
        <w:rPr>
          <w:rFonts w:ascii="GHEA Grapalat" w:hAnsi="GHEA Grapalat" w:cs="Arian AMU"/>
          <w:lang w:val="hy-AM"/>
        </w:rPr>
        <w:t xml:space="preserve">` </w:t>
      </w:r>
      <w:r w:rsidRPr="00244C4C">
        <w:rPr>
          <w:rFonts w:ascii="GHEA Grapalat" w:hAnsi="GHEA Grapalat" w:cs="Sylfaen"/>
          <w:lang w:val="hy-AM"/>
        </w:rPr>
        <w:t>բաժակներից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սակայն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ակոսահանման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աշխատանքները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շատանում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բարձրացնում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հիմնադրման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սպասարկման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ծախսերը</w:t>
      </w:r>
      <w:r w:rsidRPr="00244C4C">
        <w:rPr>
          <w:rFonts w:ascii="GHEA Grapalat" w:hAnsi="GHEA Grapalat" w:cs="Arian AMU"/>
          <w:lang w:val="hy-AM"/>
        </w:rPr>
        <w:t xml:space="preserve">: </w:t>
      </w:r>
    </w:p>
    <w:p w:rsidR="00F3536E" w:rsidRPr="00244C4C" w:rsidRDefault="00F3536E" w:rsidP="007E66AA">
      <w:pPr>
        <w:rPr>
          <w:rFonts w:ascii="GHEA Grapalat" w:hAnsi="GHEA Grapalat" w:cs="Arian AMU"/>
        </w:rPr>
      </w:pPr>
      <w:r w:rsidRPr="00244C4C">
        <w:rPr>
          <w:rFonts w:ascii="GHEA Grapalat" w:hAnsi="GHEA Grapalat" w:cs="Sylfaen"/>
        </w:rPr>
        <w:t>Ա</w:t>
      </w:r>
      <w:r w:rsidRPr="00244C4C">
        <w:rPr>
          <w:rFonts w:ascii="GHEA Grapalat" w:hAnsi="GHEA Grapalat" w:cs="Sylfaen"/>
          <w:lang w:val="hy-AM"/>
        </w:rPr>
        <w:t>ռավելություն</w:t>
      </w:r>
      <w:r w:rsidRPr="00244C4C">
        <w:rPr>
          <w:rFonts w:ascii="GHEA Grapalat" w:hAnsi="GHEA Grapalat" w:cs="Sylfaen"/>
        </w:rPr>
        <w:t>երը</w:t>
      </w:r>
      <w:r w:rsidRPr="00244C4C">
        <w:rPr>
          <w:rFonts w:ascii="GHEA Grapalat" w:hAnsi="GHEA Grapalat" w:cs="Arian AMU"/>
        </w:rPr>
        <w:t>`</w:t>
      </w:r>
    </w:p>
    <w:p w:rsidR="00F3536E" w:rsidRPr="00244C4C" w:rsidRDefault="00F3536E" w:rsidP="00937653">
      <w:pPr>
        <w:pStyle w:val="ListParagraph"/>
        <w:numPr>
          <w:ilvl w:val="0"/>
          <w:numId w:val="29"/>
        </w:numPr>
        <w:spacing w:before="100" w:beforeAutospacing="1" w:after="100" w:afterAutospacing="1"/>
        <w:rPr>
          <w:rFonts w:ascii="GHEA Grapalat" w:hAnsi="GHEA Grapalat" w:cs="Arian AMU"/>
        </w:rPr>
      </w:pPr>
      <w:r w:rsidRPr="00244C4C">
        <w:rPr>
          <w:rFonts w:ascii="GHEA Grapalat" w:hAnsi="GHEA Grapalat" w:cs="Sylfaen"/>
        </w:rPr>
        <w:t>Ցածր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ընթացիկ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ծախսեր</w:t>
      </w:r>
      <w:r w:rsidRPr="00244C4C">
        <w:rPr>
          <w:rFonts w:ascii="GHEA Grapalat" w:hAnsi="GHEA Grapalat" w:cs="Arian AMU"/>
        </w:rPr>
        <w:t xml:space="preserve"> /</w:t>
      </w:r>
      <w:r w:rsidRPr="00244C4C">
        <w:rPr>
          <w:rFonts w:ascii="GHEA Grapalat" w:hAnsi="GHEA Grapalat" w:cs="Sylfaen"/>
        </w:rPr>
        <w:t>գործառնական</w:t>
      </w:r>
      <w:r w:rsidRPr="00244C4C">
        <w:rPr>
          <w:rFonts w:ascii="GHEA Grapalat" w:hAnsi="GHEA Grapalat" w:cs="Arian AMU"/>
        </w:rPr>
        <w:t xml:space="preserve">, </w:t>
      </w:r>
      <w:r w:rsidRPr="00244C4C">
        <w:rPr>
          <w:rFonts w:ascii="GHEA Grapalat" w:hAnsi="GHEA Grapalat" w:cs="Sylfaen"/>
        </w:rPr>
        <w:t>բացի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աշխատուժից</w:t>
      </w:r>
      <w:r w:rsidRPr="00244C4C">
        <w:rPr>
          <w:rFonts w:ascii="GHEA Grapalat" w:hAnsi="GHEA Grapalat" w:cs="Arian AMU"/>
        </w:rPr>
        <w:t xml:space="preserve">/ </w:t>
      </w:r>
    </w:p>
    <w:p w:rsidR="00F3536E" w:rsidRPr="00244C4C" w:rsidRDefault="00F3536E" w:rsidP="00937653">
      <w:pPr>
        <w:pStyle w:val="ListParagraph"/>
        <w:numPr>
          <w:ilvl w:val="0"/>
          <w:numId w:val="29"/>
        </w:numPr>
        <w:spacing w:before="100" w:beforeAutospacing="1" w:after="100" w:afterAutospacing="1"/>
        <w:rPr>
          <w:rFonts w:ascii="GHEA Grapalat" w:hAnsi="GHEA Grapalat" w:cs="Arian AMU"/>
        </w:rPr>
      </w:pP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համակարգը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պահանջում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սարքավորումների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</w:rPr>
        <w:t>քիչ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  <w:r w:rsidRPr="00244C4C">
        <w:rPr>
          <w:rFonts w:ascii="GHEA Grapalat" w:hAnsi="GHEA Grapalat" w:cs="Arian AMU"/>
          <w:lang w:val="hy-AM"/>
        </w:rPr>
        <w:t xml:space="preserve">: </w:t>
      </w:r>
    </w:p>
    <w:p w:rsidR="00F3536E" w:rsidRPr="00244C4C" w:rsidRDefault="00F3536E" w:rsidP="007E66AA">
      <w:pPr>
        <w:rPr>
          <w:rFonts w:ascii="GHEA Grapalat" w:hAnsi="GHEA Grapalat" w:cs="Arian AMU"/>
        </w:rPr>
      </w:pPr>
      <w:r w:rsidRPr="00244C4C">
        <w:rPr>
          <w:rFonts w:ascii="GHEA Grapalat" w:hAnsi="GHEA Grapalat" w:cs="Sylfaen"/>
          <w:lang w:val="hy-AM"/>
        </w:rPr>
        <w:t>Թերությունն</w:t>
      </w:r>
      <w:r w:rsidRPr="00244C4C">
        <w:rPr>
          <w:rFonts w:ascii="GHEA Grapalat" w:hAnsi="GHEA Grapalat" w:cs="Sylfaen"/>
        </w:rPr>
        <w:t>երը</w:t>
      </w:r>
      <w:r w:rsidRPr="00244C4C">
        <w:rPr>
          <w:rFonts w:ascii="GHEA Grapalat" w:hAnsi="GHEA Grapalat" w:cs="Arian AMU"/>
        </w:rPr>
        <w:t>`</w:t>
      </w:r>
    </w:p>
    <w:p w:rsidR="00F3536E" w:rsidRPr="00244C4C" w:rsidRDefault="00F3536E" w:rsidP="00937653">
      <w:pPr>
        <w:pStyle w:val="ListParagraph"/>
        <w:numPr>
          <w:ilvl w:val="0"/>
          <w:numId w:val="29"/>
        </w:numPr>
        <w:spacing w:before="100" w:beforeAutospacing="1" w:after="100" w:afterAutospacing="1"/>
        <w:rPr>
          <w:rFonts w:ascii="GHEA Grapalat" w:hAnsi="GHEA Grapalat" w:cs="Arian AMU"/>
        </w:rPr>
      </w:pPr>
      <w:r w:rsidRPr="00244C4C">
        <w:rPr>
          <w:rFonts w:ascii="GHEA Grapalat" w:hAnsi="GHEA Grapalat" w:cs="Sylfaen"/>
        </w:rPr>
        <w:t>Բարձր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աշխատուժի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ծախս</w:t>
      </w:r>
      <w:r w:rsidRPr="00244C4C">
        <w:rPr>
          <w:rFonts w:ascii="GHEA Grapalat" w:hAnsi="GHEA Grapalat" w:cs="Arian AMU"/>
        </w:rPr>
        <w:t xml:space="preserve">, </w:t>
      </w:r>
      <w:r w:rsidRPr="00244C4C">
        <w:rPr>
          <w:rFonts w:ascii="GHEA Grapalat" w:hAnsi="GHEA Grapalat" w:cs="Sylfaen"/>
        </w:rPr>
        <w:t>քանզի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համակարգը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ավտոմատացված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չէ</w:t>
      </w:r>
    </w:p>
    <w:p w:rsidR="00F3536E" w:rsidRPr="00244C4C" w:rsidRDefault="00F3536E" w:rsidP="00937653">
      <w:pPr>
        <w:pStyle w:val="ListParagraph"/>
        <w:numPr>
          <w:ilvl w:val="0"/>
          <w:numId w:val="29"/>
        </w:numPr>
        <w:spacing w:before="100" w:beforeAutospacing="1" w:after="100" w:afterAutospacing="1"/>
        <w:rPr>
          <w:rFonts w:ascii="GHEA Grapalat" w:hAnsi="GHEA Grapalat" w:cs="Arian AMU"/>
        </w:rPr>
      </w:pPr>
      <w:r w:rsidRPr="00244C4C">
        <w:rPr>
          <w:rFonts w:ascii="GHEA Grapalat" w:hAnsi="GHEA Grapalat" w:cs="Sylfaen"/>
        </w:rPr>
        <w:t>Համեմատած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անձրևային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մակերեսային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ոռոգման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համակարգերի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</w:t>
      </w:r>
      <w:r w:rsidRPr="00244C4C">
        <w:rPr>
          <w:rFonts w:ascii="GHEA Grapalat" w:hAnsi="GHEA Grapalat" w:cs="Arian AMU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ակոսային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համակարգի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արդյունավետության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մակարդակն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ավելի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ցածր</w:t>
      </w:r>
      <w:r w:rsidRPr="00244C4C">
        <w:rPr>
          <w:rFonts w:ascii="GHEA Grapalat" w:hAnsi="GHEA Grapalat" w:cs="Arian AMU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</w:p>
    <w:p w:rsidR="00F3536E" w:rsidRPr="00244C4C" w:rsidRDefault="00F3536E" w:rsidP="00937653">
      <w:pPr>
        <w:pStyle w:val="ListParagraph"/>
        <w:numPr>
          <w:ilvl w:val="0"/>
          <w:numId w:val="29"/>
        </w:numPr>
        <w:spacing w:before="100" w:beforeAutospacing="1" w:after="100" w:afterAutospacing="1"/>
        <w:rPr>
          <w:rFonts w:ascii="GHEA Grapalat" w:hAnsi="GHEA Grapalat" w:cs="Arian AMU"/>
        </w:rPr>
      </w:pPr>
      <w:r w:rsidRPr="00244C4C">
        <w:rPr>
          <w:rFonts w:ascii="GHEA Grapalat" w:hAnsi="GHEA Grapalat" w:cs="Sylfaen"/>
        </w:rPr>
        <w:t>Ներդրումային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ծախսերը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բարձր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են</w:t>
      </w:r>
      <w:r w:rsidRPr="00244C4C">
        <w:rPr>
          <w:rFonts w:ascii="GHEA Grapalat" w:hAnsi="GHEA Grapalat" w:cs="Arian AMU"/>
        </w:rPr>
        <w:t xml:space="preserve">` </w:t>
      </w:r>
      <w:r w:rsidRPr="00244C4C">
        <w:rPr>
          <w:rFonts w:ascii="GHEA Grapalat" w:hAnsi="GHEA Grapalat" w:cs="Sylfaen"/>
        </w:rPr>
        <w:t>մելիորացիա</w:t>
      </w:r>
      <w:r w:rsidRPr="00244C4C">
        <w:rPr>
          <w:rFonts w:ascii="GHEA Grapalat" w:hAnsi="GHEA Grapalat" w:cs="Arian AMU"/>
        </w:rPr>
        <w:t xml:space="preserve">, </w:t>
      </w:r>
      <w:r w:rsidRPr="00244C4C">
        <w:rPr>
          <w:rFonts w:ascii="GHEA Grapalat" w:hAnsi="GHEA Grapalat" w:cs="Sylfaen"/>
        </w:rPr>
        <w:t>ակոսների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փորում</w:t>
      </w:r>
      <w:r w:rsidRPr="00244C4C">
        <w:rPr>
          <w:rFonts w:ascii="GHEA Grapalat" w:hAnsi="GHEA Grapalat" w:cs="Arian AMU"/>
        </w:rPr>
        <w:t xml:space="preserve"> (</w:t>
      </w:r>
      <w:r w:rsidRPr="00244C4C">
        <w:rPr>
          <w:rFonts w:ascii="GHEA Grapalat" w:hAnsi="GHEA Grapalat" w:cs="Sylfaen"/>
        </w:rPr>
        <w:t>ակոսահանում</w:t>
      </w:r>
      <w:r w:rsidRPr="00244C4C">
        <w:rPr>
          <w:rFonts w:ascii="GHEA Grapalat" w:hAnsi="GHEA Grapalat" w:cs="Arian AMU"/>
        </w:rPr>
        <w:t>)</w:t>
      </w:r>
    </w:p>
    <w:p w:rsidR="00F3536E" w:rsidRPr="00244C4C" w:rsidRDefault="00F3536E" w:rsidP="007E66AA">
      <w:pPr>
        <w:pStyle w:val="ListParagraph"/>
        <w:rPr>
          <w:rFonts w:ascii="GHEA Grapalat" w:hAnsi="GHEA Grapalat" w:cs="Arian AMU"/>
        </w:rPr>
      </w:pPr>
    </w:p>
    <w:p w:rsidR="00F3536E" w:rsidRPr="00244C4C" w:rsidRDefault="00F3536E" w:rsidP="00BB42E8">
      <w:pPr>
        <w:pStyle w:val="ListParagraph"/>
        <w:numPr>
          <w:ilvl w:val="3"/>
          <w:numId w:val="29"/>
        </w:numPr>
        <w:spacing w:before="100" w:beforeAutospacing="1" w:after="100" w:afterAutospacing="1"/>
        <w:ind w:left="851"/>
        <w:rPr>
          <w:rFonts w:ascii="GHEA Grapalat" w:hAnsi="GHEA Grapalat" w:cs="Arian AMU"/>
          <w:i/>
        </w:rPr>
      </w:pPr>
      <w:r w:rsidRPr="00244C4C">
        <w:rPr>
          <w:rFonts w:ascii="GHEA Grapalat" w:hAnsi="GHEA Grapalat" w:cs="Sylfaen"/>
          <w:i/>
        </w:rPr>
        <w:t>Խողովակա</w:t>
      </w:r>
      <w:r w:rsidRPr="00244C4C">
        <w:rPr>
          <w:rFonts w:ascii="GHEA Grapalat" w:hAnsi="GHEA Grapalat" w:cs="Arian AMU"/>
          <w:i/>
        </w:rPr>
        <w:t>-</w:t>
      </w:r>
      <w:r w:rsidRPr="00244C4C">
        <w:rPr>
          <w:rFonts w:ascii="GHEA Grapalat" w:hAnsi="GHEA Grapalat" w:cs="Sylfaen"/>
          <w:i/>
        </w:rPr>
        <w:t>ակոսային</w:t>
      </w:r>
      <w:r w:rsidRPr="00244C4C">
        <w:rPr>
          <w:rFonts w:ascii="GHEA Grapalat" w:hAnsi="GHEA Grapalat" w:cs="Arian AMU"/>
          <w:i/>
        </w:rPr>
        <w:t xml:space="preserve"> </w:t>
      </w:r>
      <w:r w:rsidRPr="00244C4C">
        <w:rPr>
          <w:rFonts w:ascii="GHEA Grapalat" w:hAnsi="GHEA Grapalat" w:cs="Sylfaen"/>
          <w:i/>
        </w:rPr>
        <w:t>եղանակ</w:t>
      </w:r>
      <w:r w:rsidRPr="00244C4C">
        <w:rPr>
          <w:rFonts w:ascii="GHEA Grapalat" w:hAnsi="GHEA Grapalat" w:cs="Arian AMU"/>
          <w:i/>
        </w:rPr>
        <w:t xml:space="preserve">. </w:t>
      </w:r>
    </w:p>
    <w:p w:rsidR="00F3536E" w:rsidRPr="00244C4C" w:rsidRDefault="00F3536E" w:rsidP="007E66AA">
      <w:pPr>
        <w:rPr>
          <w:rFonts w:ascii="GHEA Grapalat" w:hAnsi="GHEA Grapalat" w:cs="Arian AMU"/>
          <w:lang w:val="hy-AM"/>
        </w:rPr>
      </w:pPr>
      <w:r>
        <w:rPr>
          <w:noProof/>
        </w:rPr>
        <w:pict>
          <v:shape id="Picture 61" o:spid="_x0000_s1068" type="#_x0000_t75" style="position:absolute;left:0;text-align:left;margin-left:0;margin-top:2.15pt;width:207.25pt;height:144.65pt;z-index:251675136;visibility:visible">
            <v:imagedata r:id="rId149" o:title=""/>
            <w10:wrap type="square"/>
          </v:shape>
        </w:pict>
      </w:r>
      <w:r w:rsidRPr="00244C4C">
        <w:rPr>
          <w:rFonts w:ascii="GHEA Grapalat" w:hAnsi="GHEA Grapalat" w:cs="Sylfaen"/>
        </w:rPr>
        <w:t>Տվյալ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եղանակը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հանդիսանում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ակոսային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եղանակի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կատարելագործված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տարբերակ</w:t>
      </w:r>
      <w:r w:rsidRPr="00244C4C">
        <w:rPr>
          <w:rFonts w:ascii="GHEA Grapalat" w:hAnsi="GHEA Grapalat" w:cs="Arian AMU"/>
        </w:rPr>
        <w:t xml:space="preserve">` </w:t>
      </w:r>
      <w:r w:rsidRPr="00244C4C">
        <w:rPr>
          <w:rFonts w:ascii="GHEA Grapalat" w:hAnsi="GHEA Grapalat" w:cs="Sylfaen"/>
        </w:rPr>
        <w:t>առուների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մեջ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տեղադրվում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խողովակ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շարժվող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փականներով</w:t>
      </w:r>
      <w:r w:rsidRPr="00244C4C">
        <w:rPr>
          <w:rFonts w:ascii="GHEA Grapalat" w:hAnsi="GHEA Grapalat" w:cs="Arian AMU"/>
        </w:rPr>
        <w:t xml:space="preserve">, </w:t>
      </w:r>
      <w:r w:rsidRPr="00244C4C">
        <w:rPr>
          <w:rFonts w:ascii="GHEA Grapalat" w:hAnsi="GHEA Grapalat" w:cs="Sylfaen"/>
        </w:rPr>
        <w:t>որոնցով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կարելի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է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կառավարել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ջրի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հոսքը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դեպի</w:t>
      </w:r>
      <w:r w:rsidRPr="00244C4C">
        <w:rPr>
          <w:rFonts w:ascii="GHEA Grapalat" w:hAnsi="GHEA Grapalat" w:cs="Arian AMU"/>
        </w:rPr>
        <w:t xml:space="preserve"> </w:t>
      </w:r>
      <w:r w:rsidRPr="00244C4C">
        <w:rPr>
          <w:rFonts w:ascii="GHEA Grapalat" w:hAnsi="GHEA Grapalat" w:cs="Sylfaen"/>
        </w:rPr>
        <w:t>ակոսներ</w:t>
      </w:r>
      <w:r w:rsidRPr="00244C4C">
        <w:rPr>
          <w:rFonts w:ascii="GHEA Grapalat" w:hAnsi="GHEA Grapalat" w:cs="Arian AMU"/>
        </w:rPr>
        <w:t>:</w:t>
      </w:r>
    </w:p>
    <w:p w:rsidR="00F3536E" w:rsidRPr="00244C4C" w:rsidRDefault="00F3536E" w:rsidP="007E66AA">
      <w:pPr>
        <w:rPr>
          <w:rFonts w:ascii="GHEA Grapalat" w:hAnsi="GHEA Grapalat"/>
        </w:rPr>
      </w:pPr>
    </w:p>
    <w:p w:rsidR="00F3536E" w:rsidRPr="00244C4C" w:rsidRDefault="00F3536E" w:rsidP="007E66AA">
      <w:pPr>
        <w:rPr>
          <w:rFonts w:ascii="GHEA Grapalat" w:hAnsi="GHEA Grapalat"/>
        </w:rPr>
      </w:pPr>
    </w:p>
    <w:p w:rsidR="00F3536E" w:rsidRPr="00244C4C" w:rsidRDefault="00F3536E" w:rsidP="007E66AA">
      <w:pPr>
        <w:rPr>
          <w:rFonts w:ascii="GHEA Grapalat" w:hAnsi="GHEA Grapalat"/>
        </w:rPr>
        <w:sectPr w:rsidR="00F3536E" w:rsidRPr="00244C4C" w:rsidSect="007E66AA">
          <w:headerReference w:type="default" r:id="rId150"/>
          <w:pgSz w:w="11907" w:h="16840" w:code="9"/>
          <w:pgMar w:top="1134" w:right="851" w:bottom="993" w:left="1701" w:header="567" w:footer="567" w:gutter="0"/>
          <w:cols w:space="720"/>
          <w:docGrid w:linePitch="360"/>
        </w:sectPr>
      </w:pPr>
    </w:p>
    <w:p w:rsidR="00F3536E" w:rsidRPr="00244C4C" w:rsidRDefault="00F3536E" w:rsidP="00C50711">
      <w:pPr>
        <w:pStyle w:val="Heading3"/>
        <w:rPr>
          <w:rFonts w:ascii="GHEA Grapalat" w:hAnsi="GHEA Grapalat"/>
          <w:lang w:val="hy-AM"/>
        </w:rPr>
      </w:pPr>
      <w:bookmarkStart w:id="415" w:name="_Toc361931118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ԱԶԴԵՑՈՒԹՅՈՒՆ</w:t>
      </w:r>
      <w:bookmarkEnd w:id="415"/>
    </w:p>
    <w:tbl>
      <w:tblPr>
        <w:tblpPr w:leftFromText="180" w:rightFromText="180" w:vertAnchor="page" w:horzAnchor="margin" w:tblpY="2282"/>
        <w:tblW w:w="5000" w:type="pct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3894"/>
        <w:gridCol w:w="10956"/>
      </w:tblGrid>
      <w:tr w:rsidR="00F3536E" w:rsidRPr="00244C4C" w:rsidTr="003C0602">
        <w:trPr>
          <w:trHeight w:val="951"/>
        </w:trPr>
        <w:tc>
          <w:tcPr>
            <w:tcW w:w="1311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Ցուցանիշ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b/>
                <w:lang w:val="hy-AM"/>
              </w:rPr>
            </w:pP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/>
                <w:b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b/>
                <w:sz w:val="22"/>
                <w:lang w:val="hy-AM"/>
              </w:rPr>
              <w:t>գնահատական</w:t>
            </w:r>
          </w:p>
        </w:tc>
      </w:tr>
      <w:tr w:rsidR="00F3536E" w:rsidRPr="00244C4C" w:rsidTr="003C0602">
        <w:trPr>
          <w:trHeight w:val="331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i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2"/>
                <w:lang w:val="hy-AM"/>
              </w:rPr>
              <w:t>Աշխատուժ</w:t>
            </w:r>
          </w:p>
        </w:tc>
      </w:tr>
      <w:tr w:rsidR="00F3536E" w:rsidRPr="00D41408" w:rsidTr="003C0602">
        <w:trPr>
          <w:trHeight w:val="125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թվաքանակ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15</w:t>
            </w:r>
            <w:r w:rsidRPr="00244C4C">
              <w:rPr>
                <w:rFonts w:ascii="GHEA Grapalat" w:hAnsi="GHEA Grapalat"/>
                <w:sz w:val="22"/>
                <w:vertAlign w:val="superscript"/>
                <w:lang w:val="hy-AM"/>
              </w:rPr>
              <w:footnoteReference w:id="15"/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12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ստեղծում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թվին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ծրագիրը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աստիճանաբար՝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շինարարական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աշխատանքների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ավարտից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հետո՝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առաջին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տարուց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սկսած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6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հիմնական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աշխատատեղերից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մինչև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12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թիվը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կհասնի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15-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լրիվ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պայմաններում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յուրաքանչյուր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սեզոնի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կապահովվի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3-5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ժամանակավոր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սեսոնային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աշխատողների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ներգրավում</w:t>
            </w:r>
          </w:p>
        </w:tc>
      </w:tr>
      <w:tr w:rsidR="00F3536E" w:rsidRPr="00D41408" w:rsidTr="003C0602">
        <w:trPr>
          <w:trHeight w:val="977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ֆոնդ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աշխատավարձին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ուղղվող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միջոցների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առնվազն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1,393,848,659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շրջանակներում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սցենարի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1,463,541,0</w:t>
            </w:r>
            <w:r w:rsidRPr="00527A98">
              <w:rPr>
                <w:rFonts w:ascii="GHEA Grapalat" w:hAnsi="GHEA Grapalat"/>
                <w:sz w:val="22"/>
                <w:lang w:val="hy-AM"/>
              </w:rPr>
              <w:t>9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2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չափ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i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2"/>
                <w:lang w:val="hy-AM"/>
              </w:rPr>
              <w:t>Տնտեսական</w:t>
            </w:r>
            <w:r w:rsidRPr="00244C4C">
              <w:rPr>
                <w:rFonts w:ascii="GHEA Grapalat" w:hAnsi="GHEA Grapalat"/>
                <w:i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2"/>
                <w:lang w:val="hy-AM"/>
              </w:rPr>
              <w:t>արդյունք՝</w:t>
            </w:r>
            <w:r w:rsidRPr="00244C4C">
              <w:rPr>
                <w:rFonts w:ascii="GHEA Grapalat" w:hAnsi="GHEA Grapalat"/>
                <w:i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2"/>
                <w:lang w:val="hy-AM"/>
              </w:rPr>
              <w:t>միկրոմակարդակով</w:t>
            </w:r>
          </w:p>
        </w:tc>
      </w:tr>
      <w:tr w:rsidR="00F3536E" w:rsidRPr="00D41408" w:rsidTr="003C0602">
        <w:trPr>
          <w:trHeight w:val="314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համախառն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հասույթը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մոտավորապես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20,541,793,088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միջին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տարեկանը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հասնում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1,410,138,933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զարգացումների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ընդամենը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23,623,062,051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</w:p>
        </w:tc>
      </w:tr>
      <w:tr w:rsidR="00F3536E" w:rsidRPr="00D41408" w:rsidTr="003C0602">
        <w:trPr>
          <w:trHeight w:val="152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Նշված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20,541,793,088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ծավալից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շահույթը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1,568,131,095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իսկ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լավատեսականի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դեպքում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` 1,803,350,759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244C4C" w:rsidTr="003C0602">
        <w:trPr>
          <w:trHeight w:val="77"/>
        </w:trPr>
        <w:tc>
          <w:tcPr>
            <w:tcW w:w="5000" w:type="pct"/>
            <w:gridSpan w:val="2"/>
            <w:shd w:val="clear" w:color="auto" w:fill="F2F2F2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i/>
                <w:lang w:val="hy-AM"/>
              </w:rPr>
            </w:pPr>
            <w:r w:rsidRPr="00244C4C">
              <w:rPr>
                <w:rFonts w:ascii="GHEA Grapalat" w:hAnsi="GHEA Grapalat" w:cs="Sylfaen"/>
                <w:i/>
                <w:sz w:val="22"/>
                <w:lang w:val="hy-AM"/>
              </w:rPr>
              <w:t>Տնտեսական</w:t>
            </w:r>
            <w:r w:rsidRPr="00244C4C">
              <w:rPr>
                <w:rFonts w:ascii="GHEA Grapalat" w:hAnsi="GHEA Grapalat"/>
                <w:i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2"/>
                <w:lang w:val="hy-AM"/>
              </w:rPr>
              <w:t>արդյունք՝</w:t>
            </w:r>
            <w:r w:rsidRPr="00244C4C">
              <w:rPr>
                <w:rFonts w:ascii="GHEA Grapalat" w:hAnsi="GHEA Grapalat"/>
                <w:i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i/>
                <w:sz w:val="22"/>
                <w:lang w:val="hy-AM"/>
              </w:rPr>
              <w:t>մակրոմակարդակով</w:t>
            </w:r>
          </w:p>
        </w:tc>
      </w:tr>
      <w:tr w:rsidR="00F3536E" w:rsidRPr="00D41408" w:rsidTr="003C0602">
        <w:trPr>
          <w:trHeight w:val="1308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Միանվագ՝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արդյունքում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կկատարվեն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6,422,445,700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սկզբնական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ներդրումներ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գրեթե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ամբողջությամբ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տեղական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գնումներ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: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Շարունակական՝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թողարկված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/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մատուցված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գործողության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տարիների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կթողարկվի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կմատուցվի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20,541,793,088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արտադրանք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ծառայություն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ավելացված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արժեքի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գնահատվում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10-15%: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նշանակում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մարզի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ծրագրի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միայն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ուղղակի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ազդեցության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շնորհիվ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կավելանա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մոտ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2,054,179,309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դրամով</w:t>
            </w:r>
          </w:p>
        </w:tc>
      </w:tr>
      <w:tr w:rsidR="00F3536E" w:rsidRPr="00D41408" w:rsidTr="003C0602">
        <w:trPr>
          <w:trHeight w:val="646"/>
        </w:trPr>
        <w:tc>
          <w:tcPr>
            <w:tcW w:w="1311" w:type="pct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տեսքով</w:t>
            </w:r>
          </w:p>
        </w:tc>
        <w:tc>
          <w:tcPr>
            <w:tcW w:w="3689" w:type="pct"/>
            <w:vAlign w:val="center"/>
          </w:tcPr>
          <w:p w:rsidR="00F3536E" w:rsidRPr="00244C4C" w:rsidRDefault="00F3536E" w:rsidP="003C0602">
            <w:pPr>
              <w:rPr>
                <w:rFonts w:ascii="GHEA Grapalat" w:hAnsi="GHEA Grapalat"/>
                <w:lang w:val="hy-AM"/>
              </w:rPr>
            </w:pP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Հարկերի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իհարկե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բարդ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կանխատեսել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սակայն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կոպիտ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հաշվարկներով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ընդհանուր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մասհանումները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կկազմեն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867,506,315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դրամ՝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ամբողջ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իրագործման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ընթացքում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: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Այդ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գումարը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բաղկացած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է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ԱԱՀ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-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(205,417,931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),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եկամտային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(348,462,165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)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և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շահութահարկից</w:t>
            </w:r>
            <w:r w:rsidRPr="00244C4C">
              <w:rPr>
                <w:rFonts w:ascii="GHEA Grapalat" w:hAnsi="GHEA Grapalat"/>
                <w:sz w:val="22"/>
                <w:lang w:val="hy-AM"/>
              </w:rPr>
              <w:t xml:space="preserve"> (313,626,219 </w:t>
            </w:r>
            <w:r w:rsidRPr="00244C4C">
              <w:rPr>
                <w:rFonts w:ascii="GHEA Grapalat" w:hAnsi="GHEA Grapalat" w:cs="Sylfaen"/>
                <w:sz w:val="22"/>
                <w:lang w:val="hy-AM"/>
              </w:rPr>
              <w:t>դրամ</w:t>
            </w:r>
            <w:r w:rsidRPr="00244C4C">
              <w:rPr>
                <w:rFonts w:ascii="GHEA Grapalat" w:hAnsi="GHEA Grapalat"/>
                <w:sz w:val="22"/>
                <w:lang w:val="hy-AM"/>
              </w:rPr>
              <w:t>)</w:t>
            </w:r>
          </w:p>
        </w:tc>
      </w:tr>
    </w:tbl>
    <w:p w:rsidR="00F3536E" w:rsidRPr="00244C4C" w:rsidRDefault="00F3536E" w:rsidP="007E66AA">
      <w:pPr>
        <w:rPr>
          <w:rFonts w:ascii="GHEA Grapalat" w:hAnsi="GHEA Grapalat"/>
          <w:lang w:val="hy-AM"/>
        </w:rPr>
        <w:sectPr w:rsidR="00F3536E" w:rsidRPr="00244C4C" w:rsidSect="00ED181E">
          <w:headerReference w:type="default" r:id="rId151"/>
          <w:pgSz w:w="16840" w:h="11907" w:orient="landscape" w:code="9"/>
          <w:pgMar w:top="1133" w:right="1134" w:bottom="851" w:left="992" w:header="567" w:footer="567" w:gutter="0"/>
          <w:cols w:space="720"/>
          <w:rtlGutter/>
          <w:docGrid w:linePitch="360"/>
        </w:sectPr>
      </w:pPr>
    </w:p>
    <w:p w:rsidR="00F3536E" w:rsidRPr="00244C4C" w:rsidRDefault="00F3536E" w:rsidP="00801984">
      <w:pPr>
        <w:pStyle w:val="Heading2"/>
        <w:rPr>
          <w:rFonts w:ascii="GHEA Grapalat" w:hAnsi="GHEA Grapalat"/>
          <w:lang w:val="hy-AM"/>
        </w:rPr>
      </w:pPr>
      <w:bookmarkStart w:id="416" w:name="_Toc361931119"/>
      <w:r w:rsidRPr="00244C4C">
        <w:rPr>
          <w:rFonts w:ascii="GHEA Grapalat" w:hAnsi="GHEA Grapalat" w:cs="Sylfaen"/>
          <w:lang w:val="hy-AM"/>
        </w:rPr>
        <w:t>ԱՌԱՋԱՐԿՎՈՂ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ԱՄՓՈՓ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ՎԵՐԼՈՒԾՈՒԹՅՈՒՆ</w:t>
      </w:r>
      <w:bookmarkEnd w:id="416"/>
    </w:p>
    <w:p w:rsidR="00F3536E" w:rsidRPr="00244C4C" w:rsidRDefault="00F3536E" w:rsidP="007E66AA">
      <w:pPr>
        <w:rPr>
          <w:rFonts w:ascii="GHEA Grapalat" w:hAnsi="GHEA Grapalat"/>
          <w:lang w:val="hy-AM"/>
        </w:rPr>
      </w:pPr>
    </w:p>
    <w:p w:rsidR="00F3536E" w:rsidRPr="00244C4C" w:rsidRDefault="00F3536E" w:rsidP="007E66AA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Սույն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գլխում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ամփոփված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ներկայացված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ազդեցության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ամփոփ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գնահատականները՝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հետևյալ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հարթություններում</w:t>
      </w:r>
      <w:r w:rsidRPr="00244C4C">
        <w:rPr>
          <w:rFonts w:ascii="GHEA Grapalat" w:hAnsi="GHEA Grapalat"/>
          <w:lang w:val="hy-AM"/>
        </w:rPr>
        <w:t>.</w:t>
      </w:r>
    </w:p>
    <w:p w:rsidR="00F3536E" w:rsidRPr="00244C4C" w:rsidRDefault="00F3536E" w:rsidP="005F1460">
      <w:pPr>
        <w:pStyle w:val="ListParagraph"/>
        <w:numPr>
          <w:ilvl w:val="0"/>
          <w:numId w:val="32"/>
        </w:num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Աշխատուժ</w:t>
      </w:r>
    </w:p>
    <w:p w:rsidR="00F3536E" w:rsidRPr="00244C4C" w:rsidRDefault="00F3536E" w:rsidP="00BB42E8">
      <w:pPr>
        <w:pStyle w:val="ListParagraph"/>
        <w:numPr>
          <w:ilvl w:val="0"/>
          <w:numId w:val="33"/>
        </w:numPr>
        <w:ind w:left="993" w:hanging="28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աշխատատեղերի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թվաքանակ</w:t>
      </w:r>
    </w:p>
    <w:p w:rsidR="00F3536E" w:rsidRPr="00244C4C" w:rsidRDefault="00F3536E" w:rsidP="00BB42E8">
      <w:pPr>
        <w:pStyle w:val="ListParagraph"/>
        <w:numPr>
          <w:ilvl w:val="0"/>
          <w:numId w:val="33"/>
        </w:numPr>
        <w:ind w:left="993" w:hanging="28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Ժամանակավոր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սեզոնային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</w:t>
      </w:r>
    </w:p>
    <w:p w:rsidR="00F3536E" w:rsidRPr="00244C4C" w:rsidRDefault="00F3536E" w:rsidP="00BB42E8">
      <w:pPr>
        <w:pStyle w:val="ListParagraph"/>
        <w:numPr>
          <w:ilvl w:val="0"/>
          <w:numId w:val="33"/>
        </w:numPr>
        <w:ind w:left="993" w:hanging="28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ֆոնդ</w:t>
      </w:r>
    </w:p>
    <w:p w:rsidR="00F3536E" w:rsidRPr="00244C4C" w:rsidRDefault="00F3536E" w:rsidP="005F1460">
      <w:pPr>
        <w:pStyle w:val="ListParagraph"/>
        <w:numPr>
          <w:ilvl w:val="0"/>
          <w:numId w:val="32"/>
        </w:num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միկրոմակարդակով</w:t>
      </w:r>
    </w:p>
    <w:p w:rsidR="00F3536E" w:rsidRPr="00244C4C" w:rsidRDefault="00F3536E" w:rsidP="00BB42E8">
      <w:pPr>
        <w:pStyle w:val="ListParagraph"/>
        <w:numPr>
          <w:ilvl w:val="0"/>
          <w:numId w:val="33"/>
        </w:numPr>
        <w:ind w:left="993" w:hanging="28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հասույթ</w:t>
      </w:r>
    </w:p>
    <w:p w:rsidR="00F3536E" w:rsidRPr="00244C4C" w:rsidRDefault="00F3536E" w:rsidP="00BB42E8">
      <w:pPr>
        <w:pStyle w:val="ListParagraph"/>
        <w:numPr>
          <w:ilvl w:val="0"/>
          <w:numId w:val="33"/>
        </w:numPr>
        <w:ind w:left="993" w:hanging="28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Շահույթ</w:t>
      </w:r>
    </w:p>
    <w:p w:rsidR="00F3536E" w:rsidRPr="00244C4C" w:rsidRDefault="00F3536E" w:rsidP="005F1460">
      <w:pPr>
        <w:pStyle w:val="ListParagraph"/>
        <w:numPr>
          <w:ilvl w:val="0"/>
          <w:numId w:val="32"/>
        </w:num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մակրոմակարդակով</w:t>
      </w:r>
    </w:p>
    <w:p w:rsidR="00F3536E" w:rsidRPr="00244C4C" w:rsidRDefault="00F3536E" w:rsidP="00BB42E8">
      <w:pPr>
        <w:pStyle w:val="ListParagraph"/>
        <w:numPr>
          <w:ilvl w:val="0"/>
          <w:numId w:val="33"/>
        </w:numPr>
        <w:ind w:left="993" w:hanging="28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</w:p>
    <w:p w:rsidR="00F3536E" w:rsidRPr="00244C4C" w:rsidRDefault="00F3536E" w:rsidP="00BB42E8">
      <w:pPr>
        <w:pStyle w:val="ListParagraph"/>
        <w:numPr>
          <w:ilvl w:val="0"/>
          <w:numId w:val="33"/>
        </w:numPr>
        <w:ind w:left="993" w:hanging="28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</w:t>
      </w:r>
    </w:p>
    <w:p w:rsidR="00F3536E" w:rsidRPr="00244C4C" w:rsidRDefault="00F3536E" w:rsidP="00BB42E8">
      <w:pPr>
        <w:pStyle w:val="ListParagraph"/>
        <w:numPr>
          <w:ilvl w:val="0"/>
          <w:numId w:val="33"/>
        </w:numPr>
        <w:ind w:left="993" w:hanging="28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Հարկեր</w:t>
      </w:r>
    </w:p>
    <w:p w:rsidR="00F3536E" w:rsidRPr="00244C4C" w:rsidRDefault="00F3536E" w:rsidP="007E66AA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pStyle w:val="Heading3"/>
        <w:rPr>
          <w:rFonts w:ascii="GHEA Grapalat" w:hAnsi="GHEA Grapalat"/>
          <w:lang w:val="hy-AM"/>
        </w:rPr>
      </w:pPr>
      <w:bookmarkStart w:id="417" w:name="_Toc361931120"/>
      <w:r w:rsidRPr="00244C4C">
        <w:rPr>
          <w:rFonts w:ascii="GHEA Grapalat" w:hAnsi="GHEA Grapalat" w:cs="Sylfaen"/>
          <w:lang w:val="hy-AM"/>
        </w:rPr>
        <w:t>Աշխատուժ</w:t>
      </w:r>
      <w:bookmarkEnd w:id="417"/>
    </w:p>
    <w:p w:rsidR="00F3536E" w:rsidRPr="00244C4C" w:rsidRDefault="00F3536E" w:rsidP="00801984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աշխատատեղերի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թվաքանակ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կատարումից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կստեղծվի</w:t>
      </w:r>
      <w:r w:rsidRPr="00244C4C">
        <w:rPr>
          <w:rFonts w:ascii="GHEA Grapalat" w:hAnsi="GHEA Grapalat"/>
          <w:lang w:val="hy-AM"/>
        </w:rPr>
        <w:t xml:space="preserve"> 978 </w:t>
      </w:r>
      <w:r w:rsidRPr="00244C4C">
        <w:rPr>
          <w:rFonts w:ascii="GHEA Grapalat" w:hAnsi="GHEA Grapalat" w:cs="Sylfaen"/>
          <w:lang w:val="hy-AM"/>
        </w:rPr>
        <w:t>աշխատատեղ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աշխատատեղերի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կհասնի</w:t>
      </w:r>
      <w:r w:rsidRPr="00244C4C">
        <w:rPr>
          <w:rFonts w:ascii="GHEA Grapalat" w:hAnsi="GHEA Grapalat"/>
          <w:lang w:val="hy-AM"/>
        </w:rPr>
        <w:t xml:space="preserve"> 2,067-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վերջին՝</w:t>
      </w:r>
      <w:r w:rsidRPr="00244C4C">
        <w:rPr>
          <w:rFonts w:ascii="GHEA Grapalat" w:hAnsi="GHEA Grapalat"/>
          <w:lang w:val="hy-AM"/>
        </w:rPr>
        <w:t xml:space="preserve"> 10-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կստեղծվի</w:t>
      </w:r>
      <w:r w:rsidRPr="00244C4C">
        <w:rPr>
          <w:rFonts w:ascii="GHEA Grapalat" w:hAnsi="GHEA Grapalat"/>
          <w:lang w:val="hy-AM"/>
        </w:rPr>
        <w:t xml:space="preserve"> 1,407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աշխատատեղ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ինչը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 xml:space="preserve"> 2,756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աշխատատեղ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ստեղծվող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աշխատատեղերի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 xml:space="preserve"> 1,192,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կհասնի</w:t>
      </w:r>
      <w:r w:rsidRPr="00244C4C">
        <w:rPr>
          <w:rFonts w:ascii="GHEA Grapalat" w:hAnsi="GHEA Grapalat"/>
          <w:lang w:val="hy-AM"/>
        </w:rPr>
        <w:t xml:space="preserve"> 2,412 -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Ժամանակավոր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սեզոնային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կատարումից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ժամանակավոր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սեզոնային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 xml:space="preserve"> 33 </w:t>
      </w:r>
      <w:r w:rsidRPr="00244C4C">
        <w:rPr>
          <w:rFonts w:ascii="GHEA Grapalat" w:hAnsi="GHEA Grapalat" w:cs="Sylfaen"/>
          <w:lang w:val="hy-AM"/>
        </w:rPr>
        <w:t>մարդ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համապատասխանաբար՝</w:t>
      </w:r>
      <w:r w:rsidRPr="00244C4C">
        <w:rPr>
          <w:rFonts w:ascii="GHEA Grapalat" w:hAnsi="GHEA Grapalat"/>
          <w:lang w:val="hy-AM"/>
        </w:rPr>
        <w:t xml:space="preserve"> 577 </w:t>
      </w:r>
      <w:r w:rsidRPr="00244C4C">
        <w:rPr>
          <w:rFonts w:ascii="GHEA Grapalat" w:hAnsi="GHEA Grapalat" w:cs="Sylfaen"/>
          <w:lang w:val="hy-AM"/>
        </w:rPr>
        <w:t>մարդ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վերջին՝</w:t>
      </w:r>
      <w:r w:rsidRPr="00244C4C">
        <w:rPr>
          <w:rFonts w:ascii="GHEA Grapalat" w:hAnsi="GHEA Grapalat"/>
          <w:lang w:val="hy-AM"/>
        </w:rPr>
        <w:t xml:space="preserve"> 10-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ժամանակավոր</w:t>
      </w:r>
      <w:r w:rsidRPr="00244C4C">
        <w:rPr>
          <w:rFonts w:ascii="GHEA Grapalat" w:hAnsi="GHEA Grapalat"/>
          <w:lang w:val="hy-AM"/>
        </w:rPr>
        <w:t>/</w:t>
      </w:r>
      <w:r w:rsidRPr="00244C4C">
        <w:rPr>
          <w:rFonts w:ascii="GHEA Grapalat" w:hAnsi="GHEA Grapalat" w:cs="Sylfaen"/>
          <w:lang w:val="hy-AM"/>
        </w:rPr>
        <w:t>սեզոնային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աշխատողների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 xml:space="preserve"> 64,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նրանց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թիվը՝</w:t>
      </w:r>
      <w:r w:rsidRPr="00244C4C">
        <w:rPr>
          <w:rFonts w:ascii="GHEA Grapalat" w:hAnsi="GHEA Grapalat"/>
          <w:lang w:val="hy-AM"/>
        </w:rPr>
        <w:t xml:space="preserve"> 49: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թվերը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համապատասխանաբար</w:t>
      </w:r>
      <w:r w:rsidRPr="00244C4C">
        <w:rPr>
          <w:rFonts w:ascii="GHEA Grapalat" w:hAnsi="GHEA Grapalat"/>
          <w:lang w:val="hy-AM"/>
        </w:rPr>
        <w:t xml:space="preserve">, 1,129 </w:t>
      </w:r>
      <w:r w:rsidRPr="00244C4C">
        <w:rPr>
          <w:rFonts w:ascii="GHEA Grapalat" w:hAnsi="GHEA Grapalat" w:cs="Sylfaen"/>
          <w:lang w:val="hy-AM"/>
        </w:rPr>
        <w:t>մարդ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853 </w:t>
      </w:r>
      <w:r w:rsidRPr="00244C4C">
        <w:rPr>
          <w:rFonts w:ascii="GHEA Grapalat" w:hAnsi="GHEA Grapalat" w:cs="Sylfaen"/>
          <w:lang w:val="hy-AM"/>
        </w:rPr>
        <w:t>մարդ</w:t>
      </w:r>
      <w:r w:rsidRPr="00244C4C">
        <w:rPr>
          <w:rFonts w:ascii="GHEA Grapalat" w:hAnsi="GHEA Grapalat"/>
          <w:lang w:val="hy-AM"/>
        </w:rPr>
        <w:t xml:space="preserve">:  </w:t>
      </w:r>
    </w:p>
    <w:p w:rsidR="00F3536E" w:rsidRPr="00244C4C" w:rsidRDefault="00F3536E" w:rsidP="00801984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ֆոնդ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կատարումից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1.59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ֆոնդ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 xml:space="preserve"> 2.64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ավարտի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վերջին՝</w:t>
      </w:r>
      <w:r w:rsidRPr="00244C4C">
        <w:rPr>
          <w:rFonts w:ascii="GHEA Grapalat" w:hAnsi="GHEA Grapalat"/>
          <w:lang w:val="hy-AM"/>
        </w:rPr>
        <w:t xml:space="preserve"> 10-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ֆոնդը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 xml:space="preserve"> 2.69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Սա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իրագործվի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իրադարձություններն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ընթանան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 xml:space="preserve"> 6.88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Գնահատվում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նաև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ֆոնդի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միջինացված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 xml:space="preserve"> 2.14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պարագայում՝</w:t>
      </w:r>
      <w:r w:rsidRPr="00244C4C">
        <w:rPr>
          <w:rFonts w:ascii="GHEA Grapalat" w:hAnsi="GHEA Grapalat"/>
          <w:lang w:val="hy-AM"/>
        </w:rPr>
        <w:t xml:space="preserve"> 4.76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կուտակային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աշխատավարձի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ֆոնդը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 xml:space="preserve"> 30.77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պարագայում՝</w:t>
      </w:r>
      <w:r w:rsidRPr="00244C4C">
        <w:rPr>
          <w:rFonts w:ascii="GHEA Grapalat" w:hAnsi="GHEA Grapalat"/>
          <w:lang w:val="hy-AM"/>
        </w:rPr>
        <w:t xml:space="preserve"> 43.72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pStyle w:val="Heading3"/>
        <w:rPr>
          <w:rFonts w:ascii="GHEA Grapalat" w:hAnsi="GHEA Grapalat"/>
          <w:lang w:val="hy-AM"/>
        </w:rPr>
      </w:pPr>
      <w:bookmarkStart w:id="418" w:name="_Toc361931121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միկրոմակարդակով</w:t>
      </w:r>
      <w:bookmarkEnd w:id="418"/>
    </w:p>
    <w:p w:rsidR="00F3536E" w:rsidRPr="00244C4C" w:rsidRDefault="00F3536E" w:rsidP="00801984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հասույթ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կատարումից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գնահատականների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կապահովվի</w:t>
      </w:r>
      <w:r w:rsidRPr="00244C4C">
        <w:rPr>
          <w:rFonts w:ascii="GHEA Grapalat" w:hAnsi="GHEA Grapalat"/>
          <w:lang w:val="hy-AM"/>
        </w:rPr>
        <w:t xml:space="preserve"> 3.62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հասույթ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 xml:space="preserve"> 6.19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վերջին՝</w:t>
      </w:r>
      <w:r w:rsidRPr="00244C4C">
        <w:rPr>
          <w:rFonts w:ascii="GHEA Grapalat" w:hAnsi="GHEA Grapalat"/>
          <w:lang w:val="hy-AM"/>
        </w:rPr>
        <w:t xml:space="preserve"> 10-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համախառն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հասույթի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գնահատված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մեծությունը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 xml:space="preserve"> 11.35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գնահատվածը՝</w:t>
      </w:r>
      <w:r w:rsidRPr="00244C4C">
        <w:rPr>
          <w:rFonts w:ascii="GHEA Grapalat" w:hAnsi="GHEA Grapalat"/>
          <w:lang w:val="hy-AM"/>
        </w:rPr>
        <w:t xml:space="preserve"> 17.55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  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հասույթին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կուտակային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հասույթին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դրանց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գնահատականները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համապատասխանաբար</w:t>
      </w:r>
      <w:r w:rsidRPr="00244C4C">
        <w:rPr>
          <w:rFonts w:ascii="GHEA Grapalat" w:hAnsi="GHEA Grapalat"/>
          <w:lang w:val="hy-AM"/>
        </w:rPr>
        <w:t xml:space="preserve">, 7.48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139.29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համապատասխանաբար</w:t>
      </w:r>
      <w:r w:rsidRPr="00244C4C">
        <w:rPr>
          <w:rFonts w:ascii="GHEA Grapalat" w:hAnsi="GHEA Grapalat"/>
          <w:lang w:val="hy-AM"/>
        </w:rPr>
        <w:t xml:space="preserve">, 11.87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234.56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 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Շահույթ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կատարումից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518.98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վնաս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Նույնիսկ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կատարումից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բացասական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շահույթ՝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վնաս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 xml:space="preserve"> 945.83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վերջին՝</w:t>
      </w:r>
      <w:r w:rsidRPr="00244C4C">
        <w:rPr>
          <w:rFonts w:ascii="GHEA Grapalat" w:hAnsi="GHEA Grapalat"/>
          <w:lang w:val="hy-AM"/>
        </w:rPr>
        <w:t xml:space="preserve"> 10-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կանխատեսվող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շահույթը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 xml:space="preserve"> 2.5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շահույթը՝</w:t>
      </w:r>
      <w:r w:rsidRPr="00244C4C">
        <w:rPr>
          <w:rFonts w:ascii="GHEA Grapalat" w:hAnsi="GHEA Grapalat"/>
          <w:lang w:val="hy-AM"/>
        </w:rPr>
        <w:t xml:space="preserve"> 988.52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երկու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մեծությունների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գնահատմանը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կկազմեն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համապատասխանաբար</w:t>
      </w:r>
      <w:r w:rsidRPr="00244C4C">
        <w:rPr>
          <w:rFonts w:ascii="GHEA Grapalat" w:hAnsi="GHEA Grapalat"/>
          <w:lang w:val="hy-AM"/>
        </w:rPr>
        <w:t xml:space="preserve">, 8.35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3.7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կուտակային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շահույթը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 xml:space="preserve"> 30.51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դեպքում՝</w:t>
      </w:r>
      <w:r w:rsidRPr="00244C4C">
        <w:rPr>
          <w:rFonts w:ascii="GHEA Grapalat" w:hAnsi="GHEA Grapalat"/>
          <w:lang w:val="hy-AM"/>
        </w:rPr>
        <w:t xml:space="preserve"> 37.77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pStyle w:val="Heading3"/>
        <w:rPr>
          <w:rFonts w:ascii="GHEA Grapalat" w:hAnsi="GHEA Grapalat"/>
          <w:lang w:val="hy-AM"/>
        </w:rPr>
        <w:sectPr w:rsidR="00F3536E" w:rsidRPr="00244C4C" w:rsidSect="007E66AA">
          <w:headerReference w:type="default" r:id="rId152"/>
          <w:pgSz w:w="11907" w:h="16840" w:code="9"/>
          <w:pgMar w:top="1134" w:right="851" w:bottom="993" w:left="1701" w:header="567" w:footer="567" w:gutter="0"/>
          <w:cols w:space="720"/>
          <w:rtlGutter/>
          <w:docGrid w:linePitch="360"/>
        </w:sectPr>
      </w:pPr>
    </w:p>
    <w:p w:rsidR="00F3536E" w:rsidRPr="00244C4C" w:rsidRDefault="00F3536E" w:rsidP="00801984">
      <w:pPr>
        <w:pStyle w:val="Heading3"/>
        <w:rPr>
          <w:rFonts w:ascii="GHEA Grapalat" w:hAnsi="GHEA Grapalat"/>
          <w:lang w:val="hy-AM"/>
        </w:rPr>
      </w:pPr>
      <w:bookmarkStart w:id="419" w:name="_Toc361931122"/>
      <w:r w:rsidRPr="00244C4C">
        <w:rPr>
          <w:rFonts w:ascii="GHEA Grapalat" w:hAnsi="GHEA Grapalat" w:cs="Sylfaen"/>
          <w:lang w:val="hy-AM"/>
        </w:rPr>
        <w:t>Տնտեսական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արդյունք՝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մակրոմակարդակով</w:t>
      </w:r>
      <w:bookmarkEnd w:id="419"/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</w:t>
      </w:r>
      <w:r w:rsidRPr="00297E4F">
        <w:rPr>
          <w:rFonts w:ascii="GHEA Grapalat" w:hAnsi="GHEA Grapalat" w:cs="Sylfaen"/>
          <w:lang w:val="hy-AM"/>
        </w:rPr>
        <w:t>ելու</w:t>
      </w:r>
      <w:r w:rsidRPr="00244C4C">
        <w:rPr>
          <w:rFonts w:ascii="GHEA Grapalat" w:hAnsi="GHEA Grapalat" w:cs="Sylfaen"/>
          <w:lang w:val="hy-AM"/>
        </w:rPr>
        <w:t>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ծավալը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4.05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3.03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>.-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(</w:t>
      </w:r>
      <w:r w:rsidRPr="00244C4C">
        <w:rPr>
          <w:rFonts w:ascii="GHEA Grapalat" w:hAnsi="GHEA Grapalat" w:cs="Sylfaen"/>
          <w:lang w:val="hy-AM"/>
        </w:rPr>
        <w:t>հայաստանյան</w:t>
      </w:r>
      <w:r w:rsidRPr="00244C4C">
        <w:rPr>
          <w:rFonts w:ascii="GHEA Grapalat" w:hAnsi="GHEA Grapalat"/>
          <w:lang w:val="hy-AM"/>
        </w:rPr>
        <w:t xml:space="preserve">) </w:t>
      </w:r>
      <w:r w:rsidRPr="00244C4C">
        <w:rPr>
          <w:rFonts w:ascii="GHEA Grapalat" w:hAnsi="GHEA Grapalat" w:cs="Sylfaen"/>
          <w:lang w:val="hy-AM"/>
        </w:rPr>
        <w:t>գնումները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իրադարձություններն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ընթանան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կանխատեսվում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սկզբնական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կկազմեն</w:t>
      </w:r>
      <w:r w:rsidRPr="00244C4C">
        <w:rPr>
          <w:rFonts w:ascii="GHEA Grapalat" w:hAnsi="GHEA Grapalat"/>
          <w:lang w:val="hy-AM"/>
        </w:rPr>
        <w:t xml:space="preserve"> 7.57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6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բաժին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կհասնի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տեղական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գնումներին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3A54B2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կատարումից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ներդումն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արժեքային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արտահայտությամբ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361.78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համարժեք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 928.36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վերջին՝</w:t>
      </w:r>
      <w:r w:rsidRPr="00244C4C">
        <w:rPr>
          <w:rFonts w:ascii="GHEA Grapalat" w:hAnsi="GHEA Grapalat"/>
          <w:lang w:val="hy-AM"/>
        </w:rPr>
        <w:t xml:space="preserve"> 10-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կկազմի</w:t>
      </w:r>
      <w:r w:rsidRPr="00244C4C">
        <w:rPr>
          <w:rFonts w:ascii="GHEA Grapalat" w:hAnsi="GHEA Grapalat"/>
          <w:lang w:val="hy-AM"/>
        </w:rPr>
        <w:t xml:space="preserve"> 1.13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միջինը՝</w:t>
      </w:r>
      <w:r w:rsidRPr="00244C4C">
        <w:rPr>
          <w:rFonts w:ascii="GHEA Grapalat" w:hAnsi="GHEA Grapalat"/>
          <w:lang w:val="hy-AM"/>
        </w:rPr>
        <w:t xml:space="preserve"> 748.36 </w:t>
      </w:r>
      <w:r w:rsidRPr="00244C4C">
        <w:rPr>
          <w:rFonts w:ascii="GHEA Grapalat" w:hAnsi="GHEA Grapalat" w:cs="Sylfaen"/>
          <w:lang w:val="hy-AM"/>
        </w:rPr>
        <w:t>մլ</w:t>
      </w:r>
      <w:r w:rsidRPr="006976CE">
        <w:rPr>
          <w:rFonts w:ascii="GHEA Grapalat" w:hAnsi="GHEA Grapalat" w:cs="Sylfaen"/>
          <w:lang w:val="hy-AM"/>
        </w:rPr>
        <w:t>ն</w:t>
      </w:r>
      <w:r w:rsidRPr="00244C4C">
        <w:rPr>
          <w:rFonts w:ascii="GHEA Grapalat" w:hAnsi="GHEA Grapalat"/>
          <w:lang w:val="hy-AM"/>
        </w:rPr>
        <w:t xml:space="preserve">.: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այս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ցուցանիշները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համապատասխանաբար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կկազմեն</w:t>
      </w:r>
      <w:r w:rsidRPr="00244C4C">
        <w:rPr>
          <w:rFonts w:ascii="GHEA Grapalat" w:hAnsi="GHEA Grapalat"/>
          <w:lang w:val="hy-AM"/>
        </w:rPr>
        <w:t xml:space="preserve"> 2.63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և</w:t>
      </w:r>
      <w:r w:rsidRPr="00244C4C">
        <w:rPr>
          <w:rFonts w:ascii="GHEA Grapalat" w:hAnsi="GHEA Grapalat"/>
          <w:lang w:val="hy-AM"/>
        </w:rPr>
        <w:t xml:space="preserve">  1.78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մարզի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ՀՆԱ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ի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մեջ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կուտակային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համարժեք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կլինի</w:t>
      </w:r>
      <w:r w:rsidRPr="00244C4C">
        <w:rPr>
          <w:rFonts w:ascii="GHEA Grapalat" w:hAnsi="GHEA Grapalat"/>
          <w:lang w:val="hy-AM"/>
        </w:rPr>
        <w:t xml:space="preserve"> 13.93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դեպքում՝</w:t>
      </w:r>
      <w:r w:rsidRPr="00244C4C">
        <w:rPr>
          <w:rFonts w:ascii="GHEA Grapalat" w:hAnsi="GHEA Grapalat"/>
          <w:lang w:val="hy-AM"/>
        </w:rPr>
        <w:t xml:space="preserve"> 35.18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D57356">
      <w:pPr>
        <w:pStyle w:val="Heading4"/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Հարկեր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պարագայում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կատարումից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456.38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հարկեր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8</w:t>
      </w:r>
      <w:r w:rsidRPr="00527A98">
        <w:rPr>
          <w:rFonts w:ascii="GHEA Grapalat" w:hAnsi="GHEA Grapalat"/>
          <w:lang w:val="hy-AM"/>
        </w:rPr>
        <w:t>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կկազմեն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անուղղակի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վճարումները</w:t>
      </w:r>
      <w:r w:rsidRPr="00244C4C">
        <w:rPr>
          <w:rFonts w:ascii="GHEA Grapalat" w:hAnsi="GHEA Grapalat"/>
          <w:lang w:val="hy-AM"/>
        </w:rPr>
        <w:t>, 5</w:t>
      </w:r>
      <w:r w:rsidRPr="00527A98">
        <w:rPr>
          <w:rFonts w:ascii="GHEA Grapalat" w:hAnsi="GHEA Grapalat"/>
          <w:lang w:val="hy-AM"/>
        </w:rPr>
        <w:t>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շահութահարկի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87</w:t>
      </w:r>
      <w:r w:rsidRPr="00527A98">
        <w:rPr>
          <w:rFonts w:ascii="GHEA Grapalat" w:hAnsi="GHEA Grapalat"/>
          <w:lang w:val="hy-AM"/>
        </w:rPr>
        <w:t>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եկամտահարկի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վճարումները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իրագործման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ներդրումների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կատարումից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հետո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առաջին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վճարվելիք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կկազմեն</w:t>
      </w:r>
      <w:r w:rsidRPr="00244C4C">
        <w:rPr>
          <w:rFonts w:ascii="GHEA Grapalat" w:hAnsi="GHEA Grapalat"/>
          <w:lang w:val="hy-AM"/>
        </w:rPr>
        <w:t xml:space="preserve"> 781.01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12</w:t>
      </w:r>
      <w:r w:rsidRPr="00527A98">
        <w:rPr>
          <w:rFonts w:ascii="GHEA Grapalat" w:hAnsi="GHEA Grapalat"/>
          <w:lang w:val="hy-AM"/>
        </w:rPr>
        <w:t>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անուղղակի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527A98">
        <w:rPr>
          <w:rFonts w:ascii="GHEA Grapalat" w:hAnsi="GHEA Grapalat"/>
          <w:lang w:val="hy-AM"/>
        </w:rPr>
        <w:t>, 4%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շահութահարկի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իսկ</w:t>
      </w:r>
      <w:r w:rsidRPr="00527A98">
        <w:rPr>
          <w:rFonts w:ascii="GHEA Grapalat" w:hAnsi="GHEA Grapalat"/>
          <w:lang w:val="hy-AM"/>
        </w:rPr>
        <w:t xml:space="preserve"> 84%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եկամտահարկի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մասնաբաժինը</w:t>
      </w:r>
      <w:r w:rsidRPr="00244C4C">
        <w:rPr>
          <w:rFonts w:ascii="GHEA Grapalat" w:hAnsi="GHEA Grapalat"/>
          <w:lang w:val="hy-AM"/>
        </w:rPr>
        <w:t xml:space="preserve">: 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իրականացման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վերջին՝</w:t>
      </w:r>
      <w:r w:rsidRPr="00244C4C">
        <w:rPr>
          <w:rFonts w:ascii="GHEA Grapalat" w:hAnsi="GHEA Grapalat"/>
          <w:lang w:val="hy-AM"/>
        </w:rPr>
        <w:t xml:space="preserve"> 10-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վճարվելիք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կհասնեն</w:t>
      </w:r>
      <w:r w:rsidRPr="00244C4C">
        <w:rPr>
          <w:rFonts w:ascii="GHEA Grapalat" w:hAnsi="GHEA Grapalat"/>
          <w:lang w:val="hy-AM"/>
        </w:rPr>
        <w:t xml:space="preserve"> 1.29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դրամի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/>
          <w:lang w:val="hy-AM"/>
        </w:rPr>
        <w:t>9%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անուղղակի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հարկեր</w:t>
      </w:r>
      <w:r w:rsidRPr="00244C4C">
        <w:rPr>
          <w:rFonts w:ascii="GHEA Grapalat" w:hAnsi="GHEA Grapalat"/>
          <w:lang w:val="hy-AM"/>
        </w:rPr>
        <w:t>,</w:t>
      </w:r>
      <w:r w:rsidRPr="00527A98">
        <w:rPr>
          <w:rFonts w:ascii="GHEA Grapalat" w:hAnsi="GHEA Grapalat"/>
          <w:lang w:val="hy-AM"/>
        </w:rPr>
        <w:t xml:space="preserve"> 39%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շահութահարկ</w:t>
      </w:r>
      <w:r w:rsidRPr="00244C4C">
        <w:rPr>
          <w:rFonts w:ascii="GHEA Grapalat" w:hAnsi="GHEA Grapalat"/>
          <w:lang w:val="hy-AM"/>
        </w:rPr>
        <w:t>,</w:t>
      </w:r>
      <w:r w:rsidRPr="00527A98">
        <w:rPr>
          <w:rFonts w:ascii="GHEA Grapalat" w:hAnsi="GHEA Grapalat"/>
          <w:lang w:val="hy-AM"/>
        </w:rPr>
        <w:t xml:space="preserve"> 52%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եկամտահարկ</w:t>
      </w:r>
      <w:r w:rsidRPr="00244C4C">
        <w:rPr>
          <w:rFonts w:ascii="GHEA Grapalat" w:hAnsi="GHEA Grapalat"/>
          <w:lang w:val="hy-AM"/>
        </w:rPr>
        <w:t>: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ըստ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այդ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նույն՝</w:t>
      </w:r>
      <w:r w:rsidRPr="00244C4C">
        <w:rPr>
          <w:rFonts w:ascii="GHEA Grapalat" w:hAnsi="GHEA Grapalat"/>
          <w:lang w:val="hy-AM"/>
        </w:rPr>
        <w:t xml:space="preserve"> 10-</w:t>
      </w:r>
      <w:r w:rsidRPr="00244C4C">
        <w:rPr>
          <w:rFonts w:ascii="GHEA Grapalat" w:hAnsi="GHEA Grapalat" w:cs="Sylfaen"/>
          <w:lang w:val="hy-AM"/>
        </w:rPr>
        <w:t>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կկազմեն</w:t>
      </w:r>
      <w:r w:rsidRPr="00244C4C">
        <w:rPr>
          <w:rFonts w:ascii="GHEA Grapalat" w:hAnsi="GHEA Grapalat"/>
          <w:lang w:val="hy-AM"/>
        </w:rPr>
        <w:t xml:space="preserve"> 3.65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որից՝</w:t>
      </w:r>
      <w:r w:rsidRPr="00244C4C">
        <w:rPr>
          <w:rFonts w:ascii="GHEA Grapalat" w:hAnsi="GHEA Grapalat"/>
          <w:lang w:val="hy-AM"/>
        </w:rPr>
        <w:t xml:space="preserve"> 7</w:t>
      </w:r>
      <w:r w:rsidRPr="00527A98">
        <w:rPr>
          <w:rFonts w:ascii="GHEA Grapalat" w:hAnsi="GHEA Grapalat"/>
          <w:lang w:val="hy-AM"/>
        </w:rPr>
        <w:t>%-</w:t>
      </w:r>
      <w:r w:rsidRPr="00244C4C">
        <w:rPr>
          <w:rFonts w:ascii="GHEA Grapalat" w:hAnsi="GHEA Grapalat" w:cs="Sylfaen"/>
          <w:lang w:val="hy-AM"/>
        </w:rPr>
        <w:t>ը</w:t>
      </w:r>
      <w:r w:rsidRPr="00527A98">
        <w:rPr>
          <w:rFonts w:ascii="GHEA Grapalat" w:hAnsi="GHEA Grapalat"/>
          <w:lang w:val="hy-AM"/>
        </w:rPr>
        <w:t>`</w:t>
      </w:r>
      <w:r w:rsidRPr="00244C4C">
        <w:rPr>
          <w:rFonts w:ascii="GHEA Grapalat" w:hAnsi="GHEA Grapalat" w:cs="Sylfaen"/>
          <w:lang w:val="hy-AM"/>
        </w:rPr>
        <w:t>անուղղակի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հարկեր</w:t>
      </w:r>
      <w:r w:rsidRPr="00244C4C">
        <w:rPr>
          <w:rFonts w:ascii="GHEA Grapalat" w:hAnsi="GHEA Grapalat"/>
          <w:lang w:val="hy-AM"/>
        </w:rPr>
        <w:t>,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hy-AM"/>
        </w:rPr>
        <w:t>46</w:t>
      </w:r>
      <w:r w:rsidRPr="00527A98">
        <w:rPr>
          <w:rFonts w:ascii="GHEA Grapalat" w:hAnsi="GHEA Grapalat"/>
          <w:lang w:val="hy-AM"/>
        </w:rPr>
        <w:t>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շահութահարկ</w:t>
      </w:r>
      <w:r w:rsidRPr="00244C4C">
        <w:rPr>
          <w:rFonts w:ascii="GHEA Grapalat" w:hAnsi="GHEA Grapalat"/>
          <w:lang w:val="hy-AM"/>
        </w:rPr>
        <w:t>,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hy-AM"/>
        </w:rPr>
        <w:t>47</w:t>
      </w:r>
      <w:r w:rsidRPr="00527A98">
        <w:rPr>
          <w:rFonts w:ascii="GHEA Grapalat" w:hAnsi="GHEA Grapalat"/>
          <w:lang w:val="hy-AM"/>
        </w:rPr>
        <w:t>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եկամտահարկ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Եթե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իրադարձություններն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ընթանան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սցենարով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գնահատվում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վճարումները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կկազմեն</w:t>
      </w:r>
      <w:r w:rsidRPr="00244C4C">
        <w:rPr>
          <w:rFonts w:ascii="GHEA Grapalat" w:hAnsi="GHEA Grapalat"/>
          <w:lang w:val="hy-AM"/>
        </w:rPr>
        <w:t xml:space="preserve"> 871.19 </w:t>
      </w:r>
      <w:r w:rsidRPr="00244C4C">
        <w:rPr>
          <w:rFonts w:ascii="GHEA Grapalat" w:hAnsi="GHEA Grapalat" w:cs="Sylfaen"/>
          <w:lang w:val="hy-AM"/>
        </w:rPr>
        <w:t>մլն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</w:t>
      </w:r>
      <w:r w:rsidRPr="00527A98">
        <w:rPr>
          <w:rFonts w:ascii="GHEA Grapalat" w:hAnsi="GHEA Grapalat"/>
          <w:lang w:val="hy-AM"/>
        </w:rPr>
        <w:t>9%-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անուղղակի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>,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hy-AM"/>
        </w:rPr>
        <w:t>30</w:t>
      </w:r>
      <w:r w:rsidRPr="00527A98">
        <w:rPr>
          <w:rFonts w:ascii="GHEA Grapalat" w:hAnsi="GHEA Grapalat"/>
          <w:lang w:val="hy-AM"/>
        </w:rPr>
        <w:t>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շահութահարկի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>,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hy-AM"/>
        </w:rPr>
        <w:t>61</w:t>
      </w:r>
      <w:r w:rsidRPr="00527A98">
        <w:rPr>
          <w:rFonts w:ascii="GHEA Grapalat" w:hAnsi="GHEA Grapalat"/>
          <w:lang w:val="hy-AM"/>
        </w:rPr>
        <w:t>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եկամտահարկի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գծով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վճարումներ</w:t>
      </w:r>
      <w:r w:rsidRPr="00244C4C">
        <w:rPr>
          <w:rFonts w:ascii="GHEA Grapalat" w:hAnsi="GHEA Grapalat"/>
          <w:lang w:val="hy-AM"/>
        </w:rPr>
        <w:t xml:space="preserve">: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զարգացումների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դեպքում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միջին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տարեկան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հարկերը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կկազմեն</w:t>
      </w:r>
      <w:r w:rsidRPr="00244C4C">
        <w:rPr>
          <w:rFonts w:ascii="GHEA Grapalat" w:hAnsi="GHEA Grapalat"/>
          <w:lang w:val="hy-AM"/>
        </w:rPr>
        <w:t xml:space="preserve"> 2.22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որից</w:t>
      </w:r>
      <w:r w:rsidRPr="00244C4C">
        <w:rPr>
          <w:rFonts w:ascii="GHEA Grapalat" w:hAnsi="GHEA Grapalat"/>
          <w:lang w:val="hy-AM"/>
        </w:rPr>
        <w:t xml:space="preserve"> 8</w:t>
      </w:r>
      <w:r w:rsidRPr="00527A98">
        <w:rPr>
          <w:rFonts w:ascii="GHEA Grapalat" w:hAnsi="GHEA Grapalat"/>
          <w:lang w:val="hy-AM"/>
        </w:rPr>
        <w:t>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անուղղակի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հարկեր</w:t>
      </w:r>
      <w:r w:rsidRPr="00244C4C">
        <w:rPr>
          <w:rFonts w:ascii="GHEA Grapalat" w:hAnsi="GHEA Grapalat"/>
          <w:lang w:val="hy-AM"/>
        </w:rPr>
        <w:t>,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hy-AM"/>
        </w:rPr>
        <w:t>38</w:t>
      </w:r>
      <w:r w:rsidRPr="00527A98">
        <w:rPr>
          <w:rFonts w:ascii="GHEA Grapalat" w:hAnsi="GHEA Grapalat"/>
          <w:lang w:val="hy-AM"/>
        </w:rPr>
        <w:t>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շահութահարկ</w:t>
      </w:r>
      <w:r w:rsidRPr="00244C4C">
        <w:rPr>
          <w:rFonts w:ascii="GHEA Grapalat" w:hAnsi="GHEA Grapalat"/>
          <w:lang w:val="hy-AM"/>
        </w:rPr>
        <w:t>,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hy-AM"/>
        </w:rPr>
        <w:t>54</w:t>
      </w:r>
      <w:r w:rsidRPr="00527A98">
        <w:rPr>
          <w:rFonts w:ascii="GHEA Grapalat" w:hAnsi="GHEA Grapalat"/>
          <w:lang w:val="hy-AM"/>
        </w:rPr>
        <w:t>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եկամտահարկ</w:t>
      </w:r>
      <w:r w:rsidRPr="00244C4C">
        <w:rPr>
          <w:rFonts w:ascii="GHEA Grapalat" w:hAnsi="GHEA Grapalat"/>
          <w:lang w:val="hy-AM"/>
        </w:rPr>
        <w:t>:</w:t>
      </w:r>
    </w:p>
    <w:p w:rsidR="00F3536E" w:rsidRPr="00244C4C" w:rsidRDefault="00F3536E" w:rsidP="00801984">
      <w:pPr>
        <w:rPr>
          <w:rFonts w:ascii="GHEA Grapalat" w:hAnsi="GHEA Grapalat"/>
          <w:lang w:val="hy-AM"/>
        </w:rPr>
      </w:pPr>
    </w:p>
    <w:p w:rsidR="00F3536E" w:rsidRPr="00244C4C" w:rsidRDefault="00F3536E" w:rsidP="00801984">
      <w:pPr>
        <w:rPr>
          <w:rFonts w:ascii="GHEA Grapalat" w:hAnsi="GHEA Grapalat"/>
          <w:lang w:val="hy-AM"/>
        </w:rPr>
      </w:pPr>
      <w:r w:rsidRPr="00244C4C">
        <w:rPr>
          <w:rFonts w:ascii="GHEA Grapalat" w:hAnsi="GHEA Grapalat" w:cs="Sylfaen"/>
          <w:lang w:val="hy-AM"/>
        </w:rPr>
        <w:t>Ինչ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վերաբերում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է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ծրագրերի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ամբողջ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ընթացքում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կուտակային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հարկերի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մեծությանը</w:t>
      </w:r>
      <w:r w:rsidRPr="00244C4C">
        <w:rPr>
          <w:rFonts w:ascii="GHEA Grapalat" w:hAnsi="GHEA Grapalat"/>
          <w:lang w:val="hy-AM"/>
        </w:rPr>
        <w:t xml:space="preserve">, </w:t>
      </w:r>
      <w:r w:rsidRPr="00244C4C">
        <w:rPr>
          <w:rFonts w:ascii="GHEA Grapalat" w:hAnsi="GHEA Grapalat" w:cs="Sylfaen"/>
          <w:lang w:val="hy-AM"/>
        </w:rPr>
        <w:t>ապա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հիմնական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դրանք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կկազմեն</w:t>
      </w:r>
      <w:r w:rsidRPr="00244C4C">
        <w:rPr>
          <w:rFonts w:ascii="GHEA Grapalat" w:hAnsi="GHEA Grapalat"/>
          <w:lang w:val="hy-AM"/>
        </w:rPr>
        <w:t xml:space="preserve"> 15.18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(9</w:t>
      </w:r>
      <w:r w:rsidRPr="00527A98">
        <w:rPr>
          <w:rFonts w:ascii="GHEA Grapalat" w:hAnsi="GHEA Grapalat"/>
          <w:lang w:val="hy-AM"/>
        </w:rPr>
        <w:t>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անուղղակի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հարկեր</w:t>
      </w:r>
      <w:r w:rsidRPr="00244C4C">
        <w:rPr>
          <w:rFonts w:ascii="GHEA Grapalat" w:hAnsi="GHEA Grapalat"/>
          <w:lang w:val="hy-AM"/>
        </w:rPr>
        <w:t>,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hy-AM"/>
        </w:rPr>
        <w:t>40</w:t>
      </w:r>
      <w:r w:rsidRPr="00527A98">
        <w:rPr>
          <w:rFonts w:ascii="GHEA Grapalat" w:hAnsi="GHEA Grapalat"/>
          <w:lang w:val="hy-AM"/>
        </w:rPr>
        <w:t>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շահութահարկ</w:t>
      </w:r>
      <w:r w:rsidRPr="00244C4C">
        <w:rPr>
          <w:rFonts w:ascii="GHEA Grapalat" w:hAnsi="GHEA Grapalat"/>
          <w:lang w:val="hy-AM"/>
        </w:rPr>
        <w:t>,</w:t>
      </w:r>
      <w:r w:rsidRPr="00527A98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/>
          <w:lang w:val="hy-AM"/>
        </w:rPr>
        <w:t>51</w:t>
      </w:r>
      <w:r w:rsidRPr="00527A98">
        <w:rPr>
          <w:rFonts w:ascii="GHEA Grapalat" w:hAnsi="GHEA Grapalat"/>
          <w:lang w:val="hy-AM"/>
        </w:rPr>
        <w:t>%</w:t>
      </w:r>
      <w:r w:rsidRPr="00244C4C">
        <w:rPr>
          <w:rFonts w:ascii="GHEA Grapalat" w:hAnsi="GHEA Grapalat"/>
          <w:lang w:val="hy-AM"/>
        </w:rPr>
        <w:t>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եկամտահարկ</w:t>
      </w:r>
      <w:r w:rsidRPr="00244C4C">
        <w:rPr>
          <w:rFonts w:ascii="GHEA Grapalat" w:hAnsi="GHEA Grapalat"/>
          <w:lang w:val="hy-AM"/>
        </w:rPr>
        <w:t xml:space="preserve">), </w:t>
      </w:r>
      <w:r w:rsidRPr="00244C4C">
        <w:rPr>
          <w:rFonts w:ascii="GHEA Grapalat" w:hAnsi="GHEA Grapalat" w:cs="Sylfaen"/>
          <w:lang w:val="hy-AM"/>
        </w:rPr>
        <w:t>իսկ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համաձայն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լավատեսական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սցենարի՝</w:t>
      </w:r>
      <w:r w:rsidRPr="00244C4C">
        <w:rPr>
          <w:rFonts w:ascii="GHEA Grapalat" w:hAnsi="GHEA Grapalat"/>
          <w:lang w:val="hy-AM"/>
        </w:rPr>
        <w:t xml:space="preserve">  </w:t>
      </w:r>
      <w:r w:rsidRPr="00244C4C">
        <w:rPr>
          <w:rFonts w:ascii="GHEA Grapalat" w:hAnsi="GHEA Grapalat" w:cs="Sylfaen"/>
          <w:lang w:val="hy-AM"/>
        </w:rPr>
        <w:t>մոտ</w:t>
      </w:r>
      <w:r w:rsidRPr="00244C4C">
        <w:rPr>
          <w:rFonts w:ascii="GHEA Grapalat" w:hAnsi="GHEA Grapalat"/>
          <w:lang w:val="hy-AM"/>
        </w:rPr>
        <w:t xml:space="preserve"> 22 </w:t>
      </w:r>
      <w:r w:rsidRPr="00244C4C">
        <w:rPr>
          <w:rFonts w:ascii="GHEA Grapalat" w:hAnsi="GHEA Grapalat" w:cs="Sylfaen"/>
          <w:lang w:val="hy-AM"/>
        </w:rPr>
        <w:t>մլրդ</w:t>
      </w:r>
      <w:r w:rsidRPr="00244C4C">
        <w:rPr>
          <w:rFonts w:ascii="GHEA Grapalat" w:hAnsi="GHEA Grapalat"/>
          <w:lang w:val="hy-AM"/>
        </w:rPr>
        <w:t xml:space="preserve">. </w:t>
      </w:r>
      <w:r w:rsidRPr="00244C4C">
        <w:rPr>
          <w:rFonts w:ascii="GHEA Grapalat" w:hAnsi="GHEA Grapalat" w:cs="Sylfaen"/>
          <w:lang w:val="hy-AM"/>
        </w:rPr>
        <w:t>դրամ</w:t>
      </w:r>
      <w:r w:rsidRPr="00244C4C">
        <w:rPr>
          <w:rFonts w:ascii="GHEA Grapalat" w:hAnsi="GHEA Grapalat"/>
          <w:lang w:val="hy-AM"/>
        </w:rPr>
        <w:t xml:space="preserve"> (16%-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անուղղակի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հարկեր</w:t>
      </w:r>
      <w:r w:rsidRPr="00244C4C">
        <w:rPr>
          <w:rFonts w:ascii="GHEA Grapalat" w:hAnsi="GHEA Grapalat"/>
          <w:lang w:val="hy-AM"/>
        </w:rPr>
        <w:t>, 34%-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շահութահարկ</w:t>
      </w:r>
      <w:r w:rsidRPr="00244C4C">
        <w:rPr>
          <w:rFonts w:ascii="GHEA Grapalat" w:hAnsi="GHEA Grapalat"/>
          <w:lang w:val="hy-AM"/>
        </w:rPr>
        <w:t>, 50%-</w:t>
      </w:r>
      <w:r w:rsidRPr="00244C4C">
        <w:rPr>
          <w:rFonts w:ascii="GHEA Grapalat" w:hAnsi="GHEA Grapalat" w:cs="Sylfaen"/>
          <w:lang w:val="hy-AM"/>
        </w:rPr>
        <w:t>ը՝</w:t>
      </w:r>
      <w:r w:rsidRPr="00244C4C">
        <w:rPr>
          <w:rFonts w:ascii="GHEA Grapalat" w:hAnsi="GHEA Grapalat"/>
          <w:lang w:val="hy-AM"/>
        </w:rPr>
        <w:t xml:space="preserve"> </w:t>
      </w:r>
      <w:r w:rsidRPr="00244C4C">
        <w:rPr>
          <w:rFonts w:ascii="GHEA Grapalat" w:hAnsi="GHEA Grapalat" w:cs="Sylfaen"/>
          <w:lang w:val="hy-AM"/>
        </w:rPr>
        <w:t>եկամտահարկ</w:t>
      </w:r>
      <w:r w:rsidRPr="00244C4C">
        <w:rPr>
          <w:rFonts w:ascii="GHEA Grapalat" w:hAnsi="GHEA Grapalat"/>
          <w:lang w:val="hy-AM"/>
        </w:rPr>
        <w:t xml:space="preserve">): </w:t>
      </w:r>
    </w:p>
    <w:p w:rsidR="00F3536E" w:rsidRPr="00244C4C" w:rsidRDefault="00F3536E" w:rsidP="007E66AA">
      <w:pPr>
        <w:rPr>
          <w:rFonts w:ascii="GHEA Grapalat" w:hAnsi="GHEA Grapalat"/>
          <w:lang w:val="hy-AM"/>
        </w:rPr>
      </w:pPr>
    </w:p>
    <w:sectPr w:rsidR="00F3536E" w:rsidRPr="00244C4C" w:rsidSect="007E66AA">
      <w:headerReference w:type="default" r:id="rId153"/>
      <w:pgSz w:w="11907" w:h="16840" w:code="9"/>
      <w:pgMar w:top="1134" w:right="851" w:bottom="993" w:left="1701" w:header="567" w:footer="567" w:gutter="0"/>
      <w:cols w:space="720"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3536E" w:rsidRDefault="00F3536E" w:rsidP="000A0CDA">
      <w:pPr>
        <w:spacing w:line="240" w:lineRule="auto"/>
      </w:pPr>
      <w:r>
        <w:separator/>
      </w:r>
    </w:p>
  </w:endnote>
  <w:endnote w:type="continuationSeparator" w:id="1">
    <w:p w:rsidR="00F3536E" w:rsidRDefault="00F3536E" w:rsidP="000A0CDA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Arian AMU">
    <w:altName w:val="Tahoma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PMingLiU">
    <w:altName w:val="ЎPs2OcuAe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ArialArmenian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 Armenian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MS Gothic">
    <w:altName w:val="?l?r ?S?V?b?N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Default="00F3536E">
    <w:pPr>
      <w:pStyle w:val="Footer"/>
      <w:pBdr>
        <w:top w:val="single" w:sz="4" w:space="1" w:color="D9D9D9"/>
      </w:pBdr>
      <w:rPr>
        <w:b/>
        <w:bCs/>
      </w:rPr>
    </w:pPr>
    <w:fldSimple w:instr=" PAGE   \* MERGEFORMAT ">
      <w:r w:rsidRPr="00D41408">
        <w:rPr>
          <w:b/>
          <w:bCs/>
          <w:noProof/>
        </w:rPr>
        <w:t>119</w:t>
      </w:r>
    </w:fldSimple>
    <w:r>
      <w:rPr>
        <w:b/>
        <w:bCs/>
      </w:rPr>
      <w:t xml:space="preserve"> | </w:t>
    </w:r>
    <w:r>
      <w:rPr>
        <w:rFonts w:ascii="Sylfaen" w:hAnsi="Sylfaen" w:cs="Sylfaen"/>
        <w:color w:val="808080"/>
        <w:spacing w:val="60"/>
        <w:lang w:val="hy-AM"/>
      </w:rPr>
      <w:t>ԷՋ</w:t>
    </w:r>
  </w:p>
  <w:p w:rsidR="00F3536E" w:rsidRDefault="00F3536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3536E" w:rsidRDefault="00F3536E" w:rsidP="000A0CDA">
      <w:pPr>
        <w:spacing w:line="240" w:lineRule="auto"/>
      </w:pPr>
      <w:r>
        <w:separator/>
      </w:r>
    </w:p>
  </w:footnote>
  <w:footnote w:type="continuationSeparator" w:id="1">
    <w:p w:rsidR="00F3536E" w:rsidRDefault="00F3536E" w:rsidP="000A0CDA">
      <w:pPr>
        <w:spacing w:line="240" w:lineRule="auto"/>
      </w:pPr>
      <w:r>
        <w:continuationSeparator/>
      </w:r>
    </w:p>
  </w:footnote>
  <w:footnote w:id="2">
    <w:p w:rsidR="00F3536E" w:rsidRDefault="00F3536E" w:rsidP="009213A0">
      <w:pPr>
        <w:pStyle w:val="FootnoteText"/>
      </w:pPr>
      <w:r w:rsidRPr="00014418">
        <w:rPr>
          <w:rStyle w:val="FootnoteReference"/>
          <w:rFonts w:ascii="Arian AMU" w:hAnsi="Arian AMU" w:cs="Arian AMU"/>
        </w:rPr>
        <w:footnoteRef/>
      </w:r>
      <w:r w:rsidRPr="00014418">
        <w:rPr>
          <w:rFonts w:ascii="Arian AMU" w:hAnsi="Arian AMU" w:cs="Arian AMU"/>
        </w:rPr>
        <w:t xml:space="preserve"> </w:t>
      </w:r>
      <w:r w:rsidRPr="00014418">
        <w:rPr>
          <w:rFonts w:ascii="Sylfaen" w:hAnsi="Sylfaen" w:cs="Sylfaen"/>
        </w:rPr>
        <w:t>Ցուցանիշների</w:t>
      </w:r>
      <w:r w:rsidRPr="00014418">
        <w:rPr>
          <w:rFonts w:ascii="Arian AMU" w:hAnsi="Arian AMU" w:cs="Arian AMU"/>
        </w:rPr>
        <w:t xml:space="preserve"> </w:t>
      </w:r>
      <w:r w:rsidRPr="00014418">
        <w:rPr>
          <w:rFonts w:ascii="Sylfaen" w:hAnsi="Sylfaen" w:cs="Sylfaen"/>
        </w:rPr>
        <w:t>ավելի</w:t>
      </w:r>
      <w:r w:rsidRPr="00014418">
        <w:rPr>
          <w:rFonts w:ascii="Arian AMU" w:hAnsi="Arian AMU" w:cs="Arian AMU"/>
        </w:rPr>
        <w:t xml:space="preserve"> </w:t>
      </w:r>
      <w:r w:rsidRPr="00014418">
        <w:rPr>
          <w:rFonts w:ascii="Sylfaen" w:hAnsi="Sylfaen" w:cs="Sylfaen"/>
        </w:rPr>
        <w:t>քան</w:t>
      </w:r>
      <w:r w:rsidRPr="00014418">
        <w:rPr>
          <w:rFonts w:ascii="Arian AMU" w:hAnsi="Arian AMU" w:cs="Arian AMU"/>
        </w:rPr>
        <w:t xml:space="preserve"> 3  </w:t>
      </w:r>
      <w:r w:rsidRPr="00014418">
        <w:rPr>
          <w:rFonts w:ascii="Sylfaen" w:hAnsi="Sylfaen" w:cs="Sylfaen"/>
        </w:rPr>
        <w:t>անգամ</w:t>
      </w:r>
      <w:r w:rsidRPr="00014418">
        <w:rPr>
          <w:rFonts w:ascii="Arian AMU" w:hAnsi="Arian AMU" w:cs="Arian AMU"/>
        </w:rPr>
        <w:t xml:space="preserve"> </w:t>
      </w:r>
      <w:r w:rsidRPr="00014418">
        <w:rPr>
          <w:rFonts w:ascii="Sylfaen" w:hAnsi="Sylfaen" w:cs="Sylfaen"/>
        </w:rPr>
        <w:t>աճը</w:t>
      </w:r>
      <w:r w:rsidRPr="00014418">
        <w:rPr>
          <w:rFonts w:ascii="Arian AMU" w:hAnsi="Arian AMU" w:cs="Arian AMU"/>
        </w:rPr>
        <w:t xml:space="preserve"> </w:t>
      </w:r>
      <w:r w:rsidRPr="00014418">
        <w:rPr>
          <w:rFonts w:ascii="Sylfaen" w:hAnsi="Sylfaen" w:cs="Sylfaen"/>
        </w:rPr>
        <w:t>պայմանավորված</w:t>
      </w:r>
      <w:r w:rsidRPr="00014418">
        <w:rPr>
          <w:rFonts w:ascii="Arian AMU" w:hAnsi="Arian AMU" w:cs="Arian AMU"/>
        </w:rPr>
        <w:t xml:space="preserve"> </w:t>
      </w:r>
      <w:r w:rsidRPr="00014418">
        <w:rPr>
          <w:rFonts w:ascii="Sylfaen" w:hAnsi="Sylfaen" w:cs="Sylfaen"/>
        </w:rPr>
        <w:t>է</w:t>
      </w:r>
      <w:r w:rsidRPr="00014418">
        <w:rPr>
          <w:rFonts w:ascii="Arian AMU" w:hAnsi="Arian AMU" w:cs="Arian AMU"/>
        </w:rPr>
        <w:t xml:space="preserve"> </w:t>
      </w:r>
      <w:r w:rsidRPr="00014418">
        <w:rPr>
          <w:rFonts w:ascii="Sylfaen" w:hAnsi="Sylfaen" w:cs="Sylfaen"/>
        </w:rPr>
        <w:t>բնակչության</w:t>
      </w:r>
      <w:r w:rsidRPr="00014418">
        <w:rPr>
          <w:rFonts w:ascii="Arian AMU" w:hAnsi="Arian AMU" w:cs="Arian AMU"/>
        </w:rPr>
        <w:t xml:space="preserve"> </w:t>
      </w:r>
      <w:r w:rsidRPr="00014418">
        <w:rPr>
          <w:rFonts w:ascii="Sylfaen" w:hAnsi="Sylfaen" w:cs="Sylfaen"/>
        </w:rPr>
        <w:t>սոցիալական</w:t>
      </w:r>
      <w:r w:rsidRPr="00014418">
        <w:rPr>
          <w:rFonts w:ascii="Arian AMU" w:hAnsi="Arian AMU" w:cs="Arian AMU"/>
        </w:rPr>
        <w:t xml:space="preserve"> </w:t>
      </w:r>
      <w:r w:rsidRPr="00014418">
        <w:rPr>
          <w:rFonts w:ascii="Sylfaen" w:hAnsi="Sylfaen" w:cs="Sylfaen"/>
        </w:rPr>
        <w:t>իրավունքի</w:t>
      </w:r>
      <w:r w:rsidRPr="00014418">
        <w:rPr>
          <w:rFonts w:ascii="Arian AMU" w:hAnsi="Arian AMU" w:cs="Arian AMU"/>
        </w:rPr>
        <w:t xml:space="preserve"> </w:t>
      </w:r>
      <w:r w:rsidRPr="00014418">
        <w:rPr>
          <w:rFonts w:ascii="Sylfaen" w:hAnsi="Sylfaen" w:cs="Sylfaen"/>
        </w:rPr>
        <w:t>իրացման</w:t>
      </w:r>
      <w:r w:rsidRPr="00014418">
        <w:rPr>
          <w:rFonts w:ascii="Arian AMU" w:hAnsi="Arian AMU" w:cs="Arian AMU"/>
          <w:lang w:val="hy-AM"/>
        </w:rPr>
        <w:t xml:space="preserve"> </w:t>
      </w:r>
      <w:r w:rsidRPr="00014418">
        <w:rPr>
          <w:rFonts w:ascii="Sylfaen" w:hAnsi="Sylfaen" w:cs="Sylfaen"/>
        </w:rPr>
        <w:t>գործընթացում</w:t>
      </w:r>
      <w:r w:rsidRPr="00014418">
        <w:rPr>
          <w:rFonts w:ascii="Arian AMU" w:hAnsi="Arian AMU" w:cs="Arian AMU"/>
        </w:rPr>
        <w:t xml:space="preserve">  «</w:t>
      </w:r>
      <w:r w:rsidRPr="00014418">
        <w:rPr>
          <w:rFonts w:ascii="Sylfaen" w:hAnsi="Sylfaen" w:cs="Sylfaen"/>
        </w:rPr>
        <w:t>Բնակչության</w:t>
      </w:r>
      <w:r w:rsidRPr="00014418">
        <w:rPr>
          <w:rFonts w:ascii="Arian AMU" w:hAnsi="Arian AMU" w:cs="Arian AMU"/>
        </w:rPr>
        <w:t xml:space="preserve"> </w:t>
      </w:r>
      <w:r w:rsidRPr="00014418">
        <w:rPr>
          <w:rFonts w:ascii="Sylfaen" w:hAnsi="Sylfaen" w:cs="Sylfaen"/>
        </w:rPr>
        <w:t>պետական</w:t>
      </w:r>
      <w:r w:rsidRPr="00014418">
        <w:rPr>
          <w:rFonts w:ascii="Arian AMU" w:hAnsi="Arian AMU" w:cs="Arian AMU"/>
        </w:rPr>
        <w:t xml:space="preserve"> </w:t>
      </w:r>
      <w:r w:rsidRPr="00014418">
        <w:rPr>
          <w:rFonts w:ascii="Sylfaen" w:hAnsi="Sylfaen" w:cs="Sylfaen"/>
        </w:rPr>
        <w:t>ռեգիստրի</w:t>
      </w:r>
      <w:r w:rsidRPr="00014418">
        <w:rPr>
          <w:rFonts w:ascii="Arian AMU" w:hAnsi="Arian AMU" w:cs="Arian AMU"/>
        </w:rPr>
        <w:t xml:space="preserve"> </w:t>
      </w:r>
      <w:r w:rsidRPr="00014418">
        <w:rPr>
          <w:rFonts w:ascii="Sylfaen" w:hAnsi="Sylfaen" w:cs="Sylfaen"/>
        </w:rPr>
        <w:t>մասին</w:t>
      </w:r>
      <w:r w:rsidRPr="00014418">
        <w:rPr>
          <w:rFonts w:ascii="Arian AMU" w:hAnsi="Arian AMU" w:cs="Arian AMU"/>
        </w:rPr>
        <w:t xml:space="preserve">»  </w:t>
      </w:r>
      <w:r w:rsidRPr="00014418">
        <w:rPr>
          <w:rFonts w:ascii="Sylfaen" w:hAnsi="Sylfaen" w:cs="Sylfaen"/>
        </w:rPr>
        <w:t>ՀՀ</w:t>
      </w:r>
      <w:r w:rsidRPr="00014418">
        <w:rPr>
          <w:rFonts w:ascii="Arian AMU" w:hAnsi="Arian AMU" w:cs="Arian AMU"/>
        </w:rPr>
        <w:t xml:space="preserve"> </w:t>
      </w:r>
      <w:r w:rsidRPr="00014418">
        <w:rPr>
          <w:rFonts w:ascii="Sylfaen" w:hAnsi="Sylfaen" w:cs="Sylfaen"/>
        </w:rPr>
        <w:t>օրենքի</w:t>
      </w:r>
      <w:r w:rsidRPr="00014418">
        <w:rPr>
          <w:rFonts w:ascii="Arian AMU" w:hAnsi="Arian AMU" w:cs="Arian AMU"/>
        </w:rPr>
        <w:t xml:space="preserve"> 7-</w:t>
      </w:r>
      <w:r w:rsidRPr="00014418">
        <w:rPr>
          <w:rFonts w:ascii="Sylfaen" w:hAnsi="Sylfaen" w:cs="Sylfaen"/>
        </w:rPr>
        <w:t>րդ</w:t>
      </w:r>
      <w:r w:rsidRPr="00014418">
        <w:rPr>
          <w:rFonts w:ascii="Arian AMU" w:hAnsi="Arian AMU" w:cs="Arian AMU"/>
        </w:rPr>
        <w:t xml:space="preserve"> </w:t>
      </w:r>
      <w:r w:rsidRPr="00014418">
        <w:rPr>
          <w:rFonts w:ascii="Sylfaen" w:hAnsi="Sylfaen" w:cs="Sylfaen"/>
        </w:rPr>
        <w:t>հոդվածով</w:t>
      </w:r>
      <w:r w:rsidRPr="00014418">
        <w:rPr>
          <w:rFonts w:ascii="Arian AMU" w:hAnsi="Arian AMU" w:cs="Arian AMU"/>
        </w:rPr>
        <w:t xml:space="preserve"> </w:t>
      </w:r>
      <w:r w:rsidRPr="00014418">
        <w:rPr>
          <w:rFonts w:ascii="Sylfaen" w:hAnsi="Sylfaen" w:cs="Sylfaen"/>
        </w:rPr>
        <w:t>սահմանված</w:t>
      </w:r>
      <w:r w:rsidRPr="00014418">
        <w:rPr>
          <w:rFonts w:ascii="Arian AMU" w:hAnsi="Arian AMU" w:cs="Arian AMU"/>
        </w:rPr>
        <w:t xml:space="preserve"> </w:t>
      </w:r>
      <w:r w:rsidRPr="00014418">
        <w:rPr>
          <w:rFonts w:ascii="Sylfaen" w:hAnsi="Sylfaen" w:cs="Sylfaen"/>
        </w:rPr>
        <w:t>դրույթների</w:t>
      </w:r>
      <w:r w:rsidRPr="00014418">
        <w:rPr>
          <w:rFonts w:ascii="Arian AMU" w:hAnsi="Arian AMU" w:cs="Arian AMU"/>
          <w:lang w:val="hy-AM"/>
        </w:rPr>
        <w:t xml:space="preserve"> </w:t>
      </w:r>
      <w:r w:rsidRPr="00014418">
        <w:rPr>
          <w:rFonts w:ascii="Sylfaen" w:hAnsi="Sylfaen" w:cs="Sylfaen"/>
        </w:rPr>
        <w:t>կիրարկմամբ</w:t>
      </w:r>
      <w:r w:rsidRPr="00014418">
        <w:rPr>
          <w:rFonts w:ascii="Arian AMU" w:hAnsi="Arian AMU" w:cs="Arian AMU"/>
        </w:rPr>
        <w:t>:</w:t>
      </w:r>
    </w:p>
  </w:footnote>
  <w:footnote w:id="3">
    <w:p w:rsidR="00F3536E" w:rsidRDefault="00F3536E" w:rsidP="002F7978">
      <w:pPr>
        <w:pStyle w:val="FootnoteText"/>
        <w:ind w:left="-540" w:right="-513"/>
      </w:pPr>
      <w:r w:rsidRPr="000A0CDA">
        <w:rPr>
          <w:rStyle w:val="FootnoteReference"/>
          <w:i/>
          <w:sz w:val="16"/>
          <w:szCs w:val="16"/>
        </w:rPr>
        <w:footnoteRef/>
      </w:r>
      <w:r w:rsidRPr="00870383">
        <w:rPr>
          <w:i/>
          <w:sz w:val="16"/>
          <w:szCs w:val="16"/>
          <w:vertAlign w:val="superscript"/>
          <w:lang w:val="hy-AM"/>
        </w:rPr>
        <w:t xml:space="preserve"> </w:t>
      </w:r>
      <w:r w:rsidRPr="00870383">
        <w:rPr>
          <w:rFonts w:ascii="Sylfaen" w:hAnsi="Sylfaen"/>
          <w:i/>
          <w:sz w:val="16"/>
          <w:szCs w:val="16"/>
          <w:lang w:val="hy-AM"/>
        </w:rPr>
        <w:t xml:space="preserve">2009թ-ից սկսած աղքատության մակարդակը գնահատվում է ճշգրտված մեթոդաբանության հիման վրա, որն իրականացվել է Համաշխարհային բանկի փորձագետների աջակցությամբ: 2009թ. մեթոդաբանության մանրամասները կարելի է գտնել ՀՀ ԱՎԾ կողմից 2010թ. հրապարակված «Հայաստանի սոցիալական պատկերը և աղքատությունը» վիճակագրական-վերլուծական զեկույցում` հիմնված 2009թ. </w:t>
      </w:r>
      <w:r w:rsidRPr="00563464">
        <w:rPr>
          <w:rFonts w:ascii="Sylfaen" w:hAnsi="Sylfaen"/>
          <w:i/>
          <w:sz w:val="16"/>
          <w:szCs w:val="16"/>
          <w:lang w:val="hy-AM"/>
        </w:rPr>
        <w:t xml:space="preserve">ՏՏԿԱՀ տվյալների վրա (էջ201): </w:t>
      </w:r>
      <w:r w:rsidRPr="00563464">
        <w:rPr>
          <w:rFonts w:ascii="Sylfaen" w:hAnsi="Sylfaen" w:cs="Arial Unicode MS"/>
          <w:bCs/>
          <w:i/>
          <w:kern w:val="32"/>
          <w:sz w:val="16"/>
          <w:szCs w:val="16"/>
          <w:lang w:val="hy-AM"/>
        </w:rPr>
        <w:t xml:space="preserve"> </w:t>
      </w:r>
    </w:p>
  </w:footnote>
  <w:footnote w:id="4">
    <w:p w:rsidR="00F3536E" w:rsidRDefault="00F3536E">
      <w:pPr>
        <w:pStyle w:val="FootnoteText"/>
      </w:pPr>
      <w:r>
        <w:rPr>
          <w:rStyle w:val="FootnoteReference"/>
        </w:rPr>
        <w:footnoteRef/>
      </w:r>
      <w:r w:rsidRPr="00527A98">
        <w:rPr>
          <w:lang w:val="hy-AM"/>
        </w:rPr>
        <w:t xml:space="preserve"> </w:t>
      </w:r>
      <w:hyperlink r:id="rId1" w:history="1">
        <w:r w:rsidRPr="00523AA1">
          <w:rPr>
            <w:rStyle w:val="Hyperlink"/>
            <w:rFonts w:ascii="Sylfaen" w:hAnsi="Sylfaen"/>
            <w:lang w:val="hy-AM"/>
          </w:rPr>
          <w:t>http://www.armstat.am/file/article/poverty_2012a_2.pdf</w:t>
        </w:r>
      </w:hyperlink>
    </w:p>
  </w:footnote>
  <w:footnote w:id="5">
    <w:p w:rsidR="00F3536E" w:rsidRDefault="00F3536E" w:rsidP="00D11AC5">
      <w:pPr>
        <w:pStyle w:val="FootnoteText"/>
      </w:pPr>
      <w:r>
        <w:rPr>
          <w:rStyle w:val="FootnoteReference"/>
        </w:rPr>
        <w:footnoteRef/>
      </w:r>
      <w:r w:rsidRPr="00563464">
        <w:rPr>
          <w:lang w:val="hy-AM"/>
        </w:rPr>
        <w:t xml:space="preserve"> </w:t>
      </w:r>
      <w:r>
        <w:rPr>
          <w:rFonts w:ascii="Sylfaen" w:hAnsi="Sylfaen"/>
          <w:lang w:val="hy-AM"/>
        </w:rPr>
        <w:t xml:space="preserve">- </w:t>
      </w:r>
      <w:r w:rsidRPr="00470311">
        <w:rPr>
          <w:rFonts w:ascii="Sylfaen" w:hAnsi="Sylfaen"/>
          <w:lang w:val="hy-AM"/>
        </w:rPr>
        <w:t>ՀՀ Սյունիքի մարզի 2010-2013թ.թ. սոցիալ-տնտեսական զարգացման ծրագ</w:t>
      </w:r>
      <w:r>
        <w:rPr>
          <w:rFonts w:ascii="Sylfaen" w:hAnsi="Sylfaen"/>
          <w:lang w:val="hy-AM"/>
        </w:rPr>
        <w:t>ի</w:t>
      </w:r>
      <w:r w:rsidRPr="00470311">
        <w:rPr>
          <w:rFonts w:ascii="Sylfaen" w:hAnsi="Sylfaen"/>
          <w:lang w:val="hy-AM"/>
        </w:rPr>
        <w:t>ր</w:t>
      </w:r>
      <w:r>
        <w:rPr>
          <w:rFonts w:ascii="Sylfaen" w:hAnsi="Sylfaen"/>
          <w:lang w:val="hy-AM"/>
        </w:rPr>
        <w:t>, գլուխ 7.1, կետ 460:</w:t>
      </w:r>
    </w:p>
  </w:footnote>
  <w:footnote w:id="6">
    <w:p w:rsidR="00F3536E" w:rsidRDefault="00F3536E" w:rsidP="00D40E93">
      <w:pPr>
        <w:pStyle w:val="FootnoteText"/>
      </w:pPr>
      <w:r w:rsidRPr="00804CC2">
        <w:rPr>
          <w:rStyle w:val="FootnoteReference"/>
        </w:rPr>
        <w:footnoteRef/>
      </w:r>
      <w:r w:rsidRPr="00563464">
        <w:rPr>
          <w:lang w:val="hy-AM"/>
        </w:rPr>
        <w:t xml:space="preserve"> </w:t>
      </w:r>
      <w:r w:rsidRPr="00804CC2">
        <w:rPr>
          <w:rFonts w:ascii="Sylfaen" w:hAnsi="Sylfaen"/>
          <w:lang w:val="hy-AM"/>
        </w:rPr>
        <w:t>- Աղբյուրը` ՀՀ Ազգային վիճակագրական ծառայություն</w:t>
      </w:r>
    </w:p>
  </w:footnote>
  <w:footnote w:id="7">
    <w:p w:rsidR="00F3536E" w:rsidRDefault="00F3536E" w:rsidP="00F5406E">
      <w:pPr>
        <w:pStyle w:val="FootnoteText"/>
      </w:pPr>
      <w:r w:rsidRPr="00F5406E">
        <w:rPr>
          <w:rStyle w:val="FootnoteReference"/>
          <w:rFonts w:ascii="Arian AMU" w:hAnsi="Arian AMU" w:cs="Arian AMU"/>
        </w:rPr>
        <w:footnoteRef/>
      </w:r>
      <w:r w:rsidRPr="00527A98">
        <w:rPr>
          <w:rFonts w:ascii="Arian AMU" w:hAnsi="Arian AMU" w:cs="Arian AMU"/>
          <w:lang w:val="hy-AM"/>
        </w:rPr>
        <w:t xml:space="preserve"> </w:t>
      </w:r>
      <w:r w:rsidRPr="00F5406E">
        <w:rPr>
          <w:rFonts w:ascii="Arian AMU" w:hAnsi="Arian AMU" w:cs="Arian AMU"/>
          <w:lang w:val="hy-AM"/>
        </w:rPr>
        <w:t xml:space="preserve">- </w:t>
      </w:r>
      <w:r w:rsidRPr="00F5406E">
        <w:rPr>
          <w:rFonts w:ascii="Sylfaen" w:hAnsi="Sylfaen" w:cs="Sylfaen"/>
          <w:lang w:val="hy-AM"/>
        </w:rPr>
        <w:t>Քանի</w:t>
      </w:r>
      <w:r w:rsidRPr="00F5406E">
        <w:rPr>
          <w:rFonts w:ascii="Arian AMU" w:hAnsi="Arian AMU" w:cs="Arian AMU"/>
          <w:lang w:val="hy-AM"/>
        </w:rPr>
        <w:t xml:space="preserve"> </w:t>
      </w:r>
      <w:r w:rsidRPr="00F5406E">
        <w:rPr>
          <w:rFonts w:ascii="Sylfaen" w:hAnsi="Sylfaen" w:cs="Sylfaen"/>
          <w:lang w:val="hy-AM"/>
        </w:rPr>
        <w:t>որ</w:t>
      </w:r>
      <w:r w:rsidRPr="00F5406E">
        <w:rPr>
          <w:rFonts w:ascii="Arian AMU" w:hAnsi="Arian AMU" w:cs="Arian AMU"/>
          <w:lang w:val="hy-AM"/>
        </w:rPr>
        <w:t xml:space="preserve"> </w:t>
      </w:r>
      <w:r w:rsidRPr="00F5406E">
        <w:rPr>
          <w:rFonts w:ascii="Sylfaen" w:hAnsi="Sylfaen" w:cs="Sylfaen"/>
          <w:lang w:val="hy-AM"/>
        </w:rPr>
        <w:t>ծրագրի</w:t>
      </w:r>
      <w:r w:rsidRPr="00F5406E">
        <w:rPr>
          <w:rFonts w:ascii="Arian AMU" w:hAnsi="Arian AMU" w:cs="Arian AMU"/>
          <w:lang w:val="hy-AM"/>
        </w:rPr>
        <w:t xml:space="preserve"> </w:t>
      </w:r>
      <w:r w:rsidRPr="00F5406E">
        <w:rPr>
          <w:rFonts w:ascii="Sylfaen" w:hAnsi="Sylfaen" w:cs="Sylfaen"/>
          <w:lang w:val="hy-AM"/>
        </w:rPr>
        <w:t>առաջին</w:t>
      </w:r>
      <w:r w:rsidRPr="00F5406E">
        <w:rPr>
          <w:rFonts w:ascii="Arian AMU" w:hAnsi="Arian AMU" w:cs="Arian AMU"/>
          <w:lang w:val="hy-AM"/>
        </w:rPr>
        <w:t xml:space="preserve"> 7 </w:t>
      </w:r>
      <w:r w:rsidRPr="00F5406E">
        <w:rPr>
          <w:rFonts w:ascii="Sylfaen" w:hAnsi="Sylfaen" w:cs="Sylfaen"/>
          <w:lang w:val="hy-AM"/>
        </w:rPr>
        <w:t>տարիների</w:t>
      </w:r>
      <w:r w:rsidRPr="00F5406E">
        <w:rPr>
          <w:rFonts w:ascii="Arian AMU" w:hAnsi="Arian AMU" w:cs="Arian AMU"/>
          <w:lang w:val="hy-AM"/>
        </w:rPr>
        <w:t xml:space="preserve"> </w:t>
      </w:r>
      <w:r w:rsidRPr="00F5406E">
        <w:rPr>
          <w:rFonts w:ascii="Sylfaen" w:hAnsi="Sylfaen" w:cs="Sylfaen"/>
          <w:lang w:val="hy-AM"/>
        </w:rPr>
        <w:t>ընթացքում</w:t>
      </w:r>
      <w:r w:rsidRPr="00F5406E">
        <w:rPr>
          <w:rFonts w:ascii="Arian AMU" w:hAnsi="Arian AMU" w:cs="Arian AMU"/>
          <w:lang w:val="hy-AM"/>
        </w:rPr>
        <w:t xml:space="preserve"> </w:t>
      </w:r>
      <w:r w:rsidRPr="00F5406E">
        <w:rPr>
          <w:rFonts w:ascii="Sylfaen" w:hAnsi="Sylfaen" w:cs="Sylfaen"/>
          <w:lang w:val="hy-AM"/>
        </w:rPr>
        <w:t>շահութաբերության</w:t>
      </w:r>
      <w:r w:rsidRPr="00F5406E">
        <w:rPr>
          <w:rFonts w:ascii="Arian AMU" w:hAnsi="Arian AMU" w:cs="Arian AMU"/>
          <w:lang w:val="hy-AM"/>
        </w:rPr>
        <w:t xml:space="preserve"> </w:t>
      </w:r>
      <w:r w:rsidRPr="00F5406E">
        <w:rPr>
          <w:rFonts w:ascii="Sylfaen" w:hAnsi="Sylfaen" w:cs="Sylfaen"/>
          <w:lang w:val="hy-AM"/>
        </w:rPr>
        <w:t>ցուցանիշը</w:t>
      </w:r>
      <w:r w:rsidRPr="00F5406E">
        <w:rPr>
          <w:rFonts w:ascii="Arian AMU" w:hAnsi="Arian AMU" w:cs="Arian AMU"/>
          <w:lang w:val="hy-AM"/>
        </w:rPr>
        <w:t xml:space="preserve"> </w:t>
      </w:r>
      <w:r w:rsidRPr="00F5406E">
        <w:rPr>
          <w:rFonts w:ascii="Sylfaen" w:hAnsi="Sylfaen" w:cs="Sylfaen"/>
          <w:lang w:val="hy-AM"/>
        </w:rPr>
        <w:t>բացասական</w:t>
      </w:r>
      <w:r w:rsidRPr="00F5406E">
        <w:rPr>
          <w:rFonts w:ascii="Arian AMU" w:hAnsi="Arian AMU" w:cs="Arian AMU"/>
          <w:lang w:val="hy-AM"/>
        </w:rPr>
        <w:t xml:space="preserve"> </w:t>
      </w:r>
      <w:r w:rsidRPr="00F5406E">
        <w:rPr>
          <w:rFonts w:ascii="Sylfaen" w:hAnsi="Sylfaen" w:cs="Sylfaen"/>
          <w:lang w:val="hy-AM"/>
        </w:rPr>
        <w:t>է</w:t>
      </w:r>
      <w:r w:rsidRPr="00F5406E">
        <w:rPr>
          <w:rFonts w:ascii="Arian AMU" w:hAnsi="Arian AMU" w:cs="Arian AMU"/>
          <w:lang w:val="hy-AM"/>
        </w:rPr>
        <w:t xml:space="preserve">, </w:t>
      </w:r>
      <w:r w:rsidRPr="00F5406E">
        <w:rPr>
          <w:rFonts w:ascii="Sylfaen" w:hAnsi="Sylfaen" w:cs="Sylfaen"/>
          <w:lang w:val="hy-AM"/>
        </w:rPr>
        <w:t>հաշվարկը</w:t>
      </w:r>
      <w:r w:rsidRPr="00F5406E">
        <w:rPr>
          <w:rFonts w:ascii="Arian AMU" w:hAnsi="Arian AMU" w:cs="Arian AMU"/>
          <w:lang w:val="hy-AM"/>
        </w:rPr>
        <w:t xml:space="preserve"> </w:t>
      </w:r>
      <w:r w:rsidRPr="00F5406E">
        <w:rPr>
          <w:rFonts w:ascii="Sylfaen" w:hAnsi="Sylfaen" w:cs="Sylfaen"/>
          <w:lang w:val="hy-AM"/>
        </w:rPr>
        <w:t>կատարվել</w:t>
      </w:r>
      <w:r w:rsidRPr="00F5406E">
        <w:rPr>
          <w:rFonts w:ascii="Arian AMU" w:hAnsi="Arian AMU" w:cs="Arian AMU"/>
          <w:lang w:val="hy-AM"/>
        </w:rPr>
        <w:t xml:space="preserve"> </w:t>
      </w:r>
      <w:r w:rsidRPr="00F5406E">
        <w:rPr>
          <w:rFonts w:ascii="Sylfaen" w:hAnsi="Sylfaen" w:cs="Sylfaen"/>
          <w:lang w:val="hy-AM"/>
        </w:rPr>
        <w:t>է</w:t>
      </w:r>
      <w:r w:rsidRPr="00F5406E">
        <w:rPr>
          <w:rFonts w:ascii="Arian AMU" w:hAnsi="Arian AMU" w:cs="Arian AMU"/>
          <w:lang w:val="hy-AM"/>
        </w:rPr>
        <w:t xml:space="preserve"> 15 </w:t>
      </w:r>
      <w:r w:rsidRPr="00F5406E">
        <w:rPr>
          <w:rFonts w:ascii="Sylfaen" w:hAnsi="Sylfaen" w:cs="Sylfaen"/>
          <w:lang w:val="hy-AM"/>
        </w:rPr>
        <w:t>տարիների</w:t>
      </w:r>
      <w:r w:rsidRPr="00F5406E">
        <w:rPr>
          <w:rFonts w:ascii="Arian AMU" w:hAnsi="Arian AMU" w:cs="Arian AMU"/>
          <w:lang w:val="hy-AM"/>
        </w:rPr>
        <w:t xml:space="preserve"> </w:t>
      </w:r>
      <w:r w:rsidRPr="00F5406E">
        <w:rPr>
          <w:rFonts w:ascii="Sylfaen" w:hAnsi="Sylfaen" w:cs="Sylfaen"/>
          <w:lang w:val="hy-AM"/>
        </w:rPr>
        <w:t>կտրվածքով</w:t>
      </w:r>
    </w:p>
  </w:footnote>
  <w:footnote w:id="8">
    <w:p w:rsidR="00F3536E" w:rsidRDefault="00F3536E" w:rsidP="00CD51DE">
      <w:pPr>
        <w:pStyle w:val="FootnoteText"/>
      </w:pPr>
      <w:r>
        <w:rPr>
          <w:rStyle w:val="FootnoteReference"/>
        </w:rPr>
        <w:footnoteRef/>
      </w:r>
      <w:r w:rsidRPr="00CD51DE">
        <w:rPr>
          <w:lang w:val="hy-AM"/>
        </w:rPr>
        <w:t xml:space="preserve"> </w:t>
      </w:r>
      <w:r>
        <w:rPr>
          <w:rFonts w:ascii="Sylfaen" w:hAnsi="Sylfaen"/>
          <w:lang w:val="hy-AM"/>
        </w:rPr>
        <w:t xml:space="preserve">- </w:t>
      </w:r>
      <w:r w:rsidRPr="00470311">
        <w:rPr>
          <w:rFonts w:ascii="Sylfaen" w:hAnsi="Sylfaen"/>
          <w:lang w:val="hy-AM"/>
        </w:rPr>
        <w:t>ՀՀ Սյունիքի մարզի 2010-2013թ.թ. սոցիալ-տնտեսական զարգացման ծրագ</w:t>
      </w:r>
      <w:r>
        <w:rPr>
          <w:rFonts w:ascii="Sylfaen" w:hAnsi="Sylfaen"/>
          <w:lang w:val="hy-AM"/>
        </w:rPr>
        <w:t>ի</w:t>
      </w:r>
      <w:r w:rsidRPr="00470311">
        <w:rPr>
          <w:rFonts w:ascii="Sylfaen" w:hAnsi="Sylfaen"/>
          <w:lang w:val="hy-AM"/>
        </w:rPr>
        <w:t>ր</w:t>
      </w:r>
      <w:r>
        <w:rPr>
          <w:rFonts w:ascii="Sylfaen" w:hAnsi="Sylfaen"/>
          <w:lang w:val="hy-AM"/>
        </w:rPr>
        <w:t>, գլուխ 7.1, կետ 460:</w:t>
      </w:r>
    </w:p>
  </w:footnote>
  <w:footnote w:id="9">
    <w:p w:rsidR="00F3536E" w:rsidRDefault="00F3536E" w:rsidP="007E66AA">
      <w:pPr>
        <w:pStyle w:val="FootnoteText"/>
      </w:pPr>
      <w:r w:rsidRPr="00096FC8">
        <w:rPr>
          <w:rStyle w:val="FootnoteReference"/>
          <w:rFonts w:ascii="Arian AMU" w:hAnsi="Arian AMU" w:cs="Arian AMU"/>
          <w:sz w:val="16"/>
          <w:szCs w:val="16"/>
        </w:rPr>
        <w:footnoteRef/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096FC8">
        <w:rPr>
          <w:rFonts w:ascii="Arian AMU" w:hAnsi="Arian AMU" w:cs="Arian AMU"/>
          <w:sz w:val="16"/>
          <w:szCs w:val="16"/>
          <w:lang w:val="hy-AM"/>
        </w:rPr>
        <w:t xml:space="preserve">- </w:t>
      </w:r>
      <w:r w:rsidRPr="00527A98">
        <w:rPr>
          <w:rFonts w:ascii="Sylfaen" w:hAnsi="Sylfaen" w:cs="Sylfaen"/>
          <w:sz w:val="16"/>
          <w:szCs w:val="16"/>
          <w:lang w:val="hy-AM"/>
        </w:rPr>
        <w:t>Սյունիքի</w:t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527A98">
        <w:rPr>
          <w:rFonts w:ascii="Sylfaen" w:hAnsi="Sylfaen" w:cs="Sylfaen"/>
          <w:sz w:val="16"/>
          <w:szCs w:val="16"/>
          <w:lang w:val="hy-AM"/>
        </w:rPr>
        <w:t>մարզի</w:t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 2010-2013 </w:t>
      </w:r>
      <w:r w:rsidRPr="00527A98">
        <w:rPr>
          <w:rFonts w:ascii="Sylfaen" w:hAnsi="Sylfaen" w:cs="Sylfaen"/>
          <w:sz w:val="16"/>
          <w:szCs w:val="16"/>
          <w:lang w:val="hy-AM"/>
        </w:rPr>
        <w:t>թ</w:t>
      </w:r>
      <w:r w:rsidRPr="00527A98">
        <w:rPr>
          <w:rFonts w:ascii="Arian AMU" w:hAnsi="Arian AMU" w:cs="Arian AMU"/>
          <w:sz w:val="16"/>
          <w:szCs w:val="16"/>
          <w:lang w:val="hy-AM"/>
        </w:rPr>
        <w:t>.</w:t>
      </w:r>
      <w:r w:rsidRPr="00527A98">
        <w:rPr>
          <w:rFonts w:ascii="Sylfaen" w:hAnsi="Sylfaen" w:cs="Sylfaen"/>
          <w:sz w:val="16"/>
          <w:szCs w:val="16"/>
          <w:lang w:val="hy-AM"/>
        </w:rPr>
        <w:t>թ</w:t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. </w:t>
      </w:r>
      <w:r w:rsidRPr="00527A98">
        <w:rPr>
          <w:rFonts w:ascii="Sylfaen" w:hAnsi="Sylfaen" w:cs="Sylfaen"/>
          <w:sz w:val="16"/>
          <w:szCs w:val="16"/>
          <w:lang w:val="hy-AM"/>
        </w:rPr>
        <w:t>սոցիալ</w:t>
      </w:r>
      <w:r w:rsidRPr="00527A98">
        <w:rPr>
          <w:rFonts w:ascii="Arian AMU" w:hAnsi="Arian AMU" w:cs="Arian AMU"/>
          <w:sz w:val="16"/>
          <w:szCs w:val="16"/>
          <w:lang w:val="hy-AM"/>
        </w:rPr>
        <w:t>-</w:t>
      </w:r>
      <w:r w:rsidRPr="00527A98">
        <w:rPr>
          <w:rFonts w:ascii="Sylfaen" w:hAnsi="Sylfaen" w:cs="Sylfaen"/>
          <w:sz w:val="16"/>
          <w:szCs w:val="16"/>
          <w:lang w:val="hy-AM"/>
        </w:rPr>
        <w:t>տնտեսական</w:t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527A98">
        <w:rPr>
          <w:rFonts w:ascii="Sylfaen" w:hAnsi="Sylfaen" w:cs="Sylfaen"/>
          <w:sz w:val="16"/>
          <w:szCs w:val="16"/>
          <w:lang w:val="hy-AM"/>
        </w:rPr>
        <w:t>զարգացման</w:t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527A98">
        <w:rPr>
          <w:rFonts w:ascii="Sylfaen" w:hAnsi="Sylfaen" w:cs="Sylfaen"/>
          <w:sz w:val="16"/>
          <w:szCs w:val="16"/>
          <w:lang w:val="hy-AM"/>
        </w:rPr>
        <w:t>ծրագիր</w:t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096FC8">
        <w:rPr>
          <w:rFonts w:ascii="Arian AMU" w:hAnsi="Arian AMU" w:cs="Arian AMU"/>
          <w:sz w:val="16"/>
          <w:szCs w:val="16"/>
          <w:lang w:val="hy-AM"/>
        </w:rPr>
        <w:t>(</w:t>
      </w:r>
      <w:r w:rsidRPr="00527A98">
        <w:rPr>
          <w:rFonts w:ascii="Sylfaen" w:hAnsi="Sylfaen" w:cs="Sylfaen"/>
          <w:sz w:val="16"/>
          <w:szCs w:val="16"/>
          <w:lang w:val="hy-AM"/>
        </w:rPr>
        <w:t>ՍՄՍՏԶԾ</w:t>
      </w:r>
      <w:r w:rsidRPr="00096FC8">
        <w:rPr>
          <w:rFonts w:ascii="Arian AMU" w:hAnsi="Arian AMU" w:cs="Arian AMU"/>
          <w:sz w:val="16"/>
          <w:szCs w:val="16"/>
          <w:lang w:val="hy-AM"/>
        </w:rPr>
        <w:t>)</w:t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, </w:t>
      </w:r>
      <w:r w:rsidRPr="00527A98">
        <w:rPr>
          <w:rFonts w:ascii="Sylfaen" w:hAnsi="Sylfaen" w:cs="Sylfaen"/>
          <w:sz w:val="16"/>
          <w:szCs w:val="16"/>
          <w:lang w:val="hy-AM"/>
        </w:rPr>
        <w:t>Գլուխ</w:t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 7-</w:t>
      </w:r>
      <w:r w:rsidRPr="00527A98">
        <w:rPr>
          <w:rFonts w:ascii="Sylfaen" w:hAnsi="Sylfaen" w:cs="Sylfaen"/>
          <w:sz w:val="16"/>
          <w:szCs w:val="16"/>
          <w:lang w:val="hy-AM"/>
        </w:rPr>
        <w:t>ի</w:t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527A98">
        <w:rPr>
          <w:rFonts w:ascii="Sylfaen" w:hAnsi="Sylfaen" w:cs="Sylfaen"/>
          <w:sz w:val="16"/>
          <w:szCs w:val="16"/>
          <w:lang w:val="hy-AM"/>
        </w:rPr>
        <w:t>Գյուղատնտեսության</w:t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527A98">
        <w:rPr>
          <w:rFonts w:ascii="Sylfaen" w:hAnsi="Sylfaen" w:cs="Sylfaen"/>
          <w:sz w:val="16"/>
          <w:szCs w:val="16"/>
          <w:lang w:val="hy-AM"/>
        </w:rPr>
        <w:t>զարգացման</w:t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527A98">
        <w:rPr>
          <w:rFonts w:ascii="Sylfaen" w:hAnsi="Sylfaen" w:cs="Sylfaen"/>
          <w:sz w:val="16"/>
          <w:szCs w:val="16"/>
          <w:lang w:val="hy-AM"/>
        </w:rPr>
        <w:t>ծրագրի</w:t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527A98">
        <w:rPr>
          <w:rFonts w:ascii="Sylfaen" w:hAnsi="Sylfaen" w:cs="Sylfaen"/>
          <w:sz w:val="16"/>
          <w:szCs w:val="16"/>
          <w:lang w:val="hy-AM"/>
        </w:rPr>
        <w:t>նպատակների</w:t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527A98">
        <w:rPr>
          <w:rFonts w:ascii="Sylfaen" w:hAnsi="Sylfaen" w:cs="Sylfaen"/>
          <w:sz w:val="16"/>
          <w:szCs w:val="16"/>
          <w:lang w:val="hy-AM"/>
        </w:rPr>
        <w:t>և</w:t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527A98">
        <w:rPr>
          <w:rFonts w:ascii="Sylfaen" w:hAnsi="Sylfaen" w:cs="Sylfaen"/>
          <w:sz w:val="16"/>
          <w:szCs w:val="16"/>
          <w:lang w:val="hy-AM"/>
        </w:rPr>
        <w:t>ռազմավարության</w:t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527A98">
        <w:rPr>
          <w:rFonts w:ascii="Sylfaen" w:hAnsi="Sylfaen" w:cs="Sylfaen"/>
          <w:sz w:val="16"/>
          <w:szCs w:val="16"/>
          <w:lang w:val="hy-AM"/>
        </w:rPr>
        <w:t>բաժին</w:t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, </w:t>
      </w:r>
      <w:r w:rsidRPr="00527A98">
        <w:rPr>
          <w:rFonts w:ascii="Sylfaen" w:hAnsi="Sylfaen" w:cs="Sylfaen"/>
          <w:sz w:val="16"/>
          <w:szCs w:val="16"/>
          <w:lang w:val="hy-AM"/>
        </w:rPr>
        <w:t>կետ</w:t>
      </w:r>
      <w:r w:rsidRPr="00096FC8">
        <w:rPr>
          <w:rFonts w:ascii="Sylfaen" w:hAnsi="Sylfaen" w:cs="Sylfaen"/>
          <w:sz w:val="16"/>
          <w:szCs w:val="16"/>
          <w:lang w:val="hy-AM"/>
        </w:rPr>
        <w:t>եր</w:t>
      </w:r>
      <w:r w:rsidRPr="00527A98">
        <w:rPr>
          <w:rFonts w:ascii="Arian AMU" w:hAnsi="Arian AMU" w:cs="Arian AMU"/>
          <w:sz w:val="16"/>
          <w:szCs w:val="16"/>
          <w:lang w:val="hy-AM"/>
        </w:rPr>
        <w:t xml:space="preserve"> 541</w:t>
      </w:r>
      <w:r w:rsidRPr="00096FC8">
        <w:rPr>
          <w:rFonts w:ascii="Arian AMU" w:hAnsi="Arian AMU" w:cs="Arian AMU"/>
          <w:sz w:val="16"/>
          <w:szCs w:val="16"/>
          <w:lang w:val="hy-AM"/>
        </w:rPr>
        <w:t>-543</w:t>
      </w:r>
      <w:r w:rsidRPr="00527A98">
        <w:rPr>
          <w:rFonts w:ascii="Arian AMU" w:hAnsi="Arian AMU" w:cs="Arian AMU"/>
          <w:sz w:val="16"/>
          <w:szCs w:val="16"/>
          <w:lang w:val="hy-AM"/>
        </w:rPr>
        <w:t>:</w:t>
      </w:r>
    </w:p>
  </w:footnote>
  <w:footnote w:id="10">
    <w:p w:rsidR="00F3536E" w:rsidRDefault="00F3536E" w:rsidP="007E66AA">
      <w:pPr>
        <w:pStyle w:val="FootnoteText"/>
      </w:pPr>
      <w:r w:rsidRPr="00473FDA">
        <w:rPr>
          <w:rStyle w:val="FootnoteReference"/>
          <w:rFonts w:ascii="Sylfaen" w:hAnsi="Sylfaen"/>
          <w:sz w:val="16"/>
          <w:szCs w:val="16"/>
        </w:rPr>
        <w:footnoteRef/>
      </w:r>
      <w:r w:rsidRPr="00473FDA">
        <w:rPr>
          <w:rFonts w:ascii="Sylfaen" w:hAnsi="Sylfaen"/>
          <w:sz w:val="16"/>
          <w:szCs w:val="16"/>
          <w:lang w:val="hy-AM"/>
        </w:rPr>
        <w:t xml:space="preserve"> - Ոռոգման տարբեր եղանակները ներկայացված են Հավելված 2-ում:</w:t>
      </w:r>
    </w:p>
  </w:footnote>
  <w:footnote w:id="11">
    <w:p w:rsidR="00F3536E" w:rsidRDefault="00F3536E" w:rsidP="007E66AA">
      <w:pPr>
        <w:pStyle w:val="FootnoteText"/>
      </w:pPr>
      <w:r w:rsidRPr="00473FDA">
        <w:rPr>
          <w:rStyle w:val="FootnoteReference"/>
          <w:rFonts w:ascii="Sylfaen" w:hAnsi="Sylfaen"/>
          <w:sz w:val="16"/>
          <w:szCs w:val="16"/>
        </w:rPr>
        <w:footnoteRef/>
      </w:r>
      <w:r w:rsidRPr="00473FDA">
        <w:rPr>
          <w:rFonts w:ascii="Sylfaen" w:hAnsi="Sylfaen"/>
          <w:sz w:val="16"/>
          <w:szCs w:val="16"/>
          <w:lang w:val="hy-AM"/>
        </w:rPr>
        <w:t xml:space="preserve"> - </w:t>
      </w:r>
      <w:hyperlink r:id="rId2" w:history="1">
        <w:r w:rsidRPr="00473FDA">
          <w:rPr>
            <w:rStyle w:val="Hyperlink"/>
            <w:rFonts w:ascii="Sylfaen" w:hAnsi="Sylfaen"/>
            <w:sz w:val="16"/>
            <w:szCs w:val="16"/>
            <w:lang w:val="hy-AM"/>
          </w:rPr>
          <w:t>http://www.mca.am/files/wua/arm/24.pdf</w:t>
        </w:r>
      </w:hyperlink>
    </w:p>
  </w:footnote>
  <w:footnote w:id="12">
    <w:p w:rsidR="00F3536E" w:rsidRDefault="00F3536E" w:rsidP="007E66AA">
      <w:pPr>
        <w:pStyle w:val="FootnoteText"/>
      </w:pPr>
      <w:r w:rsidRPr="00473FDA">
        <w:rPr>
          <w:rStyle w:val="FootnoteReference"/>
          <w:rFonts w:ascii="Sylfaen" w:hAnsi="Sylfaen"/>
          <w:sz w:val="16"/>
          <w:szCs w:val="16"/>
        </w:rPr>
        <w:footnoteRef/>
      </w:r>
      <w:r w:rsidRPr="00473FDA">
        <w:rPr>
          <w:rFonts w:ascii="Sylfaen" w:hAnsi="Sylfaen"/>
          <w:sz w:val="16"/>
          <w:szCs w:val="16"/>
        </w:rPr>
        <w:t xml:space="preserve"> - Markets for Meghri project: </w:t>
      </w:r>
      <w:hyperlink r:id="rId3" w:history="1">
        <w:r w:rsidRPr="00473FDA">
          <w:rPr>
            <w:rStyle w:val="Hyperlink"/>
            <w:rFonts w:ascii="Sylfaen" w:hAnsi="Sylfaen"/>
            <w:sz w:val="16"/>
            <w:szCs w:val="16"/>
          </w:rPr>
          <w:t>http://www.shen.am/?pageid=meghri</w:t>
        </w:r>
      </w:hyperlink>
    </w:p>
  </w:footnote>
  <w:footnote w:id="13">
    <w:p w:rsidR="00F3536E" w:rsidRDefault="00F3536E" w:rsidP="007E66AA">
      <w:pPr>
        <w:pStyle w:val="FootnoteText"/>
      </w:pPr>
      <w:r w:rsidRPr="00096FC8">
        <w:rPr>
          <w:rStyle w:val="FootnoteReference"/>
          <w:rFonts w:ascii="Arian AMU" w:hAnsi="Arian AMU" w:cs="Arian AMU"/>
        </w:rPr>
        <w:footnoteRef/>
      </w:r>
      <w:r w:rsidRPr="00096FC8">
        <w:rPr>
          <w:rFonts w:ascii="Arian AMU" w:hAnsi="Arian AMU" w:cs="Arian AMU"/>
          <w:lang w:val="hy-AM"/>
        </w:rPr>
        <w:t xml:space="preserve"> - </w:t>
      </w:r>
      <w:r w:rsidRPr="00096FC8">
        <w:rPr>
          <w:rFonts w:ascii="Sylfaen" w:hAnsi="Sylfaen" w:cs="Sylfaen"/>
          <w:lang w:val="hy-AM"/>
        </w:rPr>
        <w:t>ՀՀ</w:t>
      </w:r>
      <w:r w:rsidRPr="00096FC8">
        <w:rPr>
          <w:rFonts w:ascii="Arian AMU" w:hAnsi="Arian AMU" w:cs="Arian AMU"/>
          <w:lang w:val="hy-AM"/>
        </w:rPr>
        <w:t xml:space="preserve"> </w:t>
      </w:r>
      <w:r w:rsidRPr="00096FC8">
        <w:rPr>
          <w:rFonts w:ascii="Sylfaen" w:hAnsi="Sylfaen" w:cs="Sylfaen"/>
          <w:lang w:val="hy-AM"/>
        </w:rPr>
        <w:t>Սյունիքի</w:t>
      </w:r>
      <w:r w:rsidRPr="00096FC8">
        <w:rPr>
          <w:rFonts w:ascii="Arian AMU" w:hAnsi="Arian AMU" w:cs="Arian AMU"/>
          <w:lang w:val="hy-AM"/>
        </w:rPr>
        <w:t xml:space="preserve"> </w:t>
      </w:r>
      <w:r w:rsidRPr="00096FC8">
        <w:rPr>
          <w:rFonts w:ascii="Sylfaen" w:hAnsi="Sylfaen" w:cs="Sylfaen"/>
          <w:lang w:val="hy-AM"/>
        </w:rPr>
        <w:t>մարզի</w:t>
      </w:r>
      <w:r w:rsidRPr="00096FC8">
        <w:rPr>
          <w:rFonts w:ascii="Arian AMU" w:hAnsi="Arian AMU" w:cs="Arian AMU"/>
          <w:lang w:val="hy-AM"/>
        </w:rPr>
        <w:t xml:space="preserve"> 2010-2013</w:t>
      </w:r>
      <w:r w:rsidRPr="00096FC8">
        <w:rPr>
          <w:rFonts w:ascii="Sylfaen" w:hAnsi="Sylfaen" w:cs="Sylfaen"/>
          <w:lang w:val="hy-AM"/>
        </w:rPr>
        <w:t>թ</w:t>
      </w:r>
      <w:r w:rsidRPr="00096FC8">
        <w:rPr>
          <w:rFonts w:ascii="Arian AMU" w:hAnsi="Arian AMU" w:cs="Arian AMU"/>
          <w:lang w:val="hy-AM"/>
        </w:rPr>
        <w:t>.</w:t>
      </w:r>
      <w:r w:rsidRPr="00096FC8">
        <w:rPr>
          <w:rFonts w:ascii="Sylfaen" w:hAnsi="Sylfaen" w:cs="Sylfaen"/>
          <w:lang w:val="hy-AM"/>
        </w:rPr>
        <w:t>թ</w:t>
      </w:r>
      <w:r w:rsidRPr="00096FC8">
        <w:rPr>
          <w:rFonts w:ascii="Arian AMU" w:hAnsi="Arian AMU" w:cs="Arian AMU"/>
          <w:lang w:val="hy-AM"/>
        </w:rPr>
        <w:t xml:space="preserve">. </w:t>
      </w:r>
      <w:r w:rsidRPr="00096FC8">
        <w:rPr>
          <w:rFonts w:ascii="Sylfaen" w:hAnsi="Sylfaen" w:cs="Sylfaen"/>
          <w:lang w:val="hy-AM"/>
        </w:rPr>
        <w:t>սոցիալ</w:t>
      </w:r>
      <w:r w:rsidRPr="00096FC8">
        <w:rPr>
          <w:rFonts w:ascii="Arian AMU" w:hAnsi="Arian AMU" w:cs="Arian AMU"/>
          <w:lang w:val="hy-AM"/>
        </w:rPr>
        <w:t>-</w:t>
      </w:r>
      <w:r w:rsidRPr="00096FC8">
        <w:rPr>
          <w:rFonts w:ascii="Sylfaen" w:hAnsi="Sylfaen" w:cs="Sylfaen"/>
          <w:lang w:val="hy-AM"/>
        </w:rPr>
        <w:t>տնտեսական</w:t>
      </w:r>
      <w:r w:rsidRPr="00096FC8">
        <w:rPr>
          <w:rFonts w:ascii="Arian AMU" w:hAnsi="Arian AMU" w:cs="Arian AMU"/>
          <w:lang w:val="hy-AM"/>
        </w:rPr>
        <w:t xml:space="preserve"> </w:t>
      </w:r>
      <w:r w:rsidRPr="00096FC8">
        <w:rPr>
          <w:rFonts w:ascii="Sylfaen" w:hAnsi="Sylfaen" w:cs="Sylfaen"/>
          <w:lang w:val="hy-AM"/>
        </w:rPr>
        <w:t>զարգացման</w:t>
      </w:r>
      <w:r w:rsidRPr="00096FC8">
        <w:rPr>
          <w:rFonts w:ascii="Arian AMU" w:hAnsi="Arian AMU" w:cs="Arian AMU"/>
          <w:lang w:val="hy-AM"/>
        </w:rPr>
        <w:t xml:space="preserve"> </w:t>
      </w:r>
      <w:r w:rsidRPr="00096FC8">
        <w:rPr>
          <w:rFonts w:ascii="Sylfaen" w:hAnsi="Sylfaen" w:cs="Sylfaen"/>
          <w:lang w:val="hy-AM"/>
        </w:rPr>
        <w:t>ծրագիր</w:t>
      </w:r>
      <w:r w:rsidRPr="00096FC8">
        <w:rPr>
          <w:rFonts w:ascii="Arian AMU" w:hAnsi="Arian AMU" w:cs="Arian AMU"/>
          <w:lang w:val="hy-AM"/>
        </w:rPr>
        <w:t xml:space="preserve">, </w:t>
      </w:r>
      <w:r w:rsidRPr="00096FC8">
        <w:rPr>
          <w:rFonts w:ascii="Sylfaen" w:hAnsi="Sylfaen" w:cs="Sylfaen"/>
          <w:lang w:val="hy-AM"/>
        </w:rPr>
        <w:t>գլուխ</w:t>
      </w:r>
      <w:r w:rsidRPr="00096FC8">
        <w:rPr>
          <w:rFonts w:ascii="Arian AMU" w:hAnsi="Arian AMU" w:cs="Arian AMU"/>
          <w:lang w:val="hy-AM"/>
        </w:rPr>
        <w:t xml:space="preserve"> 7.1, </w:t>
      </w:r>
      <w:r w:rsidRPr="00096FC8">
        <w:rPr>
          <w:rFonts w:ascii="Sylfaen" w:hAnsi="Sylfaen" w:cs="Sylfaen"/>
          <w:lang w:val="hy-AM"/>
        </w:rPr>
        <w:t>կետ</w:t>
      </w:r>
      <w:r w:rsidRPr="00096FC8">
        <w:rPr>
          <w:rFonts w:ascii="Arian AMU" w:hAnsi="Arian AMU" w:cs="Arian AMU"/>
          <w:lang w:val="hy-AM"/>
        </w:rPr>
        <w:t xml:space="preserve"> 460:</w:t>
      </w:r>
    </w:p>
  </w:footnote>
  <w:footnote w:id="14">
    <w:p w:rsidR="00F3536E" w:rsidRDefault="00F3536E" w:rsidP="007E66AA">
      <w:pPr>
        <w:pStyle w:val="FootnoteText"/>
      </w:pPr>
      <w:r w:rsidRPr="007E66AA">
        <w:rPr>
          <w:rStyle w:val="FootnoteReference"/>
          <w:rFonts w:ascii="Arian AMU" w:hAnsi="Arian AMU" w:cs="Arian AMU"/>
          <w:sz w:val="16"/>
          <w:szCs w:val="16"/>
        </w:rPr>
        <w:footnoteRef/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- </w:t>
      </w:r>
      <w:r w:rsidRPr="007E66AA">
        <w:rPr>
          <w:rFonts w:ascii="Sylfaen" w:hAnsi="Sylfaen" w:cs="Sylfaen"/>
          <w:sz w:val="16"/>
          <w:szCs w:val="16"/>
          <w:lang w:val="hy-AM"/>
        </w:rPr>
        <w:t>Մելիորացիան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/</w:t>
      </w:r>
      <w:r w:rsidRPr="007E66AA">
        <w:rPr>
          <w:rFonts w:ascii="Sylfaen" w:hAnsi="Sylfaen" w:cs="Sylfaen"/>
          <w:sz w:val="16"/>
          <w:szCs w:val="16"/>
          <w:lang w:val="hy-AM"/>
        </w:rPr>
        <w:t>հողի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հարթեցում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և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տեղաձևում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/ </w:t>
      </w:r>
      <w:r w:rsidRPr="007E66AA">
        <w:rPr>
          <w:rFonts w:ascii="Sylfaen" w:hAnsi="Sylfaen" w:cs="Sylfaen"/>
          <w:sz w:val="16"/>
          <w:szCs w:val="16"/>
          <w:lang w:val="hy-AM"/>
        </w:rPr>
        <w:t>կատարվում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է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մեկ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անգամ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, </w:t>
      </w:r>
      <w:r w:rsidRPr="007E66AA">
        <w:rPr>
          <w:rFonts w:ascii="Sylfaen" w:hAnsi="Sylfaen" w:cs="Sylfaen"/>
          <w:sz w:val="16"/>
          <w:szCs w:val="16"/>
          <w:lang w:val="hy-AM"/>
        </w:rPr>
        <w:t>երբ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ակոսահանումը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` </w:t>
      </w:r>
      <w:r w:rsidRPr="007E66AA">
        <w:rPr>
          <w:rFonts w:ascii="Sylfaen" w:hAnsi="Sylfaen" w:cs="Sylfaen"/>
          <w:sz w:val="16"/>
          <w:szCs w:val="16"/>
          <w:lang w:val="hy-AM"/>
        </w:rPr>
        <w:t>տարին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մեկ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: </w:t>
      </w:r>
      <w:r w:rsidRPr="007E66AA">
        <w:rPr>
          <w:rFonts w:ascii="Sylfaen" w:hAnsi="Sylfaen" w:cs="Sylfaen"/>
          <w:sz w:val="16"/>
          <w:szCs w:val="16"/>
          <w:lang w:val="hy-AM"/>
        </w:rPr>
        <w:t>Ծառայության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արժեքը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բերված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է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մոտավոր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միջին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` </w:t>
      </w:r>
      <w:r w:rsidRPr="007E66AA">
        <w:rPr>
          <w:rFonts w:ascii="Sylfaen" w:hAnsi="Sylfaen" w:cs="Sylfaen"/>
          <w:sz w:val="16"/>
          <w:szCs w:val="16"/>
          <w:lang w:val="hy-AM"/>
        </w:rPr>
        <w:t>այն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կաղված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է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հողի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ռելիեֆից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և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որակից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/</w:t>
      </w:r>
      <w:r w:rsidRPr="007E66AA">
        <w:rPr>
          <w:rFonts w:ascii="Sylfaen" w:hAnsi="Sylfaen" w:cs="Sylfaen"/>
          <w:sz w:val="16"/>
          <w:szCs w:val="16"/>
          <w:lang w:val="hy-AM"/>
        </w:rPr>
        <w:t>կավային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, </w:t>
      </w:r>
      <w:r w:rsidRPr="007E66AA">
        <w:rPr>
          <w:rFonts w:ascii="Sylfaen" w:hAnsi="Sylfaen" w:cs="Sylfaen"/>
          <w:sz w:val="16"/>
          <w:szCs w:val="16"/>
          <w:lang w:val="hy-AM"/>
        </w:rPr>
        <w:t>ավազային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, </w:t>
      </w:r>
      <w:r w:rsidRPr="007E66AA">
        <w:rPr>
          <w:rFonts w:ascii="Sylfaen" w:hAnsi="Sylfaen" w:cs="Sylfaen"/>
          <w:sz w:val="16"/>
          <w:szCs w:val="16"/>
          <w:lang w:val="hy-AM"/>
        </w:rPr>
        <w:t>փխրեցված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և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այլն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./, </w:t>
      </w:r>
      <w:r w:rsidRPr="007E66AA">
        <w:rPr>
          <w:rFonts w:ascii="Sylfaen" w:hAnsi="Sylfaen" w:cs="Sylfaen"/>
          <w:sz w:val="16"/>
          <w:szCs w:val="16"/>
          <w:lang w:val="hy-AM"/>
        </w:rPr>
        <w:t>սովորաբար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հողային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ծառայությունների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արժեքները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հաշվարկվում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են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ըստ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աշխատաց</w:t>
      </w:r>
      <w:r w:rsidRPr="007E66AA">
        <w:rPr>
          <w:rFonts w:ascii="Arian AMU" w:hAnsi="Arian AMU" w:cs="Arian AMU"/>
          <w:sz w:val="16"/>
          <w:szCs w:val="16"/>
          <w:lang w:val="hy-AM"/>
        </w:rPr>
        <w:t xml:space="preserve"> </w:t>
      </w:r>
      <w:r w:rsidRPr="007E66AA">
        <w:rPr>
          <w:rFonts w:ascii="Sylfaen" w:hAnsi="Sylfaen" w:cs="Sylfaen"/>
          <w:sz w:val="16"/>
          <w:szCs w:val="16"/>
          <w:lang w:val="hy-AM"/>
        </w:rPr>
        <w:t>ժամանակի</w:t>
      </w:r>
      <w:r w:rsidRPr="007E66AA">
        <w:rPr>
          <w:rFonts w:ascii="Arian AMU" w:hAnsi="Arian AMU" w:cs="Arian AMU"/>
          <w:sz w:val="16"/>
          <w:szCs w:val="16"/>
          <w:lang w:val="hy-AM"/>
        </w:rPr>
        <w:t>:</w:t>
      </w:r>
    </w:p>
  </w:footnote>
  <w:footnote w:id="15">
    <w:p w:rsidR="00F3536E" w:rsidRDefault="00F3536E" w:rsidP="00C50711">
      <w:pPr>
        <w:pStyle w:val="FootnoteText"/>
      </w:pPr>
      <w:r>
        <w:rPr>
          <w:rStyle w:val="FootnoteReference"/>
        </w:rPr>
        <w:footnoteRef/>
      </w:r>
      <w:r w:rsidRPr="00BC3185">
        <w:rPr>
          <w:lang w:val="hy-AM"/>
        </w:rPr>
        <w:t xml:space="preserve"> - </w:t>
      </w:r>
      <w:r w:rsidRPr="00844B31">
        <w:rPr>
          <w:rFonts w:ascii="Sylfaen" w:hAnsi="Sylfaen"/>
          <w:lang w:val="hy-AM"/>
        </w:rPr>
        <w:t>Քանի որ ծրագրի առաջին 7 տարիների ընթացքում շահութաբերության ցուցանիշը բացասական է, հաշվարկը կատարվել է 15 տարիների կտրվածքով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A6168C">
    <w:pPr>
      <w:pStyle w:val="Header"/>
      <w:pBdr>
        <w:bottom w:val="single" w:sz="4" w:space="1" w:color="auto"/>
      </w:pBdr>
      <w:tabs>
        <w:tab w:val="clear" w:pos="9026"/>
        <w:tab w:val="right" w:pos="9356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tab/>
    </w:r>
    <w:r>
      <w:rPr>
        <w:rFonts w:ascii="Sylfaen" w:hAnsi="Sylfaen" w:cs="Sylfaen"/>
      </w:rPr>
      <w:t>ԱՆՀՐԱԺԵՇՏՈՒԹՅՈՒՆՆ</w:t>
    </w:r>
    <w:r>
      <w:t xml:space="preserve"> </w:t>
    </w:r>
    <w:r>
      <w:rPr>
        <w:rFonts w:ascii="Sylfaen" w:hAnsi="Sylfaen" w:cs="Sylfaen"/>
      </w:rPr>
      <w:t>ՈՒ</w:t>
    </w:r>
    <w:r>
      <w:t xml:space="preserve"> </w:t>
    </w:r>
    <w:r>
      <w:rPr>
        <w:rFonts w:ascii="Sylfaen" w:hAnsi="Sylfaen" w:cs="Sylfaen"/>
      </w:rPr>
      <w:t>ՆԱԽԱԴՐՅԱԼՆԵՐԸ</w: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F22B44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3745DE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110F6D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F5406E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459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0F4F89">
    <w:pPr>
      <w:pStyle w:val="Header"/>
      <w:pBdr>
        <w:bottom w:val="single" w:sz="4" w:space="1" w:color="auto"/>
      </w:pBdr>
      <w:tabs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tab/>
    </w:r>
    <w:r>
      <w:rPr>
        <w:rFonts w:ascii="Sylfaen" w:hAnsi="Sylfaen" w:cs="Sylfaen"/>
      </w:rPr>
      <w:t>ԱՆՀՐԱԺԵՇՏՈՒԹՅՈՒՆՆ</w:t>
    </w:r>
    <w:r>
      <w:t xml:space="preserve"> </w:t>
    </w:r>
    <w:r>
      <w:rPr>
        <w:rFonts w:ascii="Sylfaen" w:hAnsi="Sylfaen" w:cs="Sylfaen"/>
      </w:rPr>
      <w:t>ՈՒ</w:t>
    </w:r>
    <w:r>
      <w:t xml:space="preserve"> </w:t>
    </w:r>
    <w:r>
      <w:rPr>
        <w:rFonts w:ascii="Sylfaen" w:hAnsi="Sylfaen" w:cs="Sylfaen"/>
      </w:rPr>
      <w:t>ՆԱԽԱԴՐՅԱԼՆԵՐԸ</w:t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93A0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7A58DE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8C0ADB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5D2C82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3124A0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0F4F89">
    <w:pPr>
      <w:pStyle w:val="Header"/>
      <w:pBdr>
        <w:bottom w:val="single" w:sz="4" w:space="1" w:color="auto"/>
      </w:pBdr>
      <w:tabs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tab/>
    </w:r>
    <w:r>
      <w:rPr>
        <w:rFonts w:ascii="Sylfaen" w:hAnsi="Sylfaen" w:cs="Sylfaen"/>
      </w:rPr>
      <w:t>ԱՆՀՐԱԺԵՇՏՈՒԹՅՈՒՆՆ</w:t>
    </w:r>
    <w:r>
      <w:t xml:space="preserve"> </w:t>
    </w:r>
    <w:r>
      <w:rPr>
        <w:rFonts w:ascii="Sylfaen" w:hAnsi="Sylfaen" w:cs="Sylfaen"/>
      </w:rPr>
      <w:t>ՈՒ</w:t>
    </w:r>
    <w:r>
      <w:t xml:space="preserve"> </w:t>
    </w:r>
    <w:r>
      <w:rPr>
        <w:rFonts w:ascii="Sylfaen" w:hAnsi="Sylfaen" w:cs="Sylfaen"/>
      </w:rPr>
      <w:t>ՆԱԽԱԴՐՅԱԼՆԵՐԸ</w:t>
    </w: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82046D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3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55B4B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3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3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82046D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3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C10556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3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3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82046D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3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453732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3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3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0F4F89">
    <w:pPr>
      <w:pStyle w:val="Header"/>
      <w:pBdr>
        <w:bottom w:val="single" w:sz="4" w:space="1" w:color="auto"/>
      </w:pBdr>
      <w:tabs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tab/>
    </w:r>
    <w:r>
      <w:rPr>
        <w:rFonts w:ascii="Sylfaen" w:hAnsi="Sylfaen" w:cs="Sylfaen"/>
      </w:rPr>
      <w:t>ԱՆՀՐԱԺԵՇՏՈՒԹՅՈՒՆՆ</w:t>
    </w:r>
    <w:r>
      <w:t xml:space="preserve"> </w:t>
    </w:r>
    <w:r>
      <w:rPr>
        <w:rFonts w:ascii="Sylfaen" w:hAnsi="Sylfaen" w:cs="Sylfaen"/>
      </w:rPr>
      <w:t>ՈՒ</w:t>
    </w:r>
    <w:r>
      <w:t xml:space="preserve"> </w:t>
    </w:r>
    <w:r>
      <w:rPr>
        <w:rFonts w:ascii="Sylfaen" w:hAnsi="Sylfaen" w:cs="Sylfaen"/>
      </w:rPr>
      <w:t>ՆԱԽԱԴՐՅԱԼՆԵՐԸ</w:t>
    </w:r>
  </w:p>
</w:hdr>
</file>

<file path=word/header4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34353B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4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4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583758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4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A506D5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4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4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583758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4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4066D1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4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F3282F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4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4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085C81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0F4F89">
    <w:pPr>
      <w:pStyle w:val="Header"/>
      <w:pBdr>
        <w:bottom w:val="single" w:sz="4" w:space="1" w:color="auto"/>
      </w:pBdr>
      <w:tabs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tab/>
    </w:r>
    <w:r>
      <w:rPr>
        <w:rFonts w:ascii="Sylfaen" w:hAnsi="Sylfaen" w:cs="Sylfaen"/>
      </w:rPr>
      <w:t>ԱՆՀՐԱԺԵՇՏՈՒԹՅՈՒՆՆ</w:t>
    </w:r>
    <w:r>
      <w:t xml:space="preserve"> </w:t>
    </w:r>
    <w:r>
      <w:rPr>
        <w:rFonts w:ascii="Sylfaen" w:hAnsi="Sylfaen" w:cs="Sylfaen"/>
      </w:rPr>
      <w:t>ՈՒ</w:t>
    </w:r>
    <w:r>
      <w:t xml:space="preserve"> </w:t>
    </w:r>
    <w:r>
      <w:rPr>
        <w:rFonts w:ascii="Sylfaen" w:hAnsi="Sylfaen" w:cs="Sylfaen"/>
      </w:rPr>
      <w:t>ՆԱԽԱԴՐՅԱԼՆԵՐԸ</w:t>
    </w:r>
  </w:p>
</w:hdr>
</file>

<file path=word/header5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F34B68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5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5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085C81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5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ED5DD9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5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5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085C81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5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866F53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rPr>
        <w:lang w:val="en-US"/>
      </w:rP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5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085C81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6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rPr>
        <w:lang w:val="en-US"/>
      </w:rP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5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085C81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rPr>
        <w:lang w:val="en-US"/>
      </w:rP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5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7A39D7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rPr>
        <w:lang w:val="en-US"/>
      </w:rP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9026"/>
        <w:tab w:val="right" w:pos="14601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tab/>
    </w:r>
    <w:r>
      <w:rPr>
        <w:rFonts w:ascii="Sylfaen" w:hAnsi="Sylfaen" w:cs="Sylfaen"/>
      </w:rPr>
      <w:t>ԱՆՀՐԱԺԵՇՏՈՒԹՅՈՒՆՆ</w:t>
    </w:r>
    <w:r>
      <w:t xml:space="preserve"> </w:t>
    </w:r>
    <w:r>
      <w:rPr>
        <w:rFonts w:ascii="Sylfaen" w:hAnsi="Sylfaen" w:cs="Sylfaen"/>
      </w:rPr>
      <w:t>ՈՒ</w:t>
    </w:r>
    <w:r>
      <w:t xml:space="preserve"> </w:t>
    </w:r>
    <w:r>
      <w:rPr>
        <w:rFonts w:ascii="Sylfaen" w:hAnsi="Sylfaen" w:cs="Sylfaen"/>
      </w:rPr>
      <w:t>ՆԱԽԱԴՐՅԱԼՆԵՐԸ</w:t>
    </w:r>
  </w:p>
</w:hdr>
</file>

<file path=word/header6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45317F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rPr>
        <w:lang w:val="en-US"/>
      </w:rP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6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45317F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rPr>
        <w:lang w:val="en-US"/>
      </w:rP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6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ED181E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14742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rPr>
        <w:lang w:val="en-US"/>
      </w:rP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6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45317F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rPr>
        <w:lang w:val="en-US"/>
      </w:rP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6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45317F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rPr>
        <w:lang w:val="en-US"/>
      </w:rPr>
      <w:tab/>
    </w:r>
    <w:r>
      <w:rPr>
        <w:rFonts w:ascii="Sylfaen" w:hAnsi="Sylfaen" w:cs="Sylfaen"/>
      </w:rPr>
      <w:t>ՍՅՈՒՆԻՔԻ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ԵՆԹԱԾՐԱԳՐԵՐԸ</w: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0F4F89">
    <w:pPr>
      <w:pStyle w:val="Header"/>
      <w:pBdr>
        <w:bottom w:val="single" w:sz="4" w:space="1" w:color="auto"/>
      </w:pBdr>
      <w:tabs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tab/>
    </w:r>
    <w:r>
      <w:rPr>
        <w:rFonts w:ascii="Sylfaen" w:hAnsi="Sylfaen" w:cs="Sylfaen"/>
      </w:rPr>
      <w:t>ԱՆՀՐԱԺԵՇՏՈՒԹՅՈՒՆՆ</w:t>
    </w:r>
    <w:r>
      <w:t xml:space="preserve"> </w:t>
    </w:r>
    <w:r>
      <w:rPr>
        <w:rFonts w:ascii="Sylfaen" w:hAnsi="Sylfaen" w:cs="Sylfaen"/>
      </w:rPr>
      <w:t>ՈՒ</w:t>
    </w:r>
    <w:r>
      <w:t xml:space="preserve"> </w:t>
    </w:r>
    <w:r>
      <w:rPr>
        <w:rFonts w:ascii="Sylfaen" w:hAnsi="Sylfaen" w:cs="Sylfaen"/>
      </w:rPr>
      <w:t>ՆԱԽԱԴՐՅԱԼՆԵՐԸ</w: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0F4F89">
    <w:pPr>
      <w:pStyle w:val="Header"/>
      <w:pBdr>
        <w:bottom w:val="single" w:sz="4" w:space="1" w:color="auto"/>
      </w:pBdr>
      <w:tabs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  <w:t xml:space="preserve"> </w:t>
    </w:r>
    <w:r>
      <w:tab/>
    </w:r>
    <w:r>
      <w:rPr>
        <w:rFonts w:ascii="Sylfaen" w:hAnsi="Sylfaen" w:cs="Sylfaen"/>
        <w:lang w:val="en-US"/>
      </w:rPr>
      <w:t>ԻՐԱԿԱՆ</w:t>
    </w:r>
    <w:r>
      <w:t xml:space="preserve"> </w:t>
    </w:r>
    <w:r>
      <w:rPr>
        <w:rFonts w:ascii="Sylfaen" w:hAnsi="Sylfaen" w:cs="Sylfaen"/>
      </w:rPr>
      <w:t>ՀԱՏՎԱԾ</w:t>
    </w:r>
    <w:r>
      <w:t xml:space="preserve">. </w:t>
    </w:r>
    <w:r>
      <w:rPr>
        <w:rFonts w:ascii="Sylfaen" w:hAnsi="Sylfaen" w:cs="Sylfaen"/>
      </w:rPr>
      <w:t>ՇԵՇՏԱԴՐՈՒՄՆԵՐ</w:t>
    </w:r>
    <w:r>
      <w:t xml:space="preserve">  </w:t>
    </w:r>
    <w:r>
      <w:rPr>
        <w:rFonts w:ascii="Sylfaen" w:hAnsi="Sylfaen" w:cs="Sylfaen"/>
      </w:rPr>
      <w:t>ԵՎ</w:t>
    </w:r>
    <w:r>
      <w:t xml:space="preserve"> </w:t>
    </w:r>
    <w:r>
      <w:rPr>
        <w:rFonts w:ascii="Sylfaen" w:hAnsi="Sylfaen" w:cs="Sylfaen"/>
      </w:rPr>
      <w:t>ՌԻՍԿԵՐ</w: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536E" w:rsidRPr="00A6168C" w:rsidRDefault="00F3536E" w:rsidP="009468BA">
    <w:pPr>
      <w:pStyle w:val="Header"/>
      <w:pBdr>
        <w:bottom w:val="single" w:sz="4" w:space="1" w:color="auto"/>
      </w:pBdr>
      <w:tabs>
        <w:tab w:val="clear" w:pos="4513"/>
        <w:tab w:val="clear" w:pos="9026"/>
        <w:tab w:val="right" w:pos="9355"/>
      </w:tabs>
      <w:jc w:val="left"/>
    </w:pPr>
    <w:r>
      <w:rPr>
        <w:rFonts w:ascii="Sylfaen" w:hAnsi="Sylfaen" w:cs="Sylfaen"/>
      </w:rPr>
      <w:t>ՏՆՏԵՍԱԿԱՆ</w:t>
    </w:r>
    <w:r>
      <w:t xml:space="preserve"> </w:t>
    </w:r>
    <w:r>
      <w:rPr>
        <w:rFonts w:ascii="Sylfaen" w:hAnsi="Sylfaen" w:cs="Sylfaen"/>
      </w:rPr>
      <w:t>ԴԻՎԵՐՍԻՖԻԿԱՑՄԱՆ</w:t>
    </w:r>
    <w:r>
      <w:t xml:space="preserve"> </w:t>
    </w:r>
    <w:r>
      <w:rPr>
        <w:rFonts w:ascii="Sylfaen" w:hAnsi="Sylfaen" w:cs="Sylfaen"/>
      </w:rPr>
      <w:t>ԾՐԱԳԻՐ</w:t>
    </w:r>
    <w:r>
      <w:tab/>
    </w:r>
    <w:r>
      <w:rPr>
        <w:rFonts w:ascii="Sylfaen" w:hAnsi="Sylfaen" w:cs="Sylfaen"/>
      </w:rPr>
      <w:t>ՀԱՆՔԱՐԴՅՈՒՆԱԲԵՐՈՒԹՅՈՒՆԸ</w:t>
    </w:r>
    <w:r>
      <w:t xml:space="preserve"> </w:t>
    </w:r>
    <w:r>
      <w:rPr>
        <w:rFonts w:ascii="Sylfaen" w:hAnsi="Sylfaen" w:cs="Sylfaen"/>
      </w:rPr>
      <w:t>ԵՎ</w:t>
    </w:r>
    <w:r>
      <w:t xml:space="preserve"> </w:t>
    </w:r>
    <w:r>
      <w:rPr>
        <w:rFonts w:ascii="Sylfaen" w:hAnsi="Sylfaen" w:cs="Sylfaen"/>
      </w:rPr>
      <w:t>ԿԱՅՈՒՆ</w:t>
    </w:r>
    <w:r>
      <w:t xml:space="preserve"> </w:t>
    </w:r>
    <w:r>
      <w:rPr>
        <w:rFonts w:ascii="Sylfaen" w:hAnsi="Sylfaen" w:cs="Sylfaen"/>
      </w:rPr>
      <w:t>ԶԱՐԳԱՑՈՒՄԸ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25302354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cs="Times New Roman"/>
      </w:rPr>
    </w:lvl>
  </w:abstractNum>
  <w:abstractNum w:abstractNumId="1">
    <w:nsid w:val="FFFFFF83"/>
    <w:multiLevelType w:val="singleLevel"/>
    <w:tmpl w:val="CBA65A9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>
    <w:nsid w:val="FFFFFF89"/>
    <w:multiLevelType w:val="singleLevel"/>
    <w:tmpl w:val="536CA7C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060C1D85"/>
    <w:multiLevelType w:val="hybridMultilevel"/>
    <w:tmpl w:val="577CCA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6F028E"/>
    <w:multiLevelType w:val="hybridMultilevel"/>
    <w:tmpl w:val="401840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5E7251"/>
    <w:multiLevelType w:val="hybridMultilevel"/>
    <w:tmpl w:val="BCC0AB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04C3231"/>
    <w:multiLevelType w:val="hybridMultilevel"/>
    <w:tmpl w:val="86803B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4C96D61"/>
    <w:multiLevelType w:val="hybridMultilevel"/>
    <w:tmpl w:val="A7F631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2F2848"/>
    <w:multiLevelType w:val="hybridMultilevel"/>
    <w:tmpl w:val="AF222CA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C4178C1"/>
    <w:multiLevelType w:val="hybridMultilevel"/>
    <w:tmpl w:val="F0F21802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32145BF"/>
    <w:multiLevelType w:val="hybridMultilevel"/>
    <w:tmpl w:val="EBC8E6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8152FF3"/>
    <w:multiLevelType w:val="hybridMultilevel"/>
    <w:tmpl w:val="0D085812"/>
    <w:lvl w:ilvl="0" w:tplc="8FFE9884">
      <w:start w:val="1"/>
      <w:numFmt w:val="bullet"/>
      <w:pStyle w:val="Bulletpoints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40815A5B"/>
    <w:multiLevelType w:val="hybridMultilevel"/>
    <w:tmpl w:val="42C61D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5186803"/>
    <w:multiLevelType w:val="hybridMultilevel"/>
    <w:tmpl w:val="061CDC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31D526F"/>
    <w:multiLevelType w:val="hybridMultilevel"/>
    <w:tmpl w:val="725A5B7C"/>
    <w:lvl w:ilvl="0" w:tplc="E754FD28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7121BAC"/>
    <w:multiLevelType w:val="hybridMultilevel"/>
    <w:tmpl w:val="79287E6A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95F4934"/>
    <w:multiLevelType w:val="hybridMultilevel"/>
    <w:tmpl w:val="4A0C0A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F5506B9"/>
    <w:multiLevelType w:val="hybridMultilevel"/>
    <w:tmpl w:val="2CC2709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13B5BFF"/>
    <w:multiLevelType w:val="hybridMultilevel"/>
    <w:tmpl w:val="273A53C2"/>
    <w:lvl w:ilvl="0" w:tplc="BC3241AC">
      <w:start w:val="1"/>
      <w:numFmt w:val="bullet"/>
      <w:pStyle w:val="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47D616A"/>
    <w:multiLevelType w:val="hybridMultilevel"/>
    <w:tmpl w:val="F7AC17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7F56215"/>
    <w:multiLevelType w:val="hybridMultilevel"/>
    <w:tmpl w:val="5EB6F0A0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D9A6A84"/>
    <w:multiLevelType w:val="hybridMultilevel"/>
    <w:tmpl w:val="29AE52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E1271F3"/>
    <w:multiLevelType w:val="hybridMultilevel"/>
    <w:tmpl w:val="99EA1E50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5E401C3"/>
    <w:multiLevelType w:val="hybridMultilevel"/>
    <w:tmpl w:val="3D741F6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97C6D2A"/>
    <w:multiLevelType w:val="hybridMultilevel"/>
    <w:tmpl w:val="99C0F3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BF77AEC"/>
    <w:multiLevelType w:val="hybridMultilevel"/>
    <w:tmpl w:val="6A8CD6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2"/>
  </w:num>
  <w:num w:numId="5">
    <w:abstractNumId w:val="1"/>
  </w:num>
  <w:num w:numId="6">
    <w:abstractNumId w:val="0"/>
  </w:num>
  <w:num w:numId="7">
    <w:abstractNumId w:val="2"/>
  </w:num>
  <w:num w:numId="8">
    <w:abstractNumId w:val="1"/>
  </w:num>
  <w:num w:numId="9">
    <w:abstractNumId w:val="0"/>
  </w:num>
  <w:num w:numId="10">
    <w:abstractNumId w:val="2"/>
  </w:num>
  <w:num w:numId="11">
    <w:abstractNumId w:val="1"/>
  </w:num>
  <w:num w:numId="12">
    <w:abstractNumId w:val="0"/>
  </w:num>
  <w:num w:numId="13">
    <w:abstractNumId w:val="2"/>
  </w:num>
  <w:num w:numId="14">
    <w:abstractNumId w:val="1"/>
  </w:num>
  <w:num w:numId="15">
    <w:abstractNumId w:val="0"/>
  </w:num>
  <w:num w:numId="16">
    <w:abstractNumId w:val="1"/>
  </w:num>
  <w:num w:numId="17">
    <w:abstractNumId w:val="1"/>
  </w:num>
  <w:num w:numId="18">
    <w:abstractNumId w:val="14"/>
  </w:num>
  <w:num w:numId="19">
    <w:abstractNumId w:val="18"/>
  </w:num>
  <w:num w:numId="20">
    <w:abstractNumId w:val="8"/>
  </w:num>
  <w:num w:numId="21">
    <w:abstractNumId w:val="11"/>
  </w:num>
  <w:num w:numId="22">
    <w:abstractNumId w:val="3"/>
  </w:num>
  <w:num w:numId="23">
    <w:abstractNumId w:val="19"/>
  </w:num>
  <w:num w:numId="24">
    <w:abstractNumId w:val="17"/>
  </w:num>
  <w:num w:numId="25">
    <w:abstractNumId w:val="9"/>
  </w:num>
  <w:num w:numId="26">
    <w:abstractNumId w:val="15"/>
  </w:num>
  <w:num w:numId="27">
    <w:abstractNumId w:val="22"/>
  </w:num>
  <w:num w:numId="28">
    <w:abstractNumId w:val="16"/>
  </w:num>
  <w:num w:numId="29">
    <w:abstractNumId w:val="23"/>
  </w:num>
  <w:num w:numId="30">
    <w:abstractNumId w:val="24"/>
  </w:num>
  <w:num w:numId="31">
    <w:abstractNumId w:val="25"/>
  </w:num>
  <w:num w:numId="32">
    <w:abstractNumId w:val="20"/>
  </w:num>
  <w:num w:numId="33">
    <w:abstractNumId w:val="12"/>
  </w:num>
  <w:num w:numId="34">
    <w:abstractNumId w:val="5"/>
  </w:num>
  <w:num w:numId="35">
    <w:abstractNumId w:val="21"/>
  </w:num>
  <w:num w:numId="36">
    <w:abstractNumId w:val="13"/>
  </w:num>
  <w:num w:numId="37">
    <w:abstractNumId w:val="4"/>
  </w:num>
  <w:num w:numId="38">
    <w:abstractNumId w:val="6"/>
  </w:num>
  <w:num w:numId="39">
    <w:abstractNumId w:val="10"/>
  </w:num>
  <w:num w:numId="40">
    <w:abstractNumId w:val="7"/>
  </w:num>
  <w:numIdMacAtCleanup w:val="2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87336"/>
    <w:rsid w:val="00000512"/>
    <w:rsid w:val="00001B19"/>
    <w:rsid w:val="000023C3"/>
    <w:rsid w:val="00003ED0"/>
    <w:rsid w:val="00004826"/>
    <w:rsid w:val="00005312"/>
    <w:rsid w:val="0000572F"/>
    <w:rsid w:val="0000579B"/>
    <w:rsid w:val="00007161"/>
    <w:rsid w:val="000079C2"/>
    <w:rsid w:val="0001103F"/>
    <w:rsid w:val="0001105B"/>
    <w:rsid w:val="000114D1"/>
    <w:rsid w:val="00014137"/>
    <w:rsid w:val="00014418"/>
    <w:rsid w:val="00014D49"/>
    <w:rsid w:val="00015A4D"/>
    <w:rsid w:val="00016132"/>
    <w:rsid w:val="00020B06"/>
    <w:rsid w:val="0002219C"/>
    <w:rsid w:val="00022A87"/>
    <w:rsid w:val="000231F9"/>
    <w:rsid w:val="0002397F"/>
    <w:rsid w:val="00023DAF"/>
    <w:rsid w:val="00024DFC"/>
    <w:rsid w:val="00026014"/>
    <w:rsid w:val="00026548"/>
    <w:rsid w:val="00030D5B"/>
    <w:rsid w:val="00031797"/>
    <w:rsid w:val="00032040"/>
    <w:rsid w:val="00033946"/>
    <w:rsid w:val="00034216"/>
    <w:rsid w:val="0003445A"/>
    <w:rsid w:val="0003651B"/>
    <w:rsid w:val="00037507"/>
    <w:rsid w:val="00037BED"/>
    <w:rsid w:val="00041522"/>
    <w:rsid w:val="00041E6A"/>
    <w:rsid w:val="00044AB3"/>
    <w:rsid w:val="00046CE5"/>
    <w:rsid w:val="00046EC3"/>
    <w:rsid w:val="0004718E"/>
    <w:rsid w:val="00051BA0"/>
    <w:rsid w:val="000524E8"/>
    <w:rsid w:val="00052B5D"/>
    <w:rsid w:val="00053AC2"/>
    <w:rsid w:val="000558E1"/>
    <w:rsid w:val="00057986"/>
    <w:rsid w:val="00061237"/>
    <w:rsid w:val="00061B29"/>
    <w:rsid w:val="00062104"/>
    <w:rsid w:val="00062A41"/>
    <w:rsid w:val="0006589A"/>
    <w:rsid w:val="00065EB7"/>
    <w:rsid w:val="00070C1C"/>
    <w:rsid w:val="00073110"/>
    <w:rsid w:val="00073F10"/>
    <w:rsid w:val="00074347"/>
    <w:rsid w:val="00076418"/>
    <w:rsid w:val="0007722A"/>
    <w:rsid w:val="00077C9E"/>
    <w:rsid w:val="00077FD8"/>
    <w:rsid w:val="00080E30"/>
    <w:rsid w:val="00080FB1"/>
    <w:rsid w:val="0008247B"/>
    <w:rsid w:val="00082B36"/>
    <w:rsid w:val="0008460A"/>
    <w:rsid w:val="00084A3A"/>
    <w:rsid w:val="0008541C"/>
    <w:rsid w:val="00085C81"/>
    <w:rsid w:val="00085E1A"/>
    <w:rsid w:val="00092BFF"/>
    <w:rsid w:val="000944E8"/>
    <w:rsid w:val="00094CA7"/>
    <w:rsid w:val="00095080"/>
    <w:rsid w:val="00096FC8"/>
    <w:rsid w:val="00097540"/>
    <w:rsid w:val="000A0B03"/>
    <w:rsid w:val="000A0CDA"/>
    <w:rsid w:val="000A23AB"/>
    <w:rsid w:val="000A2ADB"/>
    <w:rsid w:val="000A35EF"/>
    <w:rsid w:val="000A417C"/>
    <w:rsid w:val="000A4750"/>
    <w:rsid w:val="000A4B20"/>
    <w:rsid w:val="000B1719"/>
    <w:rsid w:val="000B2126"/>
    <w:rsid w:val="000B5A00"/>
    <w:rsid w:val="000B5E52"/>
    <w:rsid w:val="000B6C01"/>
    <w:rsid w:val="000C0BA4"/>
    <w:rsid w:val="000C102B"/>
    <w:rsid w:val="000C1CE3"/>
    <w:rsid w:val="000C1E98"/>
    <w:rsid w:val="000C33B7"/>
    <w:rsid w:val="000C3ED8"/>
    <w:rsid w:val="000C4E52"/>
    <w:rsid w:val="000C6000"/>
    <w:rsid w:val="000C76F0"/>
    <w:rsid w:val="000D0941"/>
    <w:rsid w:val="000D12EA"/>
    <w:rsid w:val="000D1770"/>
    <w:rsid w:val="000D181A"/>
    <w:rsid w:val="000D2530"/>
    <w:rsid w:val="000D29AC"/>
    <w:rsid w:val="000D2EFE"/>
    <w:rsid w:val="000D3FDA"/>
    <w:rsid w:val="000D5999"/>
    <w:rsid w:val="000D6140"/>
    <w:rsid w:val="000D6B24"/>
    <w:rsid w:val="000E034B"/>
    <w:rsid w:val="000E0D05"/>
    <w:rsid w:val="000E1041"/>
    <w:rsid w:val="000E1701"/>
    <w:rsid w:val="000E21AA"/>
    <w:rsid w:val="000E240C"/>
    <w:rsid w:val="000E2824"/>
    <w:rsid w:val="000E351B"/>
    <w:rsid w:val="000E353A"/>
    <w:rsid w:val="000E403A"/>
    <w:rsid w:val="000E6097"/>
    <w:rsid w:val="000E703B"/>
    <w:rsid w:val="000F1E3E"/>
    <w:rsid w:val="000F261B"/>
    <w:rsid w:val="000F3261"/>
    <w:rsid w:val="000F351F"/>
    <w:rsid w:val="000F3F5E"/>
    <w:rsid w:val="000F4B8D"/>
    <w:rsid w:val="000F4F89"/>
    <w:rsid w:val="000F5D91"/>
    <w:rsid w:val="000F605B"/>
    <w:rsid w:val="000F72F3"/>
    <w:rsid w:val="000F766E"/>
    <w:rsid w:val="00100A17"/>
    <w:rsid w:val="001017FE"/>
    <w:rsid w:val="0010195B"/>
    <w:rsid w:val="00101ED7"/>
    <w:rsid w:val="001033C6"/>
    <w:rsid w:val="001041C7"/>
    <w:rsid w:val="00104202"/>
    <w:rsid w:val="001045C0"/>
    <w:rsid w:val="00105223"/>
    <w:rsid w:val="001052E8"/>
    <w:rsid w:val="00105B84"/>
    <w:rsid w:val="00106438"/>
    <w:rsid w:val="00107247"/>
    <w:rsid w:val="00107F2D"/>
    <w:rsid w:val="00110F3E"/>
    <w:rsid w:val="00110F6D"/>
    <w:rsid w:val="00111576"/>
    <w:rsid w:val="00112264"/>
    <w:rsid w:val="001170A4"/>
    <w:rsid w:val="001171D5"/>
    <w:rsid w:val="001176E8"/>
    <w:rsid w:val="00117860"/>
    <w:rsid w:val="0012075D"/>
    <w:rsid w:val="00122988"/>
    <w:rsid w:val="00122A52"/>
    <w:rsid w:val="00123717"/>
    <w:rsid w:val="00123C40"/>
    <w:rsid w:val="0012484A"/>
    <w:rsid w:val="00127997"/>
    <w:rsid w:val="001307D5"/>
    <w:rsid w:val="001311DF"/>
    <w:rsid w:val="001324EC"/>
    <w:rsid w:val="00132A1F"/>
    <w:rsid w:val="00132C87"/>
    <w:rsid w:val="00133200"/>
    <w:rsid w:val="00136C0F"/>
    <w:rsid w:val="00137FF9"/>
    <w:rsid w:val="001401E6"/>
    <w:rsid w:val="001404C3"/>
    <w:rsid w:val="0014113A"/>
    <w:rsid w:val="0014155D"/>
    <w:rsid w:val="001426CD"/>
    <w:rsid w:val="00143D90"/>
    <w:rsid w:val="00145F07"/>
    <w:rsid w:val="00145FB9"/>
    <w:rsid w:val="001461F2"/>
    <w:rsid w:val="00147C04"/>
    <w:rsid w:val="00150DB9"/>
    <w:rsid w:val="00150F7D"/>
    <w:rsid w:val="00151F11"/>
    <w:rsid w:val="00151F73"/>
    <w:rsid w:val="00154718"/>
    <w:rsid w:val="00155AEF"/>
    <w:rsid w:val="0015681B"/>
    <w:rsid w:val="00156E66"/>
    <w:rsid w:val="001571AB"/>
    <w:rsid w:val="00160695"/>
    <w:rsid w:val="00160B60"/>
    <w:rsid w:val="001610A5"/>
    <w:rsid w:val="00162703"/>
    <w:rsid w:val="001630C5"/>
    <w:rsid w:val="00163DF6"/>
    <w:rsid w:val="00164F41"/>
    <w:rsid w:val="00167537"/>
    <w:rsid w:val="00167E44"/>
    <w:rsid w:val="001701F0"/>
    <w:rsid w:val="00172D69"/>
    <w:rsid w:val="00173A07"/>
    <w:rsid w:val="00173E6E"/>
    <w:rsid w:val="0017410E"/>
    <w:rsid w:val="00175AE7"/>
    <w:rsid w:val="00176221"/>
    <w:rsid w:val="00176331"/>
    <w:rsid w:val="00176453"/>
    <w:rsid w:val="00180144"/>
    <w:rsid w:val="00180268"/>
    <w:rsid w:val="001805BC"/>
    <w:rsid w:val="001814FA"/>
    <w:rsid w:val="001816AA"/>
    <w:rsid w:val="001850B9"/>
    <w:rsid w:val="001856DB"/>
    <w:rsid w:val="00185EA6"/>
    <w:rsid w:val="00186F7B"/>
    <w:rsid w:val="0018760A"/>
    <w:rsid w:val="00187DBD"/>
    <w:rsid w:val="00187EEF"/>
    <w:rsid w:val="00187F35"/>
    <w:rsid w:val="00191197"/>
    <w:rsid w:val="001922FE"/>
    <w:rsid w:val="0019481A"/>
    <w:rsid w:val="00195C72"/>
    <w:rsid w:val="00196FDA"/>
    <w:rsid w:val="001A020C"/>
    <w:rsid w:val="001A2810"/>
    <w:rsid w:val="001A3024"/>
    <w:rsid w:val="001A3743"/>
    <w:rsid w:val="001A40C7"/>
    <w:rsid w:val="001A48C1"/>
    <w:rsid w:val="001A59D1"/>
    <w:rsid w:val="001A5BC7"/>
    <w:rsid w:val="001A6F94"/>
    <w:rsid w:val="001A7B21"/>
    <w:rsid w:val="001A7BD6"/>
    <w:rsid w:val="001B0191"/>
    <w:rsid w:val="001B0E60"/>
    <w:rsid w:val="001B1320"/>
    <w:rsid w:val="001B1608"/>
    <w:rsid w:val="001B22E0"/>
    <w:rsid w:val="001B268F"/>
    <w:rsid w:val="001B3211"/>
    <w:rsid w:val="001B3BF9"/>
    <w:rsid w:val="001B51C0"/>
    <w:rsid w:val="001B5444"/>
    <w:rsid w:val="001B62F8"/>
    <w:rsid w:val="001B7633"/>
    <w:rsid w:val="001B7732"/>
    <w:rsid w:val="001B7F7B"/>
    <w:rsid w:val="001C064D"/>
    <w:rsid w:val="001C1560"/>
    <w:rsid w:val="001C25CC"/>
    <w:rsid w:val="001C2756"/>
    <w:rsid w:val="001C2F63"/>
    <w:rsid w:val="001C517F"/>
    <w:rsid w:val="001C5650"/>
    <w:rsid w:val="001C5B54"/>
    <w:rsid w:val="001C5CBA"/>
    <w:rsid w:val="001C5E25"/>
    <w:rsid w:val="001C74F0"/>
    <w:rsid w:val="001D0359"/>
    <w:rsid w:val="001D24FF"/>
    <w:rsid w:val="001D2E37"/>
    <w:rsid w:val="001D38B3"/>
    <w:rsid w:val="001D5447"/>
    <w:rsid w:val="001D5C2B"/>
    <w:rsid w:val="001D604A"/>
    <w:rsid w:val="001D70D2"/>
    <w:rsid w:val="001E06B4"/>
    <w:rsid w:val="001E13FB"/>
    <w:rsid w:val="001E1495"/>
    <w:rsid w:val="001E2EEC"/>
    <w:rsid w:val="001E4228"/>
    <w:rsid w:val="001E46F8"/>
    <w:rsid w:val="001E47D8"/>
    <w:rsid w:val="001E6909"/>
    <w:rsid w:val="001E6B93"/>
    <w:rsid w:val="001E73D1"/>
    <w:rsid w:val="001E7EAE"/>
    <w:rsid w:val="001F0138"/>
    <w:rsid w:val="001F0382"/>
    <w:rsid w:val="001F04F9"/>
    <w:rsid w:val="001F0C7B"/>
    <w:rsid w:val="001F1153"/>
    <w:rsid w:val="001F11AA"/>
    <w:rsid w:val="001F1D66"/>
    <w:rsid w:val="001F20F7"/>
    <w:rsid w:val="001F221F"/>
    <w:rsid w:val="001F3974"/>
    <w:rsid w:val="001F39E1"/>
    <w:rsid w:val="001F59AC"/>
    <w:rsid w:val="001F69C5"/>
    <w:rsid w:val="001F720B"/>
    <w:rsid w:val="002002E1"/>
    <w:rsid w:val="002030EC"/>
    <w:rsid w:val="00203788"/>
    <w:rsid w:val="0020592F"/>
    <w:rsid w:val="0020654F"/>
    <w:rsid w:val="0021083B"/>
    <w:rsid w:val="00213B13"/>
    <w:rsid w:val="00214219"/>
    <w:rsid w:val="00214C6A"/>
    <w:rsid w:val="00215C39"/>
    <w:rsid w:val="00216033"/>
    <w:rsid w:val="00217E5C"/>
    <w:rsid w:val="002212E7"/>
    <w:rsid w:val="00221754"/>
    <w:rsid w:val="00222E73"/>
    <w:rsid w:val="0022679B"/>
    <w:rsid w:val="0023132B"/>
    <w:rsid w:val="002325CD"/>
    <w:rsid w:val="0023345A"/>
    <w:rsid w:val="002351A2"/>
    <w:rsid w:val="0023677F"/>
    <w:rsid w:val="00236F16"/>
    <w:rsid w:val="00236F5F"/>
    <w:rsid w:val="002379D7"/>
    <w:rsid w:val="00237D2C"/>
    <w:rsid w:val="002427EE"/>
    <w:rsid w:val="002430EE"/>
    <w:rsid w:val="0024342F"/>
    <w:rsid w:val="00243CA8"/>
    <w:rsid w:val="002442AB"/>
    <w:rsid w:val="002443B5"/>
    <w:rsid w:val="00244839"/>
    <w:rsid w:val="00244C4C"/>
    <w:rsid w:val="00244EA0"/>
    <w:rsid w:val="00245FEB"/>
    <w:rsid w:val="00247193"/>
    <w:rsid w:val="002478C2"/>
    <w:rsid w:val="00250AE9"/>
    <w:rsid w:val="00252C1A"/>
    <w:rsid w:val="002534F7"/>
    <w:rsid w:val="0025355C"/>
    <w:rsid w:val="002536D0"/>
    <w:rsid w:val="00253D36"/>
    <w:rsid w:val="00253F4D"/>
    <w:rsid w:val="002540BD"/>
    <w:rsid w:val="00254A26"/>
    <w:rsid w:val="0025574A"/>
    <w:rsid w:val="00256C96"/>
    <w:rsid w:val="00257EF0"/>
    <w:rsid w:val="00261CE7"/>
    <w:rsid w:val="00261F92"/>
    <w:rsid w:val="00262878"/>
    <w:rsid w:val="00263481"/>
    <w:rsid w:val="0026642B"/>
    <w:rsid w:val="002667D5"/>
    <w:rsid w:val="00266C71"/>
    <w:rsid w:val="0026741A"/>
    <w:rsid w:val="00270ACD"/>
    <w:rsid w:val="002739B9"/>
    <w:rsid w:val="00274033"/>
    <w:rsid w:val="00274A80"/>
    <w:rsid w:val="0027624F"/>
    <w:rsid w:val="002766DA"/>
    <w:rsid w:val="00276ABF"/>
    <w:rsid w:val="00276D55"/>
    <w:rsid w:val="00277D77"/>
    <w:rsid w:val="0028001C"/>
    <w:rsid w:val="002804E9"/>
    <w:rsid w:val="0028494D"/>
    <w:rsid w:val="00284B23"/>
    <w:rsid w:val="0028505A"/>
    <w:rsid w:val="0028505C"/>
    <w:rsid w:val="002858B8"/>
    <w:rsid w:val="002866E8"/>
    <w:rsid w:val="00286F56"/>
    <w:rsid w:val="00291128"/>
    <w:rsid w:val="002911A9"/>
    <w:rsid w:val="002913A8"/>
    <w:rsid w:val="0029145D"/>
    <w:rsid w:val="002914FB"/>
    <w:rsid w:val="00291D2F"/>
    <w:rsid w:val="002923B8"/>
    <w:rsid w:val="00293313"/>
    <w:rsid w:val="0029437A"/>
    <w:rsid w:val="0029551C"/>
    <w:rsid w:val="00295D7C"/>
    <w:rsid w:val="00296670"/>
    <w:rsid w:val="00297363"/>
    <w:rsid w:val="00297E4F"/>
    <w:rsid w:val="00297E84"/>
    <w:rsid w:val="002A29F6"/>
    <w:rsid w:val="002A2D19"/>
    <w:rsid w:val="002A4023"/>
    <w:rsid w:val="002A407B"/>
    <w:rsid w:val="002A44A0"/>
    <w:rsid w:val="002A4F3C"/>
    <w:rsid w:val="002A5640"/>
    <w:rsid w:val="002A59BE"/>
    <w:rsid w:val="002A74F4"/>
    <w:rsid w:val="002A7A25"/>
    <w:rsid w:val="002B032E"/>
    <w:rsid w:val="002B0385"/>
    <w:rsid w:val="002B0832"/>
    <w:rsid w:val="002B1C26"/>
    <w:rsid w:val="002B23B0"/>
    <w:rsid w:val="002B3601"/>
    <w:rsid w:val="002B4226"/>
    <w:rsid w:val="002B48C2"/>
    <w:rsid w:val="002B4B4B"/>
    <w:rsid w:val="002B578E"/>
    <w:rsid w:val="002B6189"/>
    <w:rsid w:val="002B62E0"/>
    <w:rsid w:val="002B7AF3"/>
    <w:rsid w:val="002B7BF6"/>
    <w:rsid w:val="002C035D"/>
    <w:rsid w:val="002C15AA"/>
    <w:rsid w:val="002C1CDB"/>
    <w:rsid w:val="002C3E27"/>
    <w:rsid w:val="002C4784"/>
    <w:rsid w:val="002C520A"/>
    <w:rsid w:val="002C5B33"/>
    <w:rsid w:val="002C73BD"/>
    <w:rsid w:val="002D0AB7"/>
    <w:rsid w:val="002D1085"/>
    <w:rsid w:val="002D1F38"/>
    <w:rsid w:val="002D2CB9"/>
    <w:rsid w:val="002D47AA"/>
    <w:rsid w:val="002D4FF5"/>
    <w:rsid w:val="002D560C"/>
    <w:rsid w:val="002D653E"/>
    <w:rsid w:val="002D72B1"/>
    <w:rsid w:val="002D7E11"/>
    <w:rsid w:val="002D7F11"/>
    <w:rsid w:val="002E17BB"/>
    <w:rsid w:val="002E255C"/>
    <w:rsid w:val="002E26AC"/>
    <w:rsid w:val="002E2BA2"/>
    <w:rsid w:val="002E3218"/>
    <w:rsid w:val="002E3300"/>
    <w:rsid w:val="002E3709"/>
    <w:rsid w:val="002E46D9"/>
    <w:rsid w:val="002E773E"/>
    <w:rsid w:val="002F0B15"/>
    <w:rsid w:val="002F1528"/>
    <w:rsid w:val="002F24C1"/>
    <w:rsid w:val="002F27B5"/>
    <w:rsid w:val="002F2959"/>
    <w:rsid w:val="002F403B"/>
    <w:rsid w:val="002F479E"/>
    <w:rsid w:val="002F4B30"/>
    <w:rsid w:val="002F5BD0"/>
    <w:rsid w:val="002F5E82"/>
    <w:rsid w:val="002F6E43"/>
    <w:rsid w:val="002F700E"/>
    <w:rsid w:val="002F7682"/>
    <w:rsid w:val="002F7978"/>
    <w:rsid w:val="002F7E62"/>
    <w:rsid w:val="00301812"/>
    <w:rsid w:val="00301AF4"/>
    <w:rsid w:val="00301F5D"/>
    <w:rsid w:val="003023A2"/>
    <w:rsid w:val="00303357"/>
    <w:rsid w:val="00303709"/>
    <w:rsid w:val="003049DA"/>
    <w:rsid w:val="00306173"/>
    <w:rsid w:val="0030680B"/>
    <w:rsid w:val="00306AB7"/>
    <w:rsid w:val="00310F54"/>
    <w:rsid w:val="003124A0"/>
    <w:rsid w:val="00312625"/>
    <w:rsid w:val="00313B35"/>
    <w:rsid w:val="003140A2"/>
    <w:rsid w:val="00314A46"/>
    <w:rsid w:val="00317589"/>
    <w:rsid w:val="00320D52"/>
    <w:rsid w:val="0032199D"/>
    <w:rsid w:val="003220BF"/>
    <w:rsid w:val="003222DB"/>
    <w:rsid w:val="003226A9"/>
    <w:rsid w:val="003227A2"/>
    <w:rsid w:val="003229B3"/>
    <w:rsid w:val="0032520E"/>
    <w:rsid w:val="00326C0F"/>
    <w:rsid w:val="00326DAF"/>
    <w:rsid w:val="00327A29"/>
    <w:rsid w:val="00330C48"/>
    <w:rsid w:val="00331605"/>
    <w:rsid w:val="003317F9"/>
    <w:rsid w:val="003323EC"/>
    <w:rsid w:val="00332AD2"/>
    <w:rsid w:val="00333E71"/>
    <w:rsid w:val="00333E9C"/>
    <w:rsid w:val="00334096"/>
    <w:rsid w:val="003342A1"/>
    <w:rsid w:val="00334558"/>
    <w:rsid w:val="0033470A"/>
    <w:rsid w:val="00335B47"/>
    <w:rsid w:val="00335E85"/>
    <w:rsid w:val="003406B2"/>
    <w:rsid w:val="00340F22"/>
    <w:rsid w:val="0034353B"/>
    <w:rsid w:val="003450A0"/>
    <w:rsid w:val="00345E4C"/>
    <w:rsid w:val="00351EA4"/>
    <w:rsid w:val="00352B0F"/>
    <w:rsid w:val="00352DFE"/>
    <w:rsid w:val="00353145"/>
    <w:rsid w:val="0035321F"/>
    <w:rsid w:val="003537F9"/>
    <w:rsid w:val="00353C19"/>
    <w:rsid w:val="003547DB"/>
    <w:rsid w:val="00355BFB"/>
    <w:rsid w:val="003562C8"/>
    <w:rsid w:val="00356446"/>
    <w:rsid w:val="003564E3"/>
    <w:rsid w:val="003605A6"/>
    <w:rsid w:val="00362264"/>
    <w:rsid w:val="00362F7B"/>
    <w:rsid w:val="00365188"/>
    <w:rsid w:val="003651D4"/>
    <w:rsid w:val="00365577"/>
    <w:rsid w:val="00366040"/>
    <w:rsid w:val="00366232"/>
    <w:rsid w:val="00367048"/>
    <w:rsid w:val="00367057"/>
    <w:rsid w:val="003672C5"/>
    <w:rsid w:val="00367684"/>
    <w:rsid w:val="003676A9"/>
    <w:rsid w:val="00367F89"/>
    <w:rsid w:val="0037022F"/>
    <w:rsid w:val="0037165F"/>
    <w:rsid w:val="00373ED3"/>
    <w:rsid w:val="003745DE"/>
    <w:rsid w:val="00374949"/>
    <w:rsid w:val="00374D33"/>
    <w:rsid w:val="00374DD1"/>
    <w:rsid w:val="00374DE1"/>
    <w:rsid w:val="003757EA"/>
    <w:rsid w:val="00375DD6"/>
    <w:rsid w:val="00375FA3"/>
    <w:rsid w:val="003763C5"/>
    <w:rsid w:val="00376888"/>
    <w:rsid w:val="003779DD"/>
    <w:rsid w:val="00381396"/>
    <w:rsid w:val="003815B8"/>
    <w:rsid w:val="00382390"/>
    <w:rsid w:val="00384294"/>
    <w:rsid w:val="0038553C"/>
    <w:rsid w:val="00390020"/>
    <w:rsid w:val="0039041C"/>
    <w:rsid w:val="00390D73"/>
    <w:rsid w:val="003919FC"/>
    <w:rsid w:val="00391B82"/>
    <w:rsid w:val="00392EF9"/>
    <w:rsid w:val="00393A01"/>
    <w:rsid w:val="00393F8E"/>
    <w:rsid w:val="003948D3"/>
    <w:rsid w:val="00396AB3"/>
    <w:rsid w:val="00397219"/>
    <w:rsid w:val="00397CA6"/>
    <w:rsid w:val="00397E20"/>
    <w:rsid w:val="003A01D4"/>
    <w:rsid w:val="003A02B3"/>
    <w:rsid w:val="003A0A55"/>
    <w:rsid w:val="003A1549"/>
    <w:rsid w:val="003A27AC"/>
    <w:rsid w:val="003A29A5"/>
    <w:rsid w:val="003A2D34"/>
    <w:rsid w:val="003A3082"/>
    <w:rsid w:val="003A31E5"/>
    <w:rsid w:val="003A54B2"/>
    <w:rsid w:val="003A5DDB"/>
    <w:rsid w:val="003B0289"/>
    <w:rsid w:val="003B02D3"/>
    <w:rsid w:val="003B0B02"/>
    <w:rsid w:val="003B5C08"/>
    <w:rsid w:val="003B7998"/>
    <w:rsid w:val="003B7A42"/>
    <w:rsid w:val="003C0602"/>
    <w:rsid w:val="003C23FD"/>
    <w:rsid w:val="003C27F2"/>
    <w:rsid w:val="003C386B"/>
    <w:rsid w:val="003C411F"/>
    <w:rsid w:val="003C5B1F"/>
    <w:rsid w:val="003C62FD"/>
    <w:rsid w:val="003C6927"/>
    <w:rsid w:val="003C6A91"/>
    <w:rsid w:val="003C6B73"/>
    <w:rsid w:val="003D0A0A"/>
    <w:rsid w:val="003D0B4E"/>
    <w:rsid w:val="003D13B9"/>
    <w:rsid w:val="003D18A9"/>
    <w:rsid w:val="003D39E8"/>
    <w:rsid w:val="003D3BE6"/>
    <w:rsid w:val="003D478E"/>
    <w:rsid w:val="003D4D37"/>
    <w:rsid w:val="003D5DD8"/>
    <w:rsid w:val="003D6289"/>
    <w:rsid w:val="003E0321"/>
    <w:rsid w:val="003E084F"/>
    <w:rsid w:val="003E0B61"/>
    <w:rsid w:val="003E136C"/>
    <w:rsid w:val="003E167A"/>
    <w:rsid w:val="003E1DB7"/>
    <w:rsid w:val="003E288D"/>
    <w:rsid w:val="003E3A6A"/>
    <w:rsid w:val="003E3E22"/>
    <w:rsid w:val="003E5216"/>
    <w:rsid w:val="003F0249"/>
    <w:rsid w:val="003F069C"/>
    <w:rsid w:val="003F1769"/>
    <w:rsid w:val="003F1D12"/>
    <w:rsid w:val="003F301D"/>
    <w:rsid w:val="003F4276"/>
    <w:rsid w:val="003F5E00"/>
    <w:rsid w:val="003F63C7"/>
    <w:rsid w:val="003F70B2"/>
    <w:rsid w:val="003F7C82"/>
    <w:rsid w:val="00400469"/>
    <w:rsid w:val="00401346"/>
    <w:rsid w:val="00401B5E"/>
    <w:rsid w:val="00401BFD"/>
    <w:rsid w:val="004034D0"/>
    <w:rsid w:val="00403695"/>
    <w:rsid w:val="0040409E"/>
    <w:rsid w:val="00404520"/>
    <w:rsid w:val="00405932"/>
    <w:rsid w:val="004066D1"/>
    <w:rsid w:val="00406761"/>
    <w:rsid w:val="00407888"/>
    <w:rsid w:val="00407967"/>
    <w:rsid w:val="00411EFC"/>
    <w:rsid w:val="00411F98"/>
    <w:rsid w:val="00412636"/>
    <w:rsid w:val="00413471"/>
    <w:rsid w:val="00413631"/>
    <w:rsid w:val="00413771"/>
    <w:rsid w:val="00413801"/>
    <w:rsid w:val="00414314"/>
    <w:rsid w:val="00414F6A"/>
    <w:rsid w:val="0041575F"/>
    <w:rsid w:val="00415771"/>
    <w:rsid w:val="00416946"/>
    <w:rsid w:val="00420B85"/>
    <w:rsid w:val="004216C4"/>
    <w:rsid w:val="0042229F"/>
    <w:rsid w:val="0042250A"/>
    <w:rsid w:val="0042280E"/>
    <w:rsid w:val="00426F13"/>
    <w:rsid w:val="00430545"/>
    <w:rsid w:val="0043094A"/>
    <w:rsid w:val="0043328F"/>
    <w:rsid w:val="004336CD"/>
    <w:rsid w:val="00434C48"/>
    <w:rsid w:val="00435106"/>
    <w:rsid w:val="00435546"/>
    <w:rsid w:val="0043586C"/>
    <w:rsid w:val="00436EF3"/>
    <w:rsid w:val="0043720A"/>
    <w:rsid w:val="00441511"/>
    <w:rsid w:val="00442555"/>
    <w:rsid w:val="00443AE0"/>
    <w:rsid w:val="00443DC3"/>
    <w:rsid w:val="0044686E"/>
    <w:rsid w:val="00447D1C"/>
    <w:rsid w:val="00451E5E"/>
    <w:rsid w:val="0045317F"/>
    <w:rsid w:val="004535B8"/>
    <w:rsid w:val="00453732"/>
    <w:rsid w:val="004556C4"/>
    <w:rsid w:val="00455AB4"/>
    <w:rsid w:val="00455FA1"/>
    <w:rsid w:val="00460FA2"/>
    <w:rsid w:val="00462B1E"/>
    <w:rsid w:val="004637C9"/>
    <w:rsid w:val="00463B8A"/>
    <w:rsid w:val="00466138"/>
    <w:rsid w:val="0046762E"/>
    <w:rsid w:val="00467933"/>
    <w:rsid w:val="00467C8C"/>
    <w:rsid w:val="00470311"/>
    <w:rsid w:val="00470BC1"/>
    <w:rsid w:val="00472471"/>
    <w:rsid w:val="00473313"/>
    <w:rsid w:val="004735C5"/>
    <w:rsid w:val="004736DD"/>
    <w:rsid w:val="00473B03"/>
    <w:rsid w:val="00473FDA"/>
    <w:rsid w:val="00473FF9"/>
    <w:rsid w:val="004749FC"/>
    <w:rsid w:val="00477435"/>
    <w:rsid w:val="004775F5"/>
    <w:rsid w:val="00480838"/>
    <w:rsid w:val="0048119E"/>
    <w:rsid w:val="00482856"/>
    <w:rsid w:val="00482A04"/>
    <w:rsid w:val="004837F9"/>
    <w:rsid w:val="00484413"/>
    <w:rsid w:val="0048455C"/>
    <w:rsid w:val="00485D54"/>
    <w:rsid w:val="00487909"/>
    <w:rsid w:val="004906BC"/>
    <w:rsid w:val="004932AB"/>
    <w:rsid w:val="00493B2C"/>
    <w:rsid w:val="00494E4F"/>
    <w:rsid w:val="00496EA8"/>
    <w:rsid w:val="004978A9"/>
    <w:rsid w:val="004979F7"/>
    <w:rsid w:val="004A5A14"/>
    <w:rsid w:val="004A605D"/>
    <w:rsid w:val="004A68F6"/>
    <w:rsid w:val="004B0BDD"/>
    <w:rsid w:val="004B1715"/>
    <w:rsid w:val="004B1AD4"/>
    <w:rsid w:val="004B1B96"/>
    <w:rsid w:val="004B2A57"/>
    <w:rsid w:val="004B33CC"/>
    <w:rsid w:val="004B3C45"/>
    <w:rsid w:val="004B3EFF"/>
    <w:rsid w:val="004B5271"/>
    <w:rsid w:val="004B7EED"/>
    <w:rsid w:val="004C0272"/>
    <w:rsid w:val="004C08E4"/>
    <w:rsid w:val="004C2231"/>
    <w:rsid w:val="004C2EDB"/>
    <w:rsid w:val="004C3596"/>
    <w:rsid w:val="004C5730"/>
    <w:rsid w:val="004D0725"/>
    <w:rsid w:val="004D0FA6"/>
    <w:rsid w:val="004D1EBB"/>
    <w:rsid w:val="004D33C2"/>
    <w:rsid w:val="004D367F"/>
    <w:rsid w:val="004D5D6E"/>
    <w:rsid w:val="004D6A16"/>
    <w:rsid w:val="004D6AE6"/>
    <w:rsid w:val="004D7D6F"/>
    <w:rsid w:val="004E00F3"/>
    <w:rsid w:val="004E06A8"/>
    <w:rsid w:val="004E1451"/>
    <w:rsid w:val="004E1B19"/>
    <w:rsid w:val="004E201E"/>
    <w:rsid w:val="004E30BD"/>
    <w:rsid w:val="004E4AB9"/>
    <w:rsid w:val="004E4EE6"/>
    <w:rsid w:val="004E5A02"/>
    <w:rsid w:val="004E7C1D"/>
    <w:rsid w:val="004E7E18"/>
    <w:rsid w:val="004F005C"/>
    <w:rsid w:val="004F029D"/>
    <w:rsid w:val="004F0FB2"/>
    <w:rsid w:val="004F105B"/>
    <w:rsid w:val="004F2523"/>
    <w:rsid w:val="004F40B9"/>
    <w:rsid w:val="004F452A"/>
    <w:rsid w:val="004F55A2"/>
    <w:rsid w:val="004F69AE"/>
    <w:rsid w:val="004F734E"/>
    <w:rsid w:val="004F79F7"/>
    <w:rsid w:val="004F7C11"/>
    <w:rsid w:val="005009FC"/>
    <w:rsid w:val="00501235"/>
    <w:rsid w:val="00502EC2"/>
    <w:rsid w:val="0050307C"/>
    <w:rsid w:val="00503347"/>
    <w:rsid w:val="0050426E"/>
    <w:rsid w:val="005058C4"/>
    <w:rsid w:val="00506B24"/>
    <w:rsid w:val="005122B7"/>
    <w:rsid w:val="00512B3A"/>
    <w:rsid w:val="00514B1D"/>
    <w:rsid w:val="005157E2"/>
    <w:rsid w:val="005158AA"/>
    <w:rsid w:val="00515CCA"/>
    <w:rsid w:val="005160D8"/>
    <w:rsid w:val="00516318"/>
    <w:rsid w:val="00517289"/>
    <w:rsid w:val="00522477"/>
    <w:rsid w:val="00522ABC"/>
    <w:rsid w:val="00523AA1"/>
    <w:rsid w:val="00523CAE"/>
    <w:rsid w:val="00523F50"/>
    <w:rsid w:val="00524E68"/>
    <w:rsid w:val="0052561E"/>
    <w:rsid w:val="00525C4F"/>
    <w:rsid w:val="005261B2"/>
    <w:rsid w:val="005264E1"/>
    <w:rsid w:val="00527789"/>
    <w:rsid w:val="00527A98"/>
    <w:rsid w:val="00530FCE"/>
    <w:rsid w:val="00533DAC"/>
    <w:rsid w:val="0053444C"/>
    <w:rsid w:val="005345FA"/>
    <w:rsid w:val="00535093"/>
    <w:rsid w:val="005354C9"/>
    <w:rsid w:val="00537C7F"/>
    <w:rsid w:val="00540143"/>
    <w:rsid w:val="00541914"/>
    <w:rsid w:val="00542C47"/>
    <w:rsid w:val="0054315B"/>
    <w:rsid w:val="00543CC9"/>
    <w:rsid w:val="00544E88"/>
    <w:rsid w:val="00550D21"/>
    <w:rsid w:val="00552134"/>
    <w:rsid w:val="005529E2"/>
    <w:rsid w:val="005543C3"/>
    <w:rsid w:val="00555531"/>
    <w:rsid w:val="00556DB2"/>
    <w:rsid w:val="005577A1"/>
    <w:rsid w:val="00557A30"/>
    <w:rsid w:val="00561309"/>
    <w:rsid w:val="005632AF"/>
    <w:rsid w:val="00563464"/>
    <w:rsid w:val="005662A5"/>
    <w:rsid w:val="00566519"/>
    <w:rsid w:val="00566FBA"/>
    <w:rsid w:val="00566FCA"/>
    <w:rsid w:val="0056751E"/>
    <w:rsid w:val="00567803"/>
    <w:rsid w:val="00567A83"/>
    <w:rsid w:val="00567B06"/>
    <w:rsid w:val="005708ED"/>
    <w:rsid w:val="00570F80"/>
    <w:rsid w:val="00571044"/>
    <w:rsid w:val="0057145C"/>
    <w:rsid w:val="00571768"/>
    <w:rsid w:val="00573A10"/>
    <w:rsid w:val="00574147"/>
    <w:rsid w:val="00574790"/>
    <w:rsid w:val="0057497F"/>
    <w:rsid w:val="00575D14"/>
    <w:rsid w:val="00575D97"/>
    <w:rsid w:val="00576463"/>
    <w:rsid w:val="00576F1D"/>
    <w:rsid w:val="00577431"/>
    <w:rsid w:val="00577D29"/>
    <w:rsid w:val="00580ADB"/>
    <w:rsid w:val="00582FF8"/>
    <w:rsid w:val="0058343E"/>
    <w:rsid w:val="005836C7"/>
    <w:rsid w:val="00583758"/>
    <w:rsid w:val="00583958"/>
    <w:rsid w:val="00583FBC"/>
    <w:rsid w:val="0058459B"/>
    <w:rsid w:val="00584F7B"/>
    <w:rsid w:val="00585367"/>
    <w:rsid w:val="005863C5"/>
    <w:rsid w:val="005867DC"/>
    <w:rsid w:val="00587645"/>
    <w:rsid w:val="0058774F"/>
    <w:rsid w:val="00590A36"/>
    <w:rsid w:val="00591C41"/>
    <w:rsid w:val="00593436"/>
    <w:rsid w:val="005935E8"/>
    <w:rsid w:val="00595119"/>
    <w:rsid w:val="00595BE8"/>
    <w:rsid w:val="0059717B"/>
    <w:rsid w:val="005A0E1B"/>
    <w:rsid w:val="005A1433"/>
    <w:rsid w:val="005A1B3C"/>
    <w:rsid w:val="005A25C4"/>
    <w:rsid w:val="005A2B61"/>
    <w:rsid w:val="005A30AB"/>
    <w:rsid w:val="005A3282"/>
    <w:rsid w:val="005A3495"/>
    <w:rsid w:val="005A38EB"/>
    <w:rsid w:val="005A4898"/>
    <w:rsid w:val="005A4BF3"/>
    <w:rsid w:val="005A7BCC"/>
    <w:rsid w:val="005B0592"/>
    <w:rsid w:val="005B0DA2"/>
    <w:rsid w:val="005B2E18"/>
    <w:rsid w:val="005B443D"/>
    <w:rsid w:val="005B504A"/>
    <w:rsid w:val="005B7EC4"/>
    <w:rsid w:val="005C25FF"/>
    <w:rsid w:val="005C29D6"/>
    <w:rsid w:val="005C4322"/>
    <w:rsid w:val="005C452A"/>
    <w:rsid w:val="005C52AB"/>
    <w:rsid w:val="005C5EEB"/>
    <w:rsid w:val="005C5F8C"/>
    <w:rsid w:val="005C60E3"/>
    <w:rsid w:val="005D094B"/>
    <w:rsid w:val="005D0B66"/>
    <w:rsid w:val="005D23EF"/>
    <w:rsid w:val="005D2C82"/>
    <w:rsid w:val="005D3087"/>
    <w:rsid w:val="005D3BB5"/>
    <w:rsid w:val="005D52F0"/>
    <w:rsid w:val="005D5321"/>
    <w:rsid w:val="005D5FA9"/>
    <w:rsid w:val="005D7E89"/>
    <w:rsid w:val="005E3460"/>
    <w:rsid w:val="005E39BA"/>
    <w:rsid w:val="005E4040"/>
    <w:rsid w:val="005E45A4"/>
    <w:rsid w:val="005E5D9E"/>
    <w:rsid w:val="005E6172"/>
    <w:rsid w:val="005E7CC7"/>
    <w:rsid w:val="005F020B"/>
    <w:rsid w:val="005F055D"/>
    <w:rsid w:val="005F1460"/>
    <w:rsid w:val="005F29DC"/>
    <w:rsid w:val="005F68EE"/>
    <w:rsid w:val="005F6EA1"/>
    <w:rsid w:val="005F7253"/>
    <w:rsid w:val="005F7B90"/>
    <w:rsid w:val="006008B3"/>
    <w:rsid w:val="00600C18"/>
    <w:rsid w:val="00601946"/>
    <w:rsid w:val="00602898"/>
    <w:rsid w:val="00602F8A"/>
    <w:rsid w:val="006030EA"/>
    <w:rsid w:val="00606457"/>
    <w:rsid w:val="006069B8"/>
    <w:rsid w:val="0060715F"/>
    <w:rsid w:val="00607BC2"/>
    <w:rsid w:val="00610377"/>
    <w:rsid w:val="006112C0"/>
    <w:rsid w:val="00612C8C"/>
    <w:rsid w:val="00614A04"/>
    <w:rsid w:val="00615153"/>
    <w:rsid w:val="0061722A"/>
    <w:rsid w:val="00617976"/>
    <w:rsid w:val="00617E35"/>
    <w:rsid w:val="00621E46"/>
    <w:rsid w:val="00624334"/>
    <w:rsid w:val="00625373"/>
    <w:rsid w:val="006257BC"/>
    <w:rsid w:val="006272DA"/>
    <w:rsid w:val="0063160E"/>
    <w:rsid w:val="00631A83"/>
    <w:rsid w:val="00632BCB"/>
    <w:rsid w:val="00633A67"/>
    <w:rsid w:val="00633DD1"/>
    <w:rsid w:val="006348FB"/>
    <w:rsid w:val="0063530D"/>
    <w:rsid w:val="00635D45"/>
    <w:rsid w:val="00636635"/>
    <w:rsid w:val="00636A80"/>
    <w:rsid w:val="00637B19"/>
    <w:rsid w:val="00642B31"/>
    <w:rsid w:val="00643BE7"/>
    <w:rsid w:val="00643F79"/>
    <w:rsid w:val="0064447B"/>
    <w:rsid w:val="00647749"/>
    <w:rsid w:val="00650036"/>
    <w:rsid w:val="0065069C"/>
    <w:rsid w:val="0065106B"/>
    <w:rsid w:val="00651B51"/>
    <w:rsid w:val="00651B53"/>
    <w:rsid w:val="00654BE9"/>
    <w:rsid w:val="00655624"/>
    <w:rsid w:val="0065588D"/>
    <w:rsid w:val="00660007"/>
    <w:rsid w:val="006604C3"/>
    <w:rsid w:val="0066079C"/>
    <w:rsid w:val="00660BC6"/>
    <w:rsid w:val="00661C62"/>
    <w:rsid w:val="006623AA"/>
    <w:rsid w:val="00662E69"/>
    <w:rsid w:val="00664252"/>
    <w:rsid w:val="006647C2"/>
    <w:rsid w:val="00665579"/>
    <w:rsid w:val="006659FE"/>
    <w:rsid w:val="00665B37"/>
    <w:rsid w:val="00666302"/>
    <w:rsid w:val="0067072B"/>
    <w:rsid w:val="00671068"/>
    <w:rsid w:val="00671438"/>
    <w:rsid w:val="00671EA9"/>
    <w:rsid w:val="00673625"/>
    <w:rsid w:val="006745EE"/>
    <w:rsid w:val="00680043"/>
    <w:rsid w:val="00680C7D"/>
    <w:rsid w:val="006810A3"/>
    <w:rsid w:val="00684487"/>
    <w:rsid w:val="00684749"/>
    <w:rsid w:val="00684B5A"/>
    <w:rsid w:val="00684B96"/>
    <w:rsid w:val="00684EEE"/>
    <w:rsid w:val="00687B3C"/>
    <w:rsid w:val="00690280"/>
    <w:rsid w:val="0069098F"/>
    <w:rsid w:val="006916A0"/>
    <w:rsid w:val="00691703"/>
    <w:rsid w:val="00691D13"/>
    <w:rsid w:val="00692432"/>
    <w:rsid w:val="006926BE"/>
    <w:rsid w:val="00692B53"/>
    <w:rsid w:val="006930FE"/>
    <w:rsid w:val="0069365E"/>
    <w:rsid w:val="00693969"/>
    <w:rsid w:val="006946B7"/>
    <w:rsid w:val="00695BF4"/>
    <w:rsid w:val="00696361"/>
    <w:rsid w:val="006976CE"/>
    <w:rsid w:val="00697980"/>
    <w:rsid w:val="006A0386"/>
    <w:rsid w:val="006A065D"/>
    <w:rsid w:val="006A12E9"/>
    <w:rsid w:val="006A1EA1"/>
    <w:rsid w:val="006A1FB0"/>
    <w:rsid w:val="006A2E0B"/>
    <w:rsid w:val="006A488C"/>
    <w:rsid w:val="006A57E8"/>
    <w:rsid w:val="006A5EB6"/>
    <w:rsid w:val="006A6061"/>
    <w:rsid w:val="006A7134"/>
    <w:rsid w:val="006B015E"/>
    <w:rsid w:val="006B0717"/>
    <w:rsid w:val="006B33AA"/>
    <w:rsid w:val="006B3E56"/>
    <w:rsid w:val="006B456D"/>
    <w:rsid w:val="006B4E44"/>
    <w:rsid w:val="006B603C"/>
    <w:rsid w:val="006B688A"/>
    <w:rsid w:val="006C05F7"/>
    <w:rsid w:val="006C2637"/>
    <w:rsid w:val="006C2C91"/>
    <w:rsid w:val="006C3390"/>
    <w:rsid w:val="006C36B5"/>
    <w:rsid w:val="006C44DC"/>
    <w:rsid w:val="006C44E3"/>
    <w:rsid w:val="006C5B71"/>
    <w:rsid w:val="006C7BB3"/>
    <w:rsid w:val="006D082B"/>
    <w:rsid w:val="006D19C8"/>
    <w:rsid w:val="006D2DAD"/>
    <w:rsid w:val="006D4161"/>
    <w:rsid w:val="006D4931"/>
    <w:rsid w:val="006D70D5"/>
    <w:rsid w:val="006D7601"/>
    <w:rsid w:val="006D786A"/>
    <w:rsid w:val="006E14E0"/>
    <w:rsid w:val="006E1BDC"/>
    <w:rsid w:val="006E24EF"/>
    <w:rsid w:val="006E425E"/>
    <w:rsid w:val="006E74BE"/>
    <w:rsid w:val="006E7A78"/>
    <w:rsid w:val="006E7F39"/>
    <w:rsid w:val="006F05FF"/>
    <w:rsid w:val="006F1B3B"/>
    <w:rsid w:val="006F2552"/>
    <w:rsid w:val="006F28E5"/>
    <w:rsid w:val="006F37CC"/>
    <w:rsid w:val="006F3E4E"/>
    <w:rsid w:val="006F4AA2"/>
    <w:rsid w:val="006F5D3B"/>
    <w:rsid w:val="006F6AD6"/>
    <w:rsid w:val="007014E8"/>
    <w:rsid w:val="007020B8"/>
    <w:rsid w:val="0070213A"/>
    <w:rsid w:val="00702788"/>
    <w:rsid w:val="00702817"/>
    <w:rsid w:val="00703108"/>
    <w:rsid w:val="007061AC"/>
    <w:rsid w:val="00706786"/>
    <w:rsid w:val="00706829"/>
    <w:rsid w:val="0070744C"/>
    <w:rsid w:val="00707C0D"/>
    <w:rsid w:val="00707FC7"/>
    <w:rsid w:val="00711CDF"/>
    <w:rsid w:val="00711DC1"/>
    <w:rsid w:val="00712DB9"/>
    <w:rsid w:val="00714D08"/>
    <w:rsid w:val="00714DCD"/>
    <w:rsid w:val="0071567C"/>
    <w:rsid w:val="007159E4"/>
    <w:rsid w:val="0071718C"/>
    <w:rsid w:val="00717DF1"/>
    <w:rsid w:val="0072033F"/>
    <w:rsid w:val="007206B7"/>
    <w:rsid w:val="00720986"/>
    <w:rsid w:val="007215FA"/>
    <w:rsid w:val="00722300"/>
    <w:rsid w:val="00722E2F"/>
    <w:rsid w:val="00723F30"/>
    <w:rsid w:val="00724C6D"/>
    <w:rsid w:val="00724FBA"/>
    <w:rsid w:val="00725E8B"/>
    <w:rsid w:val="007260B1"/>
    <w:rsid w:val="007269D5"/>
    <w:rsid w:val="00727F97"/>
    <w:rsid w:val="00730DFD"/>
    <w:rsid w:val="00733439"/>
    <w:rsid w:val="00733D95"/>
    <w:rsid w:val="00733E04"/>
    <w:rsid w:val="007341EA"/>
    <w:rsid w:val="0073478A"/>
    <w:rsid w:val="00735183"/>
    <w:rsid w:val="00737726"/>
    <w:rsid w:val="00742036"/>
    <w:rsid w:val="0074224F"/>
    <w:rsid w:val="00743FBF"/>
    <w:rsid w:val="00745F5D"/>
    <w:rsid w:val="00746684"/>
    <w:rsid w:val="007502AB"/>
    <w:rsid w:val="00750EB1"/>
    <w:rsid w:val="0075167A"/>
    <w:rsid w:val="0075174B"/>
    <w:rsid w:val="00753916"/>
    <w:rsid w:val="00753D56"/>
    <w:rsid w:val="0075426F"/>
    <w:rsid w:val="00754510"/>
    <w:rsid w:val="0075559E"/>
    <w:rsid w:val="0075627F"/>
    <w:rsid w:val="0075656D"/>
    <w:rsid w:val="00756A67"/>
    <w:rsid w:val="00757740"/>
    <w:rsid w:val="0075776F"/>
    <w:rsid w:val="00761003"/>
    <w:rsid w:val="00761B23"/>
    <w:rsid w:val="00765B39"/>
    <w:rsid w:val="00766BE9"/>
    <w:rsid w:val="007670E9"/>
    <w:rsid w:val="00767BAA"/>
    <w:rsid w:val="00767E17"/>
    <w:rsid w:val="007700FB"/>
    <w:rsid w:val="007713E0"/>
    <w:rsid w:val="007719A3"/>
    <w:rsid w:val="0077223B"/>
    <w:rsid w:val="00772B97"/>
    <w:rsid w:val="007757D5"/>
    <w:rsid w:val="007773F6"/>
    <w:rsid w:val="00780AD2"/>
    <w:rsid w:val="007815D1"/>
    <w:rsid w:val="00781835"/>
    <w:rsid w:val="00783134"/>
    <w:rsid w:val="007848BF"/>
    <w:rsid w:val="00784D81"/>
    <w:rsid w:val="007862B9"/>
    <w:rsid w:val="007866BF"/>
    <w:rsid w:val="00786F01"/>
    <w:rsid w:val="00790D7F"/>
    <w:rsid w:val="00791874"/>
    <w:rsid w:val="00791A83"/>
    <w:rsid w:val="0079304D"/>
    <w:rsid w:val="00793830"/>
    <w:rsid w:val="00795473"/>
    <w:rsid w:val="0079647C"/>
    <w:rsid w:val="00796F65"/>
    <w:rsid w:val="007A0376"/>
    <w:rsid w:val="007A0552"/>
    <w:rsid w:val="007A19E3"/>
    <w:rsid w:val="007A1D47"/>
    <w:rsid w:val="007A1E95"/>
    <w:rsid w:val="007A2253"/>
    <w:rsid w:val="007A26B6"/>
    <w:rsid w:val="007A39D7"/>
    <w:rsid w:val="007A4CFC"/>
    <w:rsid w:val="007A58DE"/>
    <w:rsid w:val="007A5AD3"/>
    <w:rsid w:val="007A6320"/>
    <w:rsid w:val="007A6774"/>
    <w:rsid w:val="007A7C49"/>
    <w:rsid w:val="007B0612"/>
    <w:rsid w:val="007B2196"/>
    <w:rsid w:val="007B272D"/>
    <w:rsid w:val="007B27DC"/>
    <w:rsid w:val="007B2C73"/>
    <w:rsid w:val="007B314E"/>
    <w:rsid w:val="007B36FA"/>
    <w:rsid w:val="007B3708"/>
    <w:rsid w:val="007B392D"/>
    <w:rsid w:val="007B69F0"/>
    <w:rsid w:val="007B6DB7"/>
    <w:rsid w:val="007B79B0"/>
    <w:rsid w:val="007B7F6F"/>
    <w:rsid w:val="007C0FF9"/>
    <w:rsid w:val="007C1950"/>
    <w:rsid w:val="007C2CA2"/>
    <w:rsid w:val="007C2DE1"/>
    <w:rsid w:val="007C36EA"/>
    <w:rsid w:val="007C402D"/>
    <w:rsid w:val="007C44C5"/>
    <w:rsid w:val="007C54C1"/>
    <w:rsid w:val="007C62A3"/>
    <w:rsid w:val="007C7422"/>
    <w:rsid w:val="007D2206"/>
    <w:rsid w:val="007D2354"/>
    <w:rsid w:val="007D2639"/>
    <w:rsid w:val="007D2BF6"/>
    <w:rsid w:val="007D4443"/>
    <w:rsid w:val="007D5FFC"/>
    <w:rsid w:val="007D696A"/>
    <w:rsid w:val="007D6B8E"/>
    <w:rsid w:val="007D7476"/>
    <w:rsid w:val="007D792A"/>
    <w:rsid w:val="007E3279"/>
    <w:rsid w:val="007E327F"/>
    <w:rsid w:val="007E3F36"/>
    <w:rsid w:val="007E4A79"/>
    <w:rsid w:val="007E4B65"/>
    <w:rsid w:val="007E5474"/>
    <w:rsid w:val="007E58CB"/>
    <w:rsid w:val="007E66AA"/>
    <w:rsid w:val="007E6854"/>
    <w:rsid w:val="007E696B"/>
    <w:rsid w:val="007E6B56"/>
    <w:rsid w:val="007E74B9"/>
    <w:rsid w:val="007E76EB"/>
    <w:rsid w:val="007F1060"/>
    <w:rsid w:val="007F182D"/>
    <w:rsid w:val="007F277B"/>
    <w:rsid w:val="007F453D"/>
    <w:rsid w:val="007F4C7C"/>
    <w:rsid w:val="007F53C7"/>
    <w:rsid w:val="007F5718"/>
    <w:rsid w:val="007F585D"/>
    <w:rsid w:val="007F589F"/>
    <w:rsid w:val="007F5BE9"/>
    <w:rsid w:val="007F66C4"/>
    <w:rsid w:val="007F71BF"/>
    <w:rsid w:val="007F78AA"/>
    <w:rsid w:val="00801984"/>
    <w:rsid w:val="0080332B"/>
    <w:rsid w:val="00803C72"/>
    <w:rsid w:val="008041B3"/>
    <w:rsid w:val="00804734"/>
    <w:rsid w:val="00804862"/>
    <w:rsid w:val="0080487F"/>
    <w:rsid w:val="00804B1B"/>
    <w:rsid w:val="00804CC2"/>
    <w:rsid w:val="00805923"/>
    <w:rsid w:val="0080632C"/>
    <w:rsid w:val="00806841"/>
    <w:rsid w:val="00806B33"/>
    <w:rsid w:val="0080753E"/>
    <w:rsid w:val="0080795F"/>
    <w:rsid w:val="00811413"/>
    <w:rsid w:val="0081339C"/>
    <w:rsid w:val="0081360F"/>
    <w:rsid w:val="00815E13"/>
    <w:rsid w:val="0081613E"/>
    <w:rsid w:val="00816670"/>
    <w:rsid w:val="00816DBE"/>
    <w:rsid w:val="00816E69"/>
    <w:rsid w:val="0082046D"/>
    <w:rsid w:val="0082096F"/>
    <w:rsid w:val="008212C6"/>
    <w:rsid w:val="00821D0D"/>
    <w:rsid w:val="00824038"/>
    <w:rsid w:val="008251F4"/>
    <w:rsid w:val="00825BE5"/>
    <w:rsid w:val="00825FC6"/>
    <w:rsid w:val="00826109"/>
    <w:rsid w:val="00826C24"/>
    <w:rsid w:val="0082713B"/>
    <w:rsid w:val="00827E15"/>
    <w:rsid w:val="0083030C"/>
    <w:rsid w:val="0083142E"/>
    <w:rsid w:val="00831D5C"/>
    <w:rsid w:val="00831E4B"/>
    <w:rsid w:val="00831F5D"/>
    <w:rsid w:val="008323DC"/>
    <w:rsid w:val="00832823"/>
    <w:rsid w:val="00832B08"/>
    <w:rsid w:val="008337B1"/>
    <w:rsid w:val="00834954"/>
    <w:rsid w:val="00834F8D"/>
    <w:rsid w:val="00837392"/>
    <w:rsid w:val="00837711"/>
    <w:rsid w:val="00837D6F"/>
    <w:rsid w:val="00837E2B"/>
    <w:rsid w:val="00837F33"/>
    <w:rsid w:val="00840676"/>
    <w:rsid w:val="008409E9"/>
    <w:rsid w:val="008420B1"/>
    <w:rsid w:val="0084220E"/>
    <w:rsid w:val="00842726"/>
    <w:rsid w:val="00842881"/>
    <w:rsid w:val="00842F81"/>
    <w:rsid w:val="008435CA"/>
    <w:rsid w:val="00844B31"/>
    <w:rsid w:val="00844EB4"/>
    <w:rsid w:val="00846405"/>
    <w:rsid w:val="00846604"/>
    <w:rsid w:val="008472A8"/>
    <w:rsid w:val="00847A63"/>
    <w:rsid w:val="00851A98"/>
    <w:rsid w:val="00852445"/>
    <w:rsid w:val="00852E23"/>
    <w:rsid w:val="00854F87"/>
    <w:rsid w:val="0085586A"/>
    <w:rsid w:val="00856903"/>
    <w:rsid w:val="00857820"/>
    <w:rsid w:val="00857A3A"/>
    <w:rsid w:val="00857C02"/>
    <w:rsid w:val="00857C55"/>
    <w:rsid w:val="008600D8"/>
    <w:rsid w:val="00860B71"/>
    <w:rsid w:val="00860ECC"/>
    <w:rsid w:val="008614F3"/>
    <w:rsid w:val="00862B93"/>
    <w:rsid w:val="008630E9"/>
    <w:rsid w:val="00863816"/>
    <w:rsid w:val="0086612C"/>
    <w:rsid w:val="00866AC2"/>
    <w:rsid w:val="00866F53"/>
    <w:rsid w:val="008677D0"/>
    <w:rsid w:val="00870383"/>
    <w:rsid w:val="008711E2"/>
    <w:rsid w:val="008713E1"/>
    <w:rsid w:val="00874960"/>
    <w:rsid w:val="008753D1"/>
    <w:rsid w:val="00875952"/>
    <w:rsid w:val="008769F4"/>
    <w:rsid w:val="00877169"/>
    <w:rsid w:val="00877588"/>
    <w:rsid w:val="008819D1"/>
    <w:rsid w:val="00882835"/>
    <w:rsid w:val="00883D90"/>
    <w:rsid w:val="0088440D"/>
    <w:rsid w:val="008854E7"/>
    <w:rsid w:val="008856D0"/>
    <w:rsid w:val="00886873"/>
    <w:rsid w:val="00887EF1"/>
    <w:rsid w:val="00890566"/>
    <w:rsid w:val="00890825"/>
    <w:rsid w:val="00891804"/>
    <w:rsid w:val="008920F8"/>
    <w:rsid w:val="00892FB9"/>
    <w:rsid w:val="00894426"/>
    <w:rsid w:val="0089451F"/>
    <w:rsid w:val="008947B0"/>
    <w:rsid w:val="008947C7"/>
    <w:rsid w:val="00894DC1"/>
    <w:rsid w:val="00897377"/>
    <w:rsid w:val="008A1A82"/>
    <w:rsid w:val="008A1E04"/>
    <w:rsid w:val="008A3DAB"/>
    <w:rsid w:val="008A671D"/>
    <w:rsid w:val="008A6FB3"/>
    <w:rsid w:val="008A7688"/>
    <w:rsid w:val="008A7C9D"/>
    <w:rsid w:val="008B0E44"/>
    <w:rsid w:val="008B1766"/>
    <w:rsid w:val="008B189C"/>
    <w:rsid w:val="008B278C"/>
    <w:rsid w:val="008B52AB"/>
    <w:rsid w:val="008B74DA"/>
    <w:rsid w:val="008B7A43"/>
    <w:rsid w:val="008C03BA"/>
    <w:rsid w:val="008C04B6"/>
    <w:rsid w:val="008C0ADB"/>
    <w:rsid w:val="008C1509"/>
    <w:rsid w:val="008C23A2"/>
    <w:rsid w:val="008C2957"/>
    <w:rsid w:val="008C3809"/>
    <w:rsid w:val="008C61A8"/>
    <w:rsid w:val="008C6661"/>
    <w:rsid w:val="008C6674"/>
    <w:rsid w:val="008C7B38"/>
    <w:rsid w:val="008D0CC4"/>
    <w:rsid w:val="008D1F0D"/>
    <w:rsid w:val="008D3A98"/>
    <w:rsid w:val="008D4901"/>
    <w:rsid w:val="008D5001"/>
    <w:rsid w:val="008D5C46"/>
    <w:rsid w:val="008D6BF9"/>
    <w:rsid w:val="008D6D8B"/>
    <w:rsid w:val="008E0D2B"/>
    <w:rsid w:val="008E0F11"/>
    <w:rsid w:val="008E123C"/>
    <w:rsid w:val="008E218A"/>
    <w:rsid w:val="008E28A9"/>
    <w:rsid w:val="008E2BBD"/>
    <w:rsid w:val="008E43AF"/>
    <w:rsid w:val="008E4772"/>
    <w:rsid w:val="008E490E"/>
    <w:rsid w:val="008E4960"/>
    <w:rsid w:val="008E4BC0"/>
    <w:rsid w:val="008E501C"/>
    <w:rsid w:val="008E58E7"/>
    <w:rsid w:val="008E70C4"/>
    <w:rsid w:val="008E723D"/>
    <w:rsid w:val="008E7AD5"/>
    <w:rsid w:val="008F00FD"/>
    <w:rsid w:val="008F0EA1"/>
    <w:rsid w:val="008F109A"/>
    <w:rsid w:val="008F10BF"/>
    <w:rsid w:val="008F1846"/>
    <w:rsid w:val="008F29A1"/>
    <w:rsid w:val="008F2A5F"/>
    <w:rsid w:val="008F2BCB"/>
    <w:rsid w:val="008F35E1"/>
    <w:rsid w:val="008F4135"/>
    <w:rsid w:val="008F4236"/>
    <w:rsid w:val="008F49CC"/>
    <w:rsid w:val="008F5805"/>
    <w:rsid w:val="008F689F"/>
    <w:rsid w:val="008F695C"/>
    <w:rsid w:val="008F6A7F"/>
    <w:rsid w:val="0090186B"/>
    <w:rsid w:val="009027AA"/>
    <w:rsid w:val="0090367D"/>
    <w:rsid w:val="00904C64"/>
    <w:rsid w:val="009051D4"/>
    <w:rsid w:val="009058C4"/>
    <w:rsid w:val="009066D1"/>
    <w:rsid w:val="00907E1C"/>
    <w:rsid w:val="009106AF"/>
    <w:rsid w:val="009125CA"/>
    <w:rsid w:val="00912791"/>
    <w:rsid w:val="00913497"/>
    <w:rsid w:val="00914C27"/>
    <w:rsid w:val="00915B2D"/>
    <w:rsid w:val="00916C03"/>
    <w:rsid w:val="00916E96"/>
    <w:rsid w:val="00920DF7"/>
    <w:rsid w:val="009212B2"/>
    <w:rsid w:val="009213A0"/>
    <w:rsid w:val="00921D9A"/>
    <w:rsid w:val="009223D3"/>
    <w:rsid w:val="0092249A"/>
    <w:rsid w:val="0092568D"/>
    <w:rsid w:val="00926EF4"/>
    <w:rsid w:val="00927786"/>
    <w:rsid w:val="00930C04"/>
    <w:rsid w:val="009313FD"/>
    <w:rsid w:val="009325B9"/>
    <w:rsid w:val="00932909"/>
    <w:rsid w:val="00932D0F"/>
    <w:rsid w:val="00932F35"/>
    <w:rsid w:val="00937220"/>
    <w:rsid w:val="00937653"/>
    <w:rsid w:val="00940904"/>
    <w:rsid w:val="00940B8D"/>
    <w:rsid w:val="00940FFA"/>
    <w:rsid w:val="00941FE3"/>
    <w:rsid w:val="009434D1"/>
    <w:rsid w:val="009441F0"/>
    <w:rsid w:val="009446AC"/>
    <w:rsid w:val="00945210"/>
    <w:rsid w:val="0094601E"/>
    <w:rsid w:val="009466A0"/>
    <w:rsid w:val="009468BA"/>
    <w:rsid w:val="00946A03"/>
    <w:rsid w:val="00946F67"/>
    <w:rsid w:val="00950AD7"/>
    <w:rsid w:val="00950C2E"/>
    <w:rsid w:val="009519C6"/>
    <w:rsid w:val="009522E7"/>
    <w:rsid w:val="0095368E"/>
    <w:rsid w:val="00953713"/>
    <w:rsid w:val="00954181"/>
    <w:rsid w:val="00954E30"/>
    <w:rsid w:val="00954EB8"/>
    <w:rsid w:val="00955519"/>
    <w:rsid w:val="00955548"/>
    <w:rsid w:val="00955B4B"/>
    <w:rsid w:val="00955F1A"/>
    <w:rsid w:val="009609E9"/>
    <w:rsid w:val="00961613"/>
    <w:rsid w:val="00961874"/>
    <w:rsid w:val="00961A58"/>
    <w:rsid w:val="00962093"/>
    <w:rsid w:val="00962122"/>
    <w:rsid w:val="00962C5F"/>
    <w:rsid w:val="009630FF"/>
    <w:rsid w:val="0096381B"/>
    <w:rsid w:val="00966742"/>
    <w:rsid w:val="009703E5"/>
    <w:rsid w:val="00970BDF"/>
    <w:rsid w:val="00971036"/>
    <w:rsid w:val="0097218C"/>
    <w:rsid w:val="00973A6D"/>
    <w:rsid w:val="00973CC6"/>
    <w:rsid w:val="00973D75"/>
    <w:rsid w:val="0097546A"/>
    <w:rsid w:val="009760F0"/>
    <w:rsid w:val="009779AB"/>
    <w:rsid w:val="00980353"/>
    <w:rsid w:val="009818DE"/>
    <w:rsid w:val="00981EEF"/>
    <w:rsid w:val="00983370"/>
    <w:rsid w:val="00983776"/>
    <w:rsid w:val="00983C61"/>
    <w:rsid w:val="00983D17"/>
    <w:rsid w:val="00984324"/>
    <w:rsid w:val="0098499D"/>
    <w:rsid w:val="009849A4"/>
    <w:rsid w:val="00984AB3"/>
    <w:rsid w:val="00985CBB"/>
    <w:rsid w:val="00987336"/>
    <w:rsid w:val="00990293"/>
    <w:rsid w:val="00991FC8"/>
    <w:rsid w:val="009927E0"/>
    <w:rsid w:val="00992CAC"/>
    <w:rsid w:val="00993A0A"/>
    <w:rsid w:val="0099599E"/>
    <w:rsid w:val="00996CAA"/>
    <w:rsid w:val="009975D5"/>
    <w:rsid w:val="009A08CE"/>
    <w:rsid w:val="009A10F4"/>
    <w:rsid w:val="009A28E5"/>
    <w:rsid w:val="009A4D63"/>
    <w:rsid w:val="009A53CB"/>
    <w:rsid w:val="009A5963"/>
    <w:rsid w:val="009A69CD"/>
    <w:rsid w:val="009A6B5D"/>
    <w:rsid w:val="009B0FCB"/>
    <w:rsid w:val="009B1AF0"/>
    <w:rsid w:val="009B25B4"/>
    <w:rsid w:val="009B3238"/>
    <w:rsid w:val="009B3C40"/>
    <w:rsid w:val="009B4BC7"/>
    <w:rsid w:val="009B4F28"/>
    <w:rsid w:val="009B6372"/>
    <w:rsid w:val="009B7933"/>
    <w:rsid w:val="009C046A"/>
    <w:rsid w:val="009C1D75"/>
    <w:rsid w:val="009C2306"/>
    <w:rsid w:val="009C3929"/>
    <w:rsid w:val="009C3AA3"/>
    <w:rsid w:val="009C45B2"/>
    <w:rsid w:val="009C4EC5"/>
    <w:rsid w:val="009C6744"/>
    <w:rsid w:val="009C7F66"/>
    <w:rsid w:val="009D11B8"/>
    <w:rsid w:val="009D1679"/>
    <w:rsid w:val="009D3847"/>
    <w:rsid w:val="009D3ACB"/>
    <w:rsid w:val="009D4226"/>
    <w:rsid w:val="009D4C0D"/>
    <w:rsid w:val="009D4FD4"/>
    <w:rsid w:val="009D534B"/>
    <w:rsid w:val="009D70EC"/>
    <w:rsid w:val="009D7330"/>
    <w:rsid w:val="009E0E1D"/>
    <w:rsid w:val="009E28F3"/>
    <w:rsid w:val="009E3419"/>
    <w:rsid w:val="009E357A"/>
    <w:rsid w:val="009E37F5"/>
    <w:rsid w:val="009E416D"/>
    <w:rsid w:val="009E4CD8"/>
    <w:rsid w:val="009F102A"/>
    <w:rsid w:val="009F1D04"/>
    <w:rsid w:val="009F30B1"/>
    <w:rsid w:val="009F3A5B"/>
    <w:rsid w:val="009F4C08"/>
    <w:rsid w:val="009F5C15"/>
    <w:rsid w:val="009F6164"/>
    <w:rsid w:val="00A000A2"/>
    <w:rsid w:val="00A010BA"/>
    <w:rsid w:val="00A012E8"/>
    <w:rsid w:val="00A02B48"/>
    <w:rsid w:val="00A02FEE"/>
    <w:rsid w:val="00A0379C"/>
    <w:rsid w:val="00A03879"/>
    <w:rsid w:val="00A04261"/>
    <w:rsid w:val="00A0452B"/>
    <w:rsid w:val="00A0603D"/>
    <w:rsid w:val="00A06B4F"/>
    <w:rsid w:val="00A07A08"/>
    <w:rsid w:val="00A07D1C"/>
    <w:rsid w:val="00A07F9F"/>
    <w:rsid w:val="00A11ED4"/>
    <w:rsid w:val="00A123B8"/>
    <w:rsid w:val="00A12B93"/>
    <w:rsid w:val="00A12E1D"/>
    <w:rsid w:val="00A15E66"/>
    <w:rsid w:val="00A20FBC"/>
    <w:rsid w:val="00A22180"/>
    <w:rsid w:val="00A22285"/>
    <w:rsid w:val="00A225F2"/>
    <w:rsid w:val="00A233E6"/>
    <w:rsid w:val="00A2349D"/>
    <w:rsid w:val="00A23790"/>
    <w:rsid w:val="00A23E52"/>
    <w:rsid w:val="00A23F94"/>
    <w:rsid w:val="00A2456A"/>
    <w:rsid w:val="00A24A1C"/>
    <w:rsid w:val="00A25F7E"/>
    <w:rsid w:val="00A267D4"/>
    <w:rsid w:val="00A3014C"/>
    <w:rsid w:val="00A311FA"/>
    <w:rsid w:val="00A3126D"/>
    <w:rsid w:val="00A31799"/>
    <w:rsid w:val="00A32BC7"/>
    <w:rsid w:val="00A335A9"/>
    <w:rsid w:val="00A33A77"/>
    <w:rsid w:val="00A344F0"/>
    <w:rsid w:val="00A34615"/>
    <w:rsid w:val="00A34646"/>
    <w:rsid w:val="00A34A64"/>
    <w:rsid w:val="00A35768"/>
    <w:rsid w:val="00A36DD4"/>
    <w:rsid w:val="00A37D50"/>
    <w:rsid w:val="00A400B5"/>
    <w:rsid w:val="00A405AE"/>
    <w:rsid w:val="00A41C0B"/>
    <w:rsid w:val="00A42CC6"/>
    <w:rsid w:val="00A42FC6"/>
    <w:rsid w:val="00A43C88"/>
    <w:rsid w:val="00A444E7"/>
    <w:rsid w:val="00A44E59"/>
    <w:rsid w:val="00A45354"/>
    <w:rsid w:val="00A45820"/>
    <w:rsid w:val="00A47E57"/>
    <w:rsid w:val="00A501A4"/>
    <w:rsid w:val="00A506D5"/>
    <w:rsid w:val="00A5070C"/>
    <w:rsid w:val="00A50A31"/>
    <w:rsid w:val="00A50DD1"/>
    <w:rsid w:val="00A524EE"/>
    <w:rsid w:val="00A52A31"/>
    <w:rsid w:val="00A52A4C"/>
    <w:rsid w:val="00A53A4C"/>
    <w:rsid w:val="00A57500"/>
    <w:rsid w:val="00A57AFD"/>
    <w:rsid w:val="00A6015D"/>
    <w:rsid w:val="00A61644"/>
    <w:rsid w:val="00A6168C"/>
    <w:rsid w:val="00A62635"/>
    <w:rsid w:val="00A629A7"/>
    <w:rsid w:val="00A637BB"/>
    <w:rsid w:val="00A641A6"/>
    <w:rsid w:val="00A64E74"/>
    <w:rsid w:val="00A6743B"/>
    <w:rsid w:val="00A67573"/>
    <w:rsid w:val="00A67C9E"/>
    <w:rsid w:val="00A703E4"/>
    <w:rsid w:val="00A70476"/>
    <w:rsid w:val="00A71C0C"/>
    <w:rsid w:val="00A72C0A"/>
    <w:rsid w:val="00A72E50"/>
    <w:rsid w:val="00A734E2"/>
    <w:rsid w:val="00A761B5"/>
    <w:rsid w:val="00A76783"/>
    <w:rsid w:val="00A77F09"/>
    <w:rsid w:val="00A8217E"/>
    <w:rsid w:val="00A82A98"/>
    <w:rsid w:val="00A835EB"/>
    <w:rsid w:val="00A83793"/>
    <w:rsid w:val="00A83D3D"/>
    <w:rsid w:val="00A83E45"/>
    <w:rsid w:val="00A83FE4"/>
    <w:rsid w:val="00A85E68"/>
    <w:rsid w:val="00A8607E"/>
    <w:rsid w:val="00A864D0"/>
    <w:rsid w:val="00A86FD5"/>
    <w:rsid w:val="00A912B2"/>
    <w:rsid w:val="00A91B93"/>
    <w:rsid w:val="00A93ECD"/>
    <w:rsid w:val="00A945F2"/>
    <w:rsid w:val="00A947AF"/>
    <w:rsid w:val="00A94EDB"/>
    <w:rsid w:val="00A95021"/>
    <w:rsid w:val="00AA0EA1"/>
    <w:rsid w:val="00AA18C1"/>
    <w:rsid w:val="00AA2018"/>
    <w:rsid w:val="00AA35E8"/>
    <w:rsid w:val="00AA364F"/>
    <w:rsid w:val="00AA400E"/>
    <w:rsid w:val="00AA6695"/>
    <w:rsid w:val="00AA6AD5"/>
    <w:rsid w:val="00AB01B8"/>
    <w:rsid w:val="00AB0DA0"/>
    <w:rsid w:val="00AB110F"/>
    <w:rsid w:val="00AB12E7"/>
    <w:rsid w:val="00AB1B8F"/>
    <w:rsid w:val="00AB37B3"/>
    <w:rsid w:val="00AB3993"/>
    <w:rsid w:val="00AB43B3"/>
    <w:rsid w:val="00AB56D4"/>
    <w:rsid w:val="00AB5FD1"/>
    <w:rsid w:val="00AB6248"/>
    <w:rsid w:val="00AB7477"/>
    <w:rsid w:val="00AC1197"/>
    <w:rsid w:val="00AC1592"/>
    <w:rsid w:val="00AC192E"/>
    <w:rsid w:val="00AC1964"/>
    <w:rsid w:val="00AC312E"/>
    <w:rsid w:val="00AC3569"/>
    <w:rsid w:val="00AC5888"/>
    <w:rsid w:val="00AC66C0"/>
    <w:rsid w:val="00AC68AB"/>
    <w:rsid w:val="00AC6C83"/>
    <w:rsid w:val="00AC729E"/>
    <w:rsid w:val="00AC7358"/>
    <w:rsid w:val="00AC790E"/>
    <w:rsid w:val="00AD00CC"/>
    <w:rsid w:val="00AD0908"/>
    <w:rsid w:val="00AD1323"/>
    <w:rsid w:val="00AD1389"/>
    <w:rsid w:val="00AD341E"/>
    <w:rsid w:val="00AD4828"/>
    <w:rsid w:val="00AD61EE"/>
    <w:rsid w:val="00AD690F"/>
    <w:rsid w:val="00AD7E03"/>
    <w:rsid w:val="00AE0087"/>
    <w:rsid w:val="00AE1BC6"/>
    <w:rsid w:val="00AE1E23"/>
    <w:rsid w:val="00AE32A3"/>
    <w:rsid w:val="00AE3442"/>
    <w:rsid w:val="00AE3742"/>
    <w:rsid w:val="00AE3B26"/>
    <w:rsid w:val="00AE3E6A"/>
    <w:rsid w:val="00AE5A55"/>
    <w:rsid w:val="00AE5B2F"/>
    <w:rsid w:val="00AE6D99"/>
    <w:rsid w:val="00AF1DA5"/>
    <w:rsid w:val="00AF2F4D"/>
    <w:rsid w:val="00AF3CCD"/>
    <w:rsid w:val="00AF5AA8"/>
    <w:rsid w:val="00AF7297"/>
    <w:rsid w:val="00B00496"/>
    <w:rsid w:val="00B031AD"/>
    <w:rsid w:val="00B031D7"/>
    <w:rsid w:val="00B03726"/>
    <w:rsid w:val="00B03923"/>
    <w:rsid w:val="00B03F65"/>
    <w:rsid w:val="00B04F5C"/>
    <w:rsid w:val="00B0659F"/>
    <w:rsid w:val="00B06B70"/>
    <w:rsid w:val="00B07561"/>
    <w:rsid w:val="00B10B50"/>
    <w:rsid w:val="00B11DA1"/>
    <w:rsid w:val="00B121CB"/>
    <w:rsid w:val="00B13399"/>
    <w:rsid w:val="00B15A18"/>
    <w:rsid w:val="00B15DDE"/>
    <w:rsid w:val="00B162A6"/>
    <w:rsid w:val="00B1698E"/>
    <w:rsid w:val="00B174A9"/>
    <w:rsid w:val="00B17608"/>
    <w:rsid w:val="00B177FA"/>
    <w:rsid w:val="00B17856"/>
    <w:rsid w:val="00B21A18"/>
    <w:rsid w:val="00B21B7A"/>
    <w:rsid w:val="00B21D3B"/>
    <w:rsid w:val="00B22E5E"/>
    <w:rsid w:val="00B248EA"/>
    <w:rsid w:val="00B2549F"/>
    <w:rsid w:val="00B254C5"/>
    <w:rsid w:val="00B2592A"/>
    <w:rsid w:val="00B260A2"/>
    <w:rsid w:val="00B2652D"/>
    <w:rsid w:val="00B26896"/>
    <w:rsid w:val="00B271A7"/>
    <w:rsid w:val="00B309F3"/>
    <w:rsid w:val="00B326F6"/>
    <w:rsid w:val="00B328E9"/>
    <w:rsid w:val="00B34C01"/>
    <w:rsid w:val="00B35898"/>
    <w:rsid w:val="00B35E04"/>
    <w:rsid w:val="00B36591"/>
    <w:rsid w:val="00B36CBF"/>
    <w:rsid w:val="00B376DD"/>
    <w:rsid w:val="00B408FB"/>
    <w:rsid w:val="00B42381"/>
    <w:rsid w:val="00B4256B"/>
    <w:rsid w:val="00B45CD3"/>
    <w:rsid w:val="00B46013"/>
    <w:rsid w:val="00B46043"/>
    <w:rsid w:val="00B469F0"/>
    <w:rsid w:val="00B46EAA"/>
    <w:rsid w:val="00B46FF1"/>
    <w:rsid w:val="00B47711"/>
    <w:rsid w:val="00B47E9B"/>
    <w:rsid w:val="00B513A6"/>
    <w:rsid w:val="00B51AD5"/>
    <w:rsid w:val="00B52FD5"/>
    <w:rsid w:val="00B53488"/>
    <w:rsid w:val="00B5355F"/>
    <w:rsid w:val="00B53870"/>
    <w:rsid w:val="00B53915"/>
    <w:rsid w:val="00B53AF0"/>
    <w:rsid w:val="00B54948"/>
    <w:rsid w:val="00B54D04"/>
    <w:rsid w:val="00B55558"/>
    <w:rsid w:val="00B55F6D"/>
    <w:rsid w:val="00B564A5"/>
    <w:rsid w:val="00B60081"/>
    <w:rsid w:val="00B610E2"/>
    <w:rsid w:val="00B614A1"/>
    <w:rsid w:val="00B61A3F"/>
    <w:rsid w:val="00B634F5"/>
    <w:rsid w:val="00B63BA0"/>
    <w:rsid w:val="00B63CB3"/>
    <w:rsid w:val="00B63D8B"/>
    <w:rsid w:val="00B6456E"/>
    <w:rsid w:val="00B64F55"/>
    <w:rsid w:val="00B65518"/>
    <w:rsid w:val="00B65E37"/>
    <w:rsid w:val="00B661A8"/>
    <w:rsid w:val="00B6633B"/>
    <w:rsid w:val="00B700C0"/>
    <w:rsid w:val="00B708E2"/>
    <w:rsid w:val="00B70A95"/>
    <w:rsid w:val="00B70AD0"/>
    <w:rsid w:val="00B7125E"/>
    <w:rsid w:val="00B71835"/>
    <w:rsid w:val="00B733A0"/>
    <w:rsid w:val="00B74604"/>
    <w:rsid w:val="00B74721"/>
    <w:rsid w:val="00B74B0C"/>
    <w:rsid w:val="00B74B17"/>
    <w:rsid w:val="00B74E4B"/>
    <w:rsid w:val="00B75553"/>
    <w:rsid w:val="00B75E8D"/>
    <w:rsid w:val="00B7689F"/>
    <w:rsid w:val="00B769E0"/>
    <w:rsid w:val="00B80EC9"/>
    <w:rsid w:val="00B81D4F"/>
    <w:rsid w:val="00B83268"/>
    <w:rsid w:val="00B8686E"/>
    <w:rsid w:val="00B86981"/>
    <w:rsid w:val="00B8793C"/>
    <w:rsid w:val="00B9018E"/>
    <w:rsid w:val="00B91138"/>
    <w:rsid w:val="00B91582"/>
    <w:rsid w:val="00B91DC1"/>
    <w:rsid w:val="00B92ED9"/>
    <w:rsid w:val="00B9312C"/>
    <w:rsid w:val="00B93750"/>
    <w:rsid w:val="00B9494A"/>
    <w:rsid w:val="00B953E3"/>
    <w:rsid w:val="00B95633"/>
    <w:rsid w:val="00B95B7D"/>
    <w:rsid w:val="00B95D12"/>
    <w:rsid w:val="00B9628B"/>
    <w:rsid w:val="00B96DFF"/>
    <w:rsid w:val="00B96F08"/>
    <w:rsid w:val="00B96F09"/>
    <w:rsid w:val="00B96F1E"/>
    <w:rsid w:val="00B97771"/>
    <w:rsid w:val="00B977F0"/>
    <w:rsid w:val="00B97C8F"/>
    <w:rsid w:val="00BA0682"/>
    <w:rsid w:val="00BA0C27"/>
    <w:rsid w:val="00BA4B29"/>
    <w:rsid w:val="00BA4B47"/>
    <w:rsid w:val="00BA6876"/>
    <w:rsid w:val="00BB0DB6"/>
    <w:rsid w:val="00BB3645"/>
    <w:rsid w:val="00BB37E0"/>
    <w:rsid w:val="00BB3D2B"/>
    <w:rsid w:val="00BB42E8"/>
    <w:rsid w:val="00BB4464"/>
    <w:rsid w:val="00BB451C"/>
    <w:rsid w:val="00BB50E7"/>
    <w:rsid w:val="00BB5986"/>
    <w:rsid w:val="00BB6948"/>
    <w:rsid w:val="00BB7323"/>
    <w:rsid w:val="00BB75E5"/>
    <w:rsid w:val="00BB76D3"/>
    <w:rsid w:val="00BB7D47"/>
    <w:rsid w:val="00BC10CA"/>
    <w:rsid w:val="00BC3185"/>
    <w:rsid w:val="00BC43DD"/>
    <w:rsid w:val="00BC4B1B"/>
    <w:rsid w:val="00BC5691"/>
    <w:rsid w:val="00BC60A0"/>
    <w:rsid w:val="00BC62A5"/>
    <w:rsid w:val="00BC6700"/>
    <w:rsid w:val="00BC6990"/>
    <w:rsid w:val="00BC6B30"/>
    <w:rsid w:val="00BC78C9"/>
    <w:rsid w:val="00BC79F2"/>
    <w:rsid w:val="00BD1133"/>
    <w:rsid w:val="00BD168D"/>
    <w:rsid w:val="00BD19C7"/>
    <w:rsid w:val="00BD4864"/>
    <w:rsid w:val="00BD6558"/>
    <w:rsid w:val="00BD7783"/>
    <w:rsid w:val="00BD7D6A"/>
    <w:rsid w:val="00BE0240"/>
    <w:rsid w:val="00BE06C4"/>
    <w:rsid w:val="00BE0B53"/>
    <w:rsid w:val="00BE2196"/>
    <w:rsid w:val="00BE2C62"/>
    <w:rsid w:val="00BE39A1"/>
    <w:rsid w:val="00BE3EEA"/>
    <w:rsid w:val="00BE5483"/>
    <w:rsid w:val="00BE755A"/>
    <w:rsid w:val="00BE7DAD"/>
    <w:rsid w:val="00BE7FC7"/>
    <w:rsid w:val="00BF0846"/>
    <w:rsid w:val="00BF1067"/>
    <w:rsid w:val="00BF1E4C"/>
    <w:rsid w:val="00BF3E98"/>
    <w:rsid w:val="00BF442C"/>
    <w:rsid w:val="00BF44A6"/>
    <w:rsid w:val="00BF4AC9"/>
    <w:rsid w:val="00BF5D00"/>
    <w:rsid w:val="00BF6B63"/>
    <w:rsid w:val="00BF71DD"/>
    <w:rsid w:val="00C00638"/>
    <w:rsid w:val="00C01899"/>
    <w:rsid w:val="00C03C6F"/>
    <w:rsid w:val="00C03DE9"/>
    <w:rsid w:val="00C03ED9"/>
    <w:rsid w:val="00C04DD7"/>
    <w:rsid w:val="00C07B37"/>
    <w:rsid w:val="00C10556"/>
    <w:rsid w:val="00C1083A"/>
    <w:rsid w:val="00C11088"/>
    <w:rsid w:val="00C11F12"/>
    <w:rsid w:val="00C13EF8"/>
    <w:rsid w:val="00C15767"/>
    <w:rsid w:val="00C16884"/>
    <w:rsid w:val="00C208F6"/>
    <w:rsid w:val="00C20B73"/>
    <w:rsid w:val="00C2231F"/>
    <w:rsid w:val="00C23CC6"/>
    <w:rsid w:val="00C2522E"/>
    <w:rsid w:val="00C253F4"/>
    <w:rsid w:val="00C25555"/>
    <w:rsid w:val="00C25784"/>
    <w:rsid w:val="00C2661D"/>
    <w:rsid w:val="00C266A0"/>
    <w:rsid w:val="00C26CF8"/>
    <w:rsid w:val="00C2789D"/>
    <w:rsid w:val="00C30029"/>
    <w:rsid w:val="00C31731"/>
    <w:rsid w:val="00C31827"/>
    <w:rsid w:val="00C3220E"/>
    <w:rsid w:val="00C3309F"/>
    <w:rsid w:val="00C34A0C"/>
    <w:rsid w:val="00C3721B"/>
    <w:rsid w:val="00C428C5"/>
    <w:rsid w:val="00C42AE7"/>
    <w:rsid w:val="00C43710"/>
    <w:rsid w:val="00C43857"/>
    <w:rsid w:val="00C4509C"/>
    <w:rsid w:val="00C47441"/>
    <w:rsid w:val="00C4749D"/>
    <w:rsid w:val="00C50154"/>
    <w:rsid w:val="00C50711"/>
    <w:rsid w:val="00C51BBA"/>
    <w:rsid w:val="00C5256D"/>
    <w:rsid w:val="00C52786"/>
    <w:rsid w:val="00C53798"/>
    <w:rsid w:val="00C53A2D"/>
    <w:rsid w:val="00C53DFC"/>
    <w:rsid w:val="00C542D2"/>
    <w:rsid w:val="00C55475"/>
    <w:rsid w:val="00C569ED"/>
    <w:rsid w:val="00C56FD4"/>
    <w:rsid w:val="00C60967"/>
    <w:rsid w:val="00C60CBA"/>
    <w:rsid w:val="00C61335"/>
    <w:rsid w:val="00C6157A"/>
    <w:rsid w:val="00C6180A"/>
    <w:rsid w:val="00C61A73"/>
    <w:rsid w:val="00C61F8A"/>
    <w:rsid w:val="00C6323E"/>
    <w:rsid w:val="00C651D4"/>
    <w:rsid w:val="00C65734"/>
    <w:rsid w:val="00C65B23"/>
    <w:rsid w:val="00C65F5C"/>
    <w:rsid w:val="00C671D9"/>
    <w:rsid w:val="00C6751A"/>
    <w:rsid w:val="00C67A5F"/>
    <w:rsid w:val="00C70F02"/>
    <w:rsid w:val="00C71297"/>
    <w:rsid w:val="00C71628"/>
    <w:rsid w:val="00C723B5"/>
    <w:rsid w:val="00C7258E"/>
    <w:rsid w:val="00C72683"/>
    <w:rsid w:val="00C728E2"/>
    <w:rsid w:val="00C7385D"/>
    <w:rsid w:val="00C73A96"/>
    <w:rsid w:val="00C75CFE"/>
    <w:rsid w:val="00C76E0B"/>
    <w:rsid w:val="00C77881"/>
    <w:rsid w:val="00C81E3C"/>
    <w:rsid w:val="00C8335F"/>
    <w:rsid w:val="00C83896"/>
    <w:rsid w:val="00C83F08"/>
    <w:rsid w:val="00C85083"/>
    <w:rsid w:val="00C857D8"/>
    <w:rsid w:val="00C85842"/>
    <w:rsid w:val="00C8584A"/>
    <w:rsid w:val="00C85AC6"/>
    <w:rsid w:val="00C85C3A"/>
    <w:rsid w:val="00C87E10"/>
    <w:rsid w:val="00C87EEF"/>
    <w:rsid w:val="00C900A9"/>
    <w:rsid w:val="00C93321"/>
    <w:rsid w:val="00C93996"/>
    <w:rsid w:val="00C939B2"/>
    <w:rsid w:val="00C94B18"/>
    <w:rsid w:val="00C9644C"/>
    <w:rsid w:val="00C97ACB"/>
    <w:rsid w:val="00C97ED8"/>
    <w:rsid w:val="00CA014A"/>
    <w:rsid w:val="00CA0671"/>
    <w:rsid w:val="00CA2A5C"/>
    <w:rsid w:val="00CA2DF5"/>
    <w:rsid w:val="00CA4056"/>
    <w:rsid w:val="00CA4CC9"/>
    <w:rsid w:val="00CB0B52"/>
    <w:rsid w:val="00CB0CD0"/>
    <w:rsid w:val="00CB0CFB"/>
    <w:rsid w:val="00CB19D8"/>
    <w:rsid w:val="00CB34DC"/>
    <w:rsid w:val="00CB495D"/>
    <w:rsid w:val="00CB5C86"/>
    <w:rsid w:val="00CB7054"/>
    <w:rsid w:val="00CB7175"/>
    <w:rsid w:val="00CB742B"/>
    <w:rsid w:val="00CB7D76"/>
    <w:rsid w:val="00CC0607"/>
    <w:rsid w:val="00CC0C8C"/>
    <w:rsid w:val="00CC116A"/>
    <w:rsid w:val="00CC15C6"/>
    <w:rsid w:val="00CC16D3"/>
    <w:rsid w:val="00CC25C8"/>
    <w:rsid w:val="00CC4263"/>
    <w:rsid w:val="00CC5DD7"/>
    <w:rsid w:val="00CC6AF4"/>
    <w:rsid w:val="00CD14CC"/>
    <w:rsid w:val="00CD2702"/>
    <w:rsid w:val="00CD35E6"/>
    <w:rsid w:val="00CD389E"/>
    <w:rsid w:val="00CD3AAF"/>
    <w:rsid w:val="00CD3FB8"/>
    <w:rsid w:val="00CD5141"/>
    <w:rsid w:val="00CD51DE"/>
    <w:rsid w:val="00CD5641"/>
    <w:rsid w:val="00CD60F8"/>
    <w:rsid w:val="00CD6735"/>
    <w:rsid w:val="00CD6C52"/>
    <w:rsid w:val="00CD774D"/>
    <w:rsid w:val="00CE2195"/>
    <w:rsid w:val="00CE43CB"/>
    <w:rsid w:val="00CE45A1"/>
    <w:rsid w:val="00CE5610"/>
    <w:rsid w:val="00CF0083"/>
    <w:rsid w:val="00CF0708"/>
    <w:rsid w:val="00CF0BA0"/>
    <w:rsid w:val="00CF0BF8"/>
    <w:rsid w:val="00CF1822"/>
    <w:rsid w:val="00CF3CA7"/>
    <w:rsid w:val="00CF3D58"/>
    <w:rsid w:val="00CF4909"/>
    <w:rsid w:val="00CF4B42"/>
    <w:rsid w:val="00CF538A"/>
    <w:rsid w:val="00CF5DD5"/>
    <w:rsid w:val="00CF7EDB"/>
    <w:rsid w:val="00CF7FC0"/>
    <w:rsid w:val="00D011EB"/>
    <w:rsid w:val="00D01993"/>
    <w:rsid w:val="00D02893"/>
    <w:rsid w:val="00D03352"/>
    <w:rsid w:val="00D05263"/>
    <w:rsid w:val="00D05298"/>
    <w:rsid w:val="00D064CE"/>
    <w:rsid w:val="00D073C1"/>
    <w:rsid w:val="00D106E0"/>
    <w:rsid w:val="00D11AC5"/>
    <w:rsid w:val="00D11D26"/>
    <w:rsid w:val="00D1204E"/>
    <w:rsid w:val="00D12279"/>
    <w:rsid w:val="00D12E5C"/>
    <w:rsid w:val="00D12EE4"/>
    <w:rsid w:val="00D14611"/>
    <w:rsid w:val="00D14615"/>
    <w:rsid w:val="00D14BC2"/>
    <w:rsid w:val="00D160F1"/>
    <w:rsid w:val="00D16440"/>
    <w:rsid w:val="00D1662A"/>
    <w:rsid w:val="00D20313"/>
    <w:rsid w:val="00D21337"/>
    <w:rsid w:val="00D23022"/>
    <w:rsid w:val="00D24944"/>
    <w:rsid w:val="00D25DCB"/>
    <w:rsid w:val="00D265B1"/>
    <w:rsid w:val="00D267D3"/>
    <w:rsid w:val="00D27842"/>
    <w:rsid w:val="00D30517"/>
    <w:rsid w:val="00D30C63"/>
    <w:rsid w:val="00D314CC"/>
    <w:rsid w:val="00D32D4C"/>
    <w:rsid w:val="00D332DD"/>
    <w:rsid w:val="00D402B8"/>
    <w:rsid w:val="00D40B9F"/>
    <w:rsid w:val="00D40E93"/>
    <w:rsid w:val="00D41408"/>
    <w:rsid w:val="00D41AD3"/>
    <w:rsid w:val="00D42377"/>
    <w:rsid w:val="00D44DE9"/>
    <w:rsid w:val="00D44E5D"/>
    <w:rsid w:val="00D46868"/>
    <w:rsid w:val="00D46AB9"/>
    <w:rsid w:val="00D46D13"/>
    <w:rsid w:val="00D46F1C"/>
    <w:rsid w:val="00D50346"/>
    <w:rsid w:val="00D504FE"/>
    <w:rsid w:val="00D50AA7"/>
    <w:rsid w:val="00D51818"/>
    <w:rsid w:val="00D5227B"/>
    <w:rsid w:val="00D526D1"/>
    <w:rsid w:val="00D5505C"/>
    <w:rsid w:val="00D55783"/>
    <w:rsid w:val="00D55C97"/>
    <w:rsid w:val="00D56142"/>
    <w:rsid w:val="00D5707E"/>
    <w:rsid w:val="00D57356"/>
    <w:rsid w:val="00D57605"/>
    <w:rsid w:val="00D57677"/>
    <w:rsid w:val="00D5796D"/>
    <w:rsid w:val="00D57B12"/>
    <w:rsid w:val="00D6058F"/>
    <w:rsid w:val="00D611D2"/>
    <w:rsid w:val="00D622F3"/>
    <w:rsid w:val="00D62399"/>
    <w:rsid w:val="00D64126"/>
    <w:rsid w:val="00D6497C"/>
    <w:rsid w:val="00D651AF"/>
    <w:rsid w:val="00D66075"/>
    <w:rsid w:val="00D66DE6"/>
    <w:rsid w:val="00D673EE"/>
    <w:rsid w:val="00D72328"/>
    <w:rsid w:val="00D72C57"/>
    <w:rsid w:val="00D72C6B"/>
    <w:rsid w:val="00D73B70"/>
    <w:rsid w:val="00D73BD6"/>
    <w:rsid w:val="00D7401C"/>
    <w:rsid w:val="00D760DE"/>
    <w:rsid w:val="00D7656E"/>
    <w:rsid w:val="00D76E6E"/>
    <w:rsid w:val="00D80690"/>
    <w:rsid w:val="00D82A8B"/>
    <w:rsid w:val="00D82CFB"/>
    <w:rsid w:val="00D8382A"/>
    <w:rsid w:val="00D84205"/>
    <w:rsid w:val="00D84C07"/>
    <w:rsid w:val="00D8520A"/>
    <w:rsid w:val="00D85B4A"/>
    <w:rsid w:val="00D86B50"/>
    <w:rsid w:val="00D87913"/>
    <w:rsid w:val="00D93AC1"/>
    <w:rsid w:val="00D93C38"/>
    <w:rsid w:val="00D93D0E"/>
    <w:rsid w:val="00D94259"/>
    <w:rsid w:val="00D942DB"/>
    <w:rsid w:val="00D9434A"/>
    <w:rsid w:val="00D957CD"/>
    <w:rsid w:val="00D95D58"/>
    <w:rsid w:val="00D95EA0"/>
    <w:rsid w:val="00D9711C"/>
    <w:rsid w:val="00DA1807"/>
    <w:rsid w:val="00DA1961"/>
    <w:rsid w:val="00DA2549"/>
    <w:rsid w:val="00DA26F2"/>
    <w:rsid w:val="00DA3595"/>
    <w:rsid w:val="00DA4F12"/>
    <w:rsid w:val="00DA66E2"/>
    <w:rsid w:val="00DA67E2"/>
    <w:rsid w:val="00DA6B69"/>
    <w:rsid w:val="00DB1906"/>
    <w:rsid w:val="00DB2616"/>
    <w:rsid w:val="00DB264A"/>
    <w:rsid w:val="00DB2A45"/>
    <w:rsid w:val="00DB3A8C"/>
    <w:rsid w:val="00DB546C"/>
    <w:rsid w:val="00DB5CA8"/>
    <w:rsid w:val="00DB6602"/>
    <w:rsid w:val="00DB6D29"/>
    <w:rsid w:val="00DC042F"/>
    <w:rsid w:val="00DC1F94"/>
    <w:rsid w:val="00DC3ADA"/>
    <w:rsid w:val="00DC45AB"/>
    <w:rsid w:val="00DC4EE7"/>
    <w:rsid w:val="00DC4F5B"/>
    <w:rsid w:val="00DC5800"/>
    <w:rsid w:val="00DC5D13"/>
    <w:rsid w:val="00DC695D"/>
    <w:rsid w:val="00DC7335"/>
    <w:rsid w:val="00DC7F56"/>
    <w:rsid w:val="00DD020C"/>
    <w:rsid w:val="00DD35C3"/>
    <w:rsid w:val="00DD47F4"/>
    <w:rsid w:val="00DD4939"/>
    <w:rsid w:val="00DD552F"/>
    <w:rsid w:val="00DD6653"/>
    <w:rsid w:val="00DD69E7"/>
    <w:rsid w:val="00DE0126"/>
    <w:rsid w:val="00DE0384"/>
    <w:rsid w:val="00DE15F9"/>
    <w:rsid w:val="00DE3960"/>
    <w:rsid w:val="00DE480E"/>
    <w:rsid w:val="00DE4E79"/>
    <w:rsid w:val="00DE5575"/>
    <w:rsid w:val="00DE6D33"/>
    <w:rsid w:val="00DE7E10"/>
    <w:rsid w:val="00DF0290"/>
    <w:rsid w:val="00DF0B47"/>
    <w:rsid w:val="00DF159C"/>
    <w:rsid w:val="00DF17E9"/>
    <w:rsid w:val="00DF2793"/>
    <w:rsid w:val="00DF2D07"/>
    <w:rsid w:val="00DF52B8"/>
    <w:rsid w:val="00DF5322"/>
    <w:rsid w:val="00DF6302"/>
    <w:rsid w:val="00DF649E"/>
    <w:rsid w:val="00DF68D2"/>
    <w:rsid w:val="00DF6BBB"/>
    <w:rsid w:val="00DF78F5"/>
    <w:rsid w:val="00DF7EB3"/>
    <w:rsid w:val="00E03083"/>
    <w:rsid w:val="00E048C8"/>
    <w:rsid w:val="00E05815"/>
    <w:rsid w:val="00E05C1C"/>
    <w:rsid w:val="00E0647A"/>
    <w:rsid w:val="00E070EB"/>
    <w:rsid w:val="00E079EA"/>
    <w:rsid w:val="00E07A01"/>
    <w:rsid w:val="00E12E2B"/>
    <w:rsid w:val="00E150C6"/>
    <w:rsid w:val="00E1591B"/>
    <w:rsid w:val="00E15BB7"/>
    <w:rsid w:val="00E16499"/>
    <w:rsid w:val="00E1675B"/>
    <w:rsid w:val="00E16CCD"/>
    <w:rsid w:val="00E17696"/>
    <w:rsid w:val="00E21F57"/>
    <w:rsid w:val="00E23BBE"/>
    <w:rsid w:val="00E23C27"/>
    <w:rsid w:val="00E24D57"/>
    <w:rsid w:val="00E24FD7"/>
    <w:rsid w:val="00E252EF"/>
    <w:rsid w:val="00E2585A"/>
    <w:rsid w:val="00E25B9B"/>
    <w:rsid w:val="00E26482"/>
    <w:rsid w:val="00E275BF"/>
    <w:rsid w:val="00E27902"/>
    <w:rsid w:val="00E30457"/>
    <w:rsid w:val="00E30722"/>
    <w:rsid w:val="00E309FB"/>
    <w:rsid w:val="00E31674"/>
    <w:rsid w:val="00E32432"/>
    <w:rsid w:val="00E32AEB"/>
    <w:rsid w:val="00E3620A"/>
    <w:rsid w:val="00E3756F"/>
    <w:rsid w:val="00E40313"/>
    <w:rsid w:val="00E409D4"/>
    <w:rsid w:val="00E40C75"/>
    <w:rsid w:val="00E431C8"/>
    <w:rsid w:val="00E44849"/>
    <w:rsid w:val="00E4559B"/>
    <w:rsid w:val="00E45D81"/>
    <w:rsid w:val="00E461D7"/>
    <w:rsid w:val="00E469E5"/>
    <w:rsid w:val="00E51D5E"/>
    <w:rsid w:val="00E52083"/>
    <w:rsid w:val="00E536BF"/>
    <w:rsid w:val="00E5548E"/>
    <w:rsid w:val="00E5552B"/>
    <w:rsid w:val="00E558DD"/>
    <w:rsid w:val="00E55ABB"/>
    <w:rsid w:val="00E55E6A"/>
    <w:rsid w:val="00E56361"/>
    <w:rsid w:val="00E5687C"/>
    <w:rsid w:val="00E56F1D"/>
    <w:rsid w:val="00E578E9"/>
    <w:rsid w:val="00E57939"/>
    <w:rsid w:val="00E57C68"/>
    <w:rsid w:val="00E60409"/>
    <w:rsid w:val="00E61971"/>
    <w:rsid w:val="00E62A68"/>
    <w:rsid w:val="00E63F1E"/>
    <w:rsid w:val="00E64415"/>
    <w:rsid w:val="00E6485A"/>
    <w:rsid w:val="00E64C12"/>
    <w:rsid w:val="00E64EE7"/>
    <w:rsid w:val="00E65D9E"/>
    <w:rsid w:val="00E67DA1"/>
    <w:rsid w:val="00E70344"/>
    <w:rsid w:val="00E704D5"/>
    <w:rsid w:val="00E7124C"/>
    <w:rsid w:val="00E71586"/>
    <w:rsid w:val="00E71798"/>
    <w:rsid w:val="00E71B87"/>
    <w:rsid w:val="00E72464"/>
    <w:rsid w:val="00E72A56"/>
    <w:rsid w:val="00E731F8"/>
    <w:rsid w:val="00E73443"/>
    <w:rsid w:val="00E753CF"/>
    <w:rsid w:val="00E77513"/>
    <w:rsid w:val="00E808DA"/>
    <w:rsid w:val="00E81733"/>
    <w:rsid w:val="00E82B48"/>
    <w:rsid w:val="00E84BC1"/>
    <w:rsid w:val="00E84D5C"/>
    <w:rsid w:val="00E8546E"/>
    <w:rsid w:val="00E8786F"/>
    <w:rsid w:val="00E87877"/>
    <w:rsid w:val="00E900CF"/>
    <w:rsid w:val="00E93583"/>
    <w:rsid w:val="00E93862"/>
    <w:rsid w:val="00E95650"/>
    <w:rsid w:val="00E9636B"/>
    <w:rsid w:val="00EA0001"/>
    <w:rsid w:val="00EA02D1"/>
    <w:rsid w:val="00EA1281"/>
    <w:rsid w:val="00EA19D6"/>
    <w:rsid w:val="00EA28A6"/>
    <w:rsid w:val="00EA2D83"/>
    <w:rsid w:val="00EA3AA6"/>
    <w:rsid w:val="00EA43D9"/>
    <w:rsid w:val="00EA64AF"/>
    <w:rsid w:val="00EA66E3"/>
    <w:rsid w:val="00EA743D"/>
    <w:rsid w:val="00EA7CD6"/>
    <w:rsid w:val="00EA7E09"/>
    <w:rsid w:val="00EB0086"/>
    <w:rsid w:val="00EB183A"/>
    <w:rsid w:val="00EB1942"/>
    <w:rsid w:val="00EB1ED4"/>
    <w:rsid w:val="00EB1EFF"/>
    <w:rsid w:val="00EB455C"/>
    <w:rsid w:val="00EB486F"/>
    <w:rsid w:val="00EB4E0E"/>
    <w:rsid w:val="00EB4EAC"/>
    <w:rsid w:val="00EB56FE"/>
    <w:rsid w:val="00EB5A61"/>
    <w:rsid w:val="00EB5F69"/>
    <w:rsid w:val="00EB60F1"/>
    <w:rsid w:val="00EB6F78"/>
    <w:rsid w:val="00EB7A19"/>
    <w:rsid w:val="00EC00D9"/>
    <w:rsid w:val="00EC2F00"/>
    <w:rsid w:val="00EC3308"/>
    <w:rsid w:val="00EC364A"/>
    <w:rsid w:val="00EC3694"/>
    <w:rsid w:val="00EC39F7"/>
    <w:rsid w:val="00EC3E6D"/>
    <w:rsid w:val="00EC4B6B"/>
    <w:rsid w:val="00EC4F9C"/>
    <w:rsid w:val="00EC687A"/>
    <w:rsid w:val="00EC697F"/>
    <w:rsid w:val="00EC69A5"/>
    <w:rsid w:val="00EC6D94"/>
    <w:rsid w:val="00EC7EE0"/>
    <w:rsid w:val="00ED119E"/>
    <w:rsid w:val="00ED140F"/>
    <w:rsid w:val="00ED1621"/>
    <w:rsid w:val="00ED16EE"/>
    <w:rsid w:val="00ED181E"/>
    <w:rsid w:val="00ED2530"/>
    <w:rsid w:val="00ED5DD9"/>
    <w:rsid w:val="00EE1138"/>
    <w:rsid w:val="00EE1378"/>
    <w:rsid w:val="00EE2313"/>
    <w:rsid w:val="00EE2F44"/>
    <w:rsid w:val="00EE3312"/>
    <w:rsid w:val="00EE35B0"/>
    <w:rsid w:val="00EE499B"/>
    <w:rsid w:val="00EE5E0B"/>
    <w:rsid w:val="00EE6A90"/>
    <w:rsid w:val="00EF0A5D"/>
    <w:rsid w:val="00EF1B72"/>
    <w:rsid w:val="00EF2BBC"/>
    <w:rsid w:val="00EF2CE6"/>
    <w:rsid w:val="00EF7657"/>
    <w:rsid w:val="00F0018B"/>
    <w:rsid w:val="00F00BA3"/>
    <w:rsid w:val="00F01964"/>
    <w:rsid w:val="00F026ED"/>
    <w:rsid w:val="00F04534"/>
    <w:rsid w:val="00F04CC3"/>
    <w:rsid w:val="00F06C65"/>
    <w:rsid w:val="00F070B9"/>
    <w:rsid w:val="00F07FCD"/>
    <w:rsid w:val="00F1047D"/>
    <w:rsid w:val="00F1061D"/>
    <w:rsid w:val="00F106A9"/>
    <w:rsid w:val="00F11AD8"/>
    <w:rsid w:val="00F137C7"/>
    <w:rsid w:val="00F14B1A"/>
    <w:rsid w:val="00F14B4C"/>
    <w:rsid w:val="00F14B8F"/>
    <w:rsid w:val="00F1500B"/>
    <w:rsid w:val="00F1572C"/>
    <w:rsid w:val="00F1648D"/>
    <w:rsid w:val="00F16FC0"/>
    <w:rsid w:val="00F179AC"/>
    <w:rsid w:val="00F223A1"/>
    <w:rsid w:val="00F22B44"/>
    <w:rsid w:val="00F24207"/>
    <w:rsid w:val="00F24210"/>
    <w:rsid w:val="00F27F55"/>
    <w:rsid w:val="00F27FC2"/>
    <w:rsid w:val="00F30539"/>
    <w:rsid w:val="00F30875"/>
    <w:rsid w:val="00F323ED"/>
    <w:rsid w:val="00F3282F"/>
    <w:rsid w:val="00F32B46"/>
    <w:rsid w:val="00F32CDC"/>
    <w:rsid w:val="00F33F52"/>
    <w:rsid w:val="00F3472A"/>
    <w:rsid w:val="00F34B4D"/>
    <w:rsid w:val="00F34B68"/>
    <w:rsid w:val="00F3536E"/>
    <w:rsid w:val="00F353B5"/>
    <w:rsid w:val="00F363EF"/>
    <w:rsid w:val="00F3663C"/>
    <w:rsid w:val="00F36BBD"/>
    <w:rsid w:val="00F37C05"/>
    <w:rsid w:val="00F37C82"/>
    <w:rsid w:val="00F40FC3"/>
    <w:rsid w:val="00F4370F"/>
    <w:rsid w:val="00F43B57"/>
    <w:rsid w:val="00F44194"/>
    <w:rsid w:val="00F44797"/>
    <w:rsid w:val="00F45153"/>
    <w:rsid w:val="00F46722"/>
    <w:rsid w:val="00F46940"/>
    <w:rsid w:val="00F4747C"/>
    <w:rsid w:val="00F47520"/>
    <w:rsid w:val="00F52581"/>
    <w:rsid w:val="00F52661"/>
    <w:rsid w:val="00F5406E"/>
    <w:rsid w:val="00F54235"/>
    <w:rsid w:val="00F55120"/>
    <w:rsid w:val="00F55295"/>
    <w:rsid w:val="00F559CC"/>
    <w:rsid w:val="00F55A0E"/>
    <w:rsid w:val="00F56F03"/>
    <w:rsid w:val="00F6081A"/>
    <w:rsid w:val="00F62DAD"/>
    <w:rsid w:val="00F65A52"/>
    <w:rsid w:val="00F65B9D"/>
    <w:rsid w:val="00F65F63"/>
    <w:rsid w:val="00F703F3"/>
    <w:rsid w:val="00F7147F"/>
    <w:rsid w:val="00F71922"/>
    <w:rsid w:val="00F73C41"/>
    <w:rsid w:val="00F74EAB"/>
    <w:rsid w:val="00F753C8"/>
    <w:rsid w:val="00F76DE9"/>
    <w:rsid w:val="00F76EF3"/>
    <w:rsid w:val="00F819C1"/>
    <w:rsid w:val="00F81BBC"/>
    <w:rsid w:val="00F8203B"/>
    <w:rsid w:val="00F82BFE"/>
    <w:rsid w:val="00F83215"/>
    <w:rsid w:val="00F8396B"/>
    <w:rsid w:val="00F83A88"/>
    <w:rsid w:val="00F842E4"/>
    <w:rsid w:val="00F84D5A"/>
    <w:rsid w:val="00F84FBF"/>
    <w:rsid w:val="00F85DEF"/>
    <w:rsid w:val="00F85FE9"/>
    <w:rsid w:val="00F86470"/>
    <w:rsid w:val="00F865B1"/>
    <w:rsid w:val="00F86CF8"/>
    <w:rsid w:val="00F87261"/>
    <w:rsid w:val="00F87B51"/>
    <w:rsid w:val="00F91DD0"/>
    <w:rsid w:val="00F91FDC"/>
    <w:rsid w:val="00F9303A"/>
    <w:rsid w:val="00F942DD"/>
    <w:rsid w:val="00F94BC1"/>
    <w:rsid w:val="00F956C4"/>
    <w:rsid w:val="00F962FA"/>
    <w:rsid w:val="00FA14D7"/>
    <w:rsid w:val="00FA24A7"/>
    <w:rsid w:val="00FA3578"/>
    <w:rsid w:val="00FA3728"/>
    <w:rsid w:val="00FA41B9"/>
    <w:rsid w:val="00FA4C94"/>
    <w:rsid w:val="00FA5CE0"/>
    <w:rsid w:val="00FA6085"/>
    <w:rsid w:val="00FA73D7"/>
    <w:rsid w:val="00FB1601"/>
    <w:rsid w:val="00FB1943"/>
    <w:rsid w:val="00FB19BA"/>
    <w:rsid w:val="00FB220F"/>
    <w:rsid w:val="00FB3082"/>
    <w:rsid w:val="00FB32CC"/>
    <w:rsid w:val="00FB4F2F"/>
    <w:rsid w:val="00FB4F96"/>
    <w:rsid w:val="00FB59E8"/>
    <w:rsid w:val="00FB753D"/>
    <w:rsid w:val="00FB7925"/>
    <w:rsid w:val="00FC0A0B"/>
    <w:rsid w:val="00FC0B86"/>
    <w:rsid w:val="00FC2681"/>
    <w:rsid w:val="00FC2A35"/>
    <w:rsid w:val="00FC334B"/>
    <w:rsid w:val="00FC538D"/>
    <w:rsid w:val="00FC5774"/>
    <w:rsid w:val="00FC6865"/>
    <w:rsid w:val="00FD013B"/>
    <w:rsid w:val="00FD0434"/>
    <w:rsid w:val="00FD113F"/>
    <w:rsid w:val="00FD1D67"/>
    <w:rsid w:val="00FD2EAF"/>
    <w:rsid w:val="00FD3236"/>
    <w:rsid w:val="00FD3C91"/>
    <w:rsid w:val="00FD4C4F"/>
    <w:rsid w:val="00FD699B"/>
    <w:rsid w:val="00FD7B53"/>
    <w:rsid w:val="00FE0C96"/>
    <w:rsid w:val="00FE1271"/>
    <w:rsid w:val="00FE39E5"/>
    <w:rsid w:val="00FE4403"/>
    <w:rsid w:val="00FE47D8"/>
    <w:rsid w:val="00FE4A11"/>
    <w:rsid w:val="00FE4D40"/>
    <w:rsid w:val="00FE6784"/>
    <w:rsid w:val="00FE71D9"/>
    <w:rsid w:val="00FF0B3B"/>
    <w:rsid w:val="00FF38FC"/>
    <w:rsid w:val="00FF4709"/>
    <w:rsid w:val="00FF58DF"/>
    <w:rsid w:val="00FF7F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6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Palatino Linotype" w:eastAsia="Times New Roman" w:hAnsi="Palatino Linotype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267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uiPriority="0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uiPriority="0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uiPriority="0" w:qFormat="1"/>
    <w:lsdException w:name="Closing" w:locked="1" w:semiHidden="1" w:unhideWhenUsed="1"/>
    <w:lsdException w:name="Signature" w:locked="1" w:semiHidden="1" w:unhideWhenUsed="1"/>
    <w:lsdException w:name="Default Paragraph Font" w:uiPriority="0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uiPriority="0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uiPriority="0" w:qFormat="1"/>
    <w:lsdException w:name="Emphasis" w:uiPriority="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uiPriority="0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Normal">
    <w:name w:val="Normal"/>
    <w:qFormat/>
    <w:rsid w:val="00A6168C"/>
    <w:pPr>
      <w:spacing w:line="276" w:lineRule="auto"/>
      <w:jc w:val="both"/>
    </w:pPr>
    <w:rPr>
      <w:rFonts w:ascii="Arian AMU" w:hAnsi="Arian AMU"/>
      <w:sz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A6168C"/>
    <w:pPr>
      <w:pBdr>
        <w:bottom w:val="thinThickSmallGap" w:sz="12" w:space="1" w:color="1E5E9F"/>
      </w:pBdr>
      <w:spacing w:before="120"/>
      <w:jc w:val="center"/>
      <w:outlineLvl w:val="0"/>
    </w:pPr>
    <w:rPr>
      <w:caps/>
      <w:color w:val="143F6A"/>
      <w:spacing w:val="20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9"/>
    <w:qFormat/>
    <w:rsid w:val="009468BA"/>
    <w:pPr>
      <w:pBdr>
        <w:bottom w:val="single" w:sz="4" w:space="1" w:color="143E69"/>
      </w:pBdr>
      <w:spacing w:before="120" w:after="120"/>
      <w:outlineLvl w:val="1"/>
    </w:pPr>
    <w:rPr>
      <w:b/>
      <w:caps/>
      <w:color w:val="143F6A"/>
      <w:spacing w:val="15"/>
      <w:szCs w:val="24"/>
    </w:rPr>
  </w:style>
  <w:style w:type="paragraph" w:styleId="Heading3">
    <w:name w:val="heading 3"/>
    <w:basedOn w:val="Normal"/>
    <w:next w:val="Normal"/>
    <w:link w:val="Heading3Char"/>
    <w:uiPriority w:val="99"/>
    <w:qFormat/>
    <w:rsid w:val="00BF0846"/>
    <w:pPr>
      <w:pBdr>
        <w:top w:val="dotted" w:sz="4" w:space="1" w:color="143E69"/>
        <w:bottom w:val="dotted" w:sz="4" w:space="1" w:color="143E69"/>
      </w:pBdr>
      <w:spacing w:before="300"/>
      <w:jc w:val="center"/>
      <w:outlineLvl w:val="2"/>
    </w:pPr>
    <w:rPr>
      <w:caps/>
      <w:color w:val="143E69"/>
      <w:szCs w:val="24"/>
    </w:rPr>
  </w:style>
  <w:style w:type="paragraph" w:styleId="Heading4">
    <w:name w:val="heading 4"/>
    <w:basedOn w:val="Normal"/>
    <w:next w:val="Normal"/>
    <w:link w:val="Heading4Char"/>
    <w:uiPriority w:val="99"/>
    <w:qFormat/>
    <w:rsid w:val="003A54B2"/>
    <w:pPr>
      <w:spacing w:before="120" w:after="120"/>
      <w:jc w:val="left"/>
      <w:outlineLvl w:val="3"/>
    </w:pPr>
    <w:rPr>
      <w:b/>
      <w:i/>
      <w:color w:val="143E69"/>
    </w:rPr>
  </w:style>
  <w:style w:type="paragraph" w:styleId="Heading5">
    <w:name w:val="heading 5"/>
    <w:basedOn w:val="Normal"/>
    <w:next w:val="Normal"/>
    <w:link w:val="Heading5Char"/>
    <w:uiPriority w:val="99"/>
    <w:qFormat/>
    <w:rsid w:val="00BF0846"/>
    <w:pPr>
      <w:spacing w:before="320" w:after="120"/>
      <w:jc w:val="center"/>
      <w:outlineLvl w:val="4"/>
    </w:pPr>
    <w:rPr>
      <w:caps/>
      <w:color w:val="143E69"/>
      <w:spacing w:val="10"/>
    </w:rPr>
  </w:style>
  <w:style w:type="paragraph" w:styleId="Heading6">
    <w:name w:val="heading 6"/>
    <w:basedOn w:val="Normal"/>
    <w:next w:val="Normal"/>
    <w:link w:val="Heading6Char"/>
    <w:uiPriority w:val="99"/>
    <w:qFormat/>
    <w:rsid w:val="00BF0846"/>
    <w:pPr>
      <w:spacing w:after="120"/>
      <w:jc w:val="center"/>
      <w:outlineLvl w:val="5"/>
    </w:pPr>
    <w:rPr>
      <w:caps/>
      <w:color w:val="1E5E9F"/>
      <w:spacing w:val="10"/>
    </w:rPr>
  </w:style>
  <w:style w:type="paragraph" w:styleId="Heading7">
    <w:name w:val="heading 7"/>
    <w:basedOn w:val="Normal"/>
    <w:next w:val="Normal"/>
    <w:link w:val="Heading7Char"/>
    <w:uiPriority w:val="99"/>
    <w:qFormat/>
    <w:rsid w:val="00BF0846"/>
    <w:pPr>
      <w:spacing w:after="120"/>
      <w:jc w:val="center"/>
      <w:outlineLvl w:val="6"/>
    </w:pPr>
    <w:rPr>
      <w:i/>
      <w:iCs/>
      <w:caps/>
      <w:color w:val="1E5E9F"/>
      <w:spacing w:val="10"/>
    </w:rPr>
  </w:style>
  <w:style w:type="paragraph" w:styleId="Heading8">
    <w:name w:val="heading 8"/>
    <w:basedOn w:val="Normal"/>
    <w:next w:val="Normal"/>
    <w:link w:val="Heading8Char"/>
    <w:uiPriority w:val="99"/>
    <w:qFormat/>
    <w:rsid w:val="00BF0846"/>
    <w:pPr>
      <w:spacing w:after="120"/>
      <w:jc w:val="center"/>
      <w:outlineLvl w:val="7"/>
    </w:pPr>
    <w:rPr>
      <w:caps/>
      <w:spacing w:val="10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9"/>
    <w:qFormat/>
    <w:rsid w:val="00BF0846"/>
    <w:pPr>
      <w:spacing w:after="120"/>
      <w:jc w:val="center"/>
      <w:outlineLvl w:val="8"/>
    </w:pPr>
    <w:rPr>
      <w:i/>
      <w:iCs/>
      <w:caps/>
      <w:spacing w:val="10"/>
      <w:sz w:val="20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A6168C"/>
    <w:rPr>
      <w:rFonts w:ascii="Arian AMU" w:hAnsi="Arian AMU" w:cs="Times New Roman"/>
      <w:caps/>
      <w:color w:val="143F6A"/>
      <w:spacing w:val="20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9468BA"/>
    <w:rPr>
      <w:rFonts w:ascii="Arian AMU" w:hAnsi="Arian AMU" w:cs="Times New Roman"/>
      <w:b/>
      <w:caps/>
      <w:color w:val="143F6A"/>
      <w:spacing w:val="15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BF0846"/>
    <w:rPr>
      <w:rFonts w:cs="Times New Roman"/>
      <w:caps/>
      <w:color w:val="143E69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3A54B2"/>
    <w:rPr>
      <w:rFonts w:ascii="Arian AMU" w:hAnsi="Arian AMU" w:cs="Times New Roman"/>
      <w:b/>
      <w:i/>
      <w:color w:val="143E69"/>
      <w:sz w:val="24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BF0846"/>
    <w:rPr>
      <w:rFonts w:cs="Times New Roman"/>
      <w:caps/>
      <w:color w:val="143E69"/>
      <w:spacing w:val="10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BF0846"/>
    <w:rPr>
      <w:rFonts w:cs="Times New Roman"/>
      <w:caps/>
      <w:color w:val="1E5E9F"/>
      <w:spacing w:val="10"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BF0846"/>
    <w:rPr>
      <w:rFonts w:cs="Times New Roman"/>
      <w:i/>
      <w:iCs/>
      <w:caps/>
      <w:color w:val="1E5E9F"/>
      <w:spacing w:val="10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BF0846"/>
    <w:rPr>
      <w:rFonts w:cs="Times New Roman"/>
      <w:caps/>
      <w:spacing w:val="10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BF0846"/>
    <w:rPr>
      <w:rFonts w:cs="Times New Roman"/>
      <w:i/>
      <w:iCs/>
      <w:caps/>
      <w:spacing w:val="10"/>
      <w:sz w:val="20"/>
      <w:szCs w:val="20"/>
    </w:rPr>
  </w:style>
  <w:style w:type="paragraph" w:customStyle="1" w:styleId="CM9">
    <w:name w:val="CM9"/>
    <w:basedOn w:val="Normal"/>
    <w:next w:val="Normal"/>
    <w:uiPriority w:val="99"/>
    <w:rsid w:val="00CF7EDB"/>
    <w:pPr>
      <w:widowControl w:val="0"/>
      <w:autoSpaceDE w:val="0"/>
      <w:autoSpaceDN w:val="0"/>
      <w:adjustRightInd w:val="0"/>
      <w:spacing w:line="323" w:lineRule="atLeast"/>
    </w:pPr>
    <w:rPr>
      <w:rFonts w:ascii="GHEA Grapalat" w:hAnsi="GHEA Grapalat"/>
      <w:szCs w:val="24"/>
    </w:rPr>
  </w:style>
  <w:style w:type="paragraph" w:customStyle="1" w:styleId="CM22">
    <w:name w:val="CM22"/>
    <w:basedOn w:val="Normal"/>
    <w:next w:val="Normal"/>
    <w:uiPriority w:val="99"/>
    <w:rsid w:val="00CF7EDB"/>
    <w:pPr>
      <w:widowControl w:val="0"/>
      <w:autoSpaceDE w:val="0"/>
      <w:autoSpaceDN w:val="0"/>
      <w:adjustRightInd w:val="0"/>
      <w:spacing w:line="240" w:lineRule="auto"/>
    </w:pPr>
    <w:rPr>
      <w:rFonts w:ascii="GHEA Grapalat" w:hAnsi="GHEA Grapalat"/>
      <w:szCs w:val="24"/>
    </w:rPr>
  </w:style>
  <w:style w:type="paragraph" w:styleId="Title">
    <w:name w:val="Title"/>
    <w:basedOn w:val="Normal"/>
    <w:next w:val="Normal"/>
    <w:link w:val="TitleChar"/>
    <w:uiPriority w:val="99"/>
    <w:qFormat/>
    <w:rsid w:val="00BF0846"/>
    <w:pPr>
      <w:pBdr>
        <w:top w:val="dotted" w:sz="2" w:space="1" w:color="143F6A"/>
        <w:bottom w:val="dotted" w:sz="2" w:space="6" w:color="143F6A"/>
      </w:pBdr>
      <w:spacing w:before="500" w:after="300" w:line="240" w:lineRule="auto"/>
      <w:jc w:val="center"/>
    </w:pPr>
    <w:rPr>
      <w:caps/>
      <w:color w:val="143F6A"/>
      <w:spacing w:val="50"/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99"/>
    <w:locked/>
    <w:rsid w:val="00BF0846"/>
    <w:rPr>
      <w:rFonts w:cs="Times New Roman"/>
      <w:caps/>
      <w:color w:val="143F6A"/>
      <w:spacing w:val="50"/>
      <w:sz w:val="44"/>
      <w:szCs w:val="44"/>
    </w:rPr>
  </w:style>
  <w:style w:type="character" w:styleId="FootnoteReference">
    <w:name w:val="footnote reference"/>
    <w:basedOn w:val="DefaultParagraphFont"/>
    <w:uiPriority w:val="99"/>
    <w:semiHidden/>
    <w:rsid w:val="000A0CDA"/>
    <w:rPr>
      <w:rFonts w:cs="Times New Roman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rsid w:val="000A0CDA"/>
    <w:pPr>
      <w:spacing w:line="240" w:lineRule="auto"/>
    </w:pPr>
    <w:rPr>
      <w:rFonts w:ascii="Times New Roman" w:hAnsi="Times New Rom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0A0CDA"/>
    <w:rPr>
      <w:rFonts w:ascii="Times New Roman" w:hAnsi="Times New Roman" w:cs="Times New Roman"/>
      <w:lang w:eastAsia="ru-RU"/>
    </w:rPr>
  </w:style>
  <w:style w:type="character" w:customStyle="1" w:styleId="Heading3CharChar">
    <w:name w:val="Heading 3 Char Char"/>
    <w:aliases w:val="Centered Char Char"/>
    <w:uiPriority w:val="99"/>
    <w:rsid w:val="000A0CDA"/>
    <w:rPr>
      <w:rFonts w:ascii="Arial" w:hAnsi="Arial"/>
      <w:b/>
      <w:sz w:val="26"/>
      <w:lang w:val="en-US"/>
    </w:rPr>
  </w:style>
  <w:style w:type="character" w:styleId="Hyperlink">
    <w:name w:val="Hyperlink"/>
    <w:basedOn w:val="DefaultParagraphFont"/>
    <w:uiPriority w:val="99"/>
    <w:rsid w:val="00BA0682"/>
    <w:rPr>
      <w:rFonts w:cs="Times New Roman"/>
      <w:color w:val="0000FF"/>
      <w:u w:val="single"/>
    </w:rPr>
  </w:style>
  <w:style w:type="paragraph" w:styleId="Caption">
    <w:name w:val="caption"/>
    <w:basedOn w:val="Normal"/>
    <w:next w:val="Normal"/>
    <w:uiPriority w:val="99"/>
    <w:qFormat/>
    <w:rsid w:val="00BF0846"/>
    <w:rPr>
      <w:caps/>
      <w:spacing w:val="10"/>
      <w:sz w:val="18"/>
      <w:szCs w:val="18"/>
    </w:rPr>
  </w:style>
  <w:style w:type="paragraph" w:styleId="Subtitle">
    <w:name w:val="Subtitle"/>
    <w:basedOn w:val="Normal"/>
    <w:next w:val="Normal"/>
    <w:link w:val="SubtitleChar"/>
    <w:uiPriority w:val="99"/>
    <w:qFormat/>
    <w:rsid w:val="00BF0846"/>
    <w:pPr>
      <w:spacing w:after="560" w:line="240" w:lineRule="auto"/>
      <w:jc w:val="center"/>
    </w:pPr>
    <w:rPr>
      <w:caps/>
      <w:spacing w:val="20"/>
      <w:sz w:val="18"/>
      <w:szCs w:val="18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BF0846"/>
    <w:rPr>
      <w:rFonts w:cs="Times New Roman"/>
      <w:caps/>
      <w:spacing w:val="20"/>
      <w:sz w:val="18"/>
      <w:szCs w:val="18"/>
    </w:rPr>
  </w:style>
  <w:style w:type="character" w:styleId="Strong">
    <w:name w:val="Strong"/>
    <w:basedOn w:val="DefaultParagraphFont"/>
    <w:uiPriority w:val="99"/>
    <w:qFormat/>
    <w:rsid w:val="00BF0846"/>
    <w:rPr>
      <w:rFonts w:cs="Times New Roman"/>
      <w:b/>
      <w:color w:val="1E5E9F"/>
      <w:spacing w:val="5"/>
    </w:rPr>
  </w:style>
  <w:style w:type="character" w:styleId="Emphasis">
    <w:name w:val="Emphasis"/>
    <w:basedOn w:val="DefaultParagraphFont"/>
    <w:uiPriority w:val="99"/>
    <w:qFormat/>
    <w:rsid w:val="00BF0846"/>
    <w:rPr>
      <w:rFonts w:cs="Times New Roman"/>
      <w:caps/>
      <w:spacing w:val="5"/>
      <w:sz w:val="20"/>
    </w:rPr>
  </w:style>
  <w:style w:type="paragraph" w:styleId="NoSpacing">
    <w:name w:val="No Spacing"/>
    <w:basedOn w:val="Normal"/>
    <w:link w:val="NoSpacingChar"/>
    <w:uiPriority w:val="99"/>
    <w:qFormat/>
    <w:rsid w:val="00BF0846"/>
    <w:pPr>
      <w:spacing w:line="240" w:lineRule="auto"/>
    </w:pPr>
  </w:style>
  <w:style w:type="character" w:customStyle="1" w:styleId="NoSpacingChar">
    <w:name w:val="No Spacing Char"/>
    <w:basedOn w:val="DefaultParagraphFont"/>
    <w:link w:val="NoSpacing"/>
    <w:uiPriority w:val="99"/>
    <w:locked/>
    <w:rsid w:val="00BF0846"/>
    <w:rPr>
      <w:rFonts w:cs="Times New Roman"/>
    </w:rPr>
  </w:style>
  <w:style w:type="paragraph" w:styleId="ListParagraph">
    <w:name w:val="List Paragraph"/>
    <w:basedOn w:val="Normal"/>
    <w:uiPriority w:val="99"/>
    <w:qFormat/>
    <w:rsid w:val="00BF0846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99"/>
    <w:qFormat/>
    <w:rsid w:val="00BF0846"/>
    <w:rPr>
      <w:i/>
      <w:iCs/>
    </w:rPr>
  </w:style>
  <w:style w:type="character" w:customStyle="1" w:styleId="QuoteChar">
    <w:name w:val="Quote Char"/>
    <w:basedOn w:val="DefaultParagraphFont"/>
    <w:link w:val="Quote"/>
    <w:uiPriority w:val="99"/>
    <w:locked/>
    <w:rsid w:val="00BF0846"/>
    <w:rPr>
      <w:rFonts w:cs="Times New Roman"/>
      <w:i/>
      <w:iCs/>
    </w:rPr>
  </w:style>
  <w:style w:type="paragraph" w:styleId="IntenseQuote">
    <w:name w:val="Intense Quote"/>
    <w:basedOn w:val="Normal"/>
    <w:next w:val="Normal"/>
    <w:link w:val="IntenseQuoteChar"/>
    <w:uiPriority w:val="99"/>
    <w:qFormat/>
    <w:rsid w:val="00BF0846"/>
    <w:pPr>
      <w:pBdr>
        <w:top w:val="dotted" w:sz="2" w:space="10" w:color="143F6A"/>
        <w:bottom w:val="dotted" w:sz="2" w:space="4" w:color="143F6A"/>
      </w:pBdr>
      <w:spacing w:before="160" w:line="300" w:lineRule="auto"/>
      <w:ind w:left="1440" w:right="1440"/>
    </w:pPr>
    <w:rPr>
      <w:caps/>
      <w:color w:val="143E69"/>
      <w:spacing w:val="5"/>
      <w:sz w:val="20"/>
      <w:szCs w:val="20"/>
    </w:rPr>
  </w:style>
  <w:style w:type="character" w:customStyle="1" w:styleId="IntenseQuoteChar">
    <w:name w:val="Intense Quote Char"/>
    <w:basedOn w:val="DefaultParagraphFont"/>
    <w:link w:val="IntenseQuote"/>
    <w:uiPriority w:val="99"/>
    <w:locked/>
    <w:rsid w:val="00BF0846"/>
    <w:rPr>
      <w:rFonts w:cs="Times New Roman"/>
      <w:caps/>
      <w:color w:val="143E69"/>
      <w:spacing w:val="5"/>
      <w:sz w:val="20"/>
      <w:szCs w:val="20"/>
    </w:rPr>
  </w:style>
  <w:style w:type="character" w:styleId="SubtleEmphasis">
    <w:name w:val="Subtle Emphasis"/>
    <w:basedOn w:val="DefaultParagraphFont"/>
    <w:uiPriority w:val="99"/>
    <w:qFormat/>
    <w:rsid w:val="00BF0846"/>
    <w:rPr>
      <w:rFonts w:cs="Times New Roman"/>
      <w:i/>
    </w:rPr>
  </w:style>
  <w:style w:type="character" w:styleId="IntenseEmphasis">
    <w:name w:val="Intense Emphasis"/>
    <w:basedOn w:val="DefaultParagraphFont"/>
    <w:uiPriority w:val="99"/>
    <w:qFormat/>
    <w:rsid w:val="00BF0846"/>
    <w:rPr>
      <w:rFonts w:cs="Times New Roman"/>
      <w:i/>
      <w:caps/>
      <w:spacing w:val="10"/>
      <w:sz w:val="20"/>
    </w:rPr>
  </w:style>
  <w:style w:type="character" w:styleId="SubtleReference">
    <w:name w:val="Subtle Reference"/>
    <w:basedOn w:val="DefaultParagraphFont"/>
    <w:uiPriority w:val="99"/>
    <w:qFormat/>
    <w:rsid w:val="00BF0846"/>
    <w:rPr>
      <w:rFonts w:ascii="Palatino Linotype" w:hAnsi="Palatino Linotype" w:cs="Times New Roman"/>
      <w:i/>
      <w:iCs/>
      <w:color w:val="143E69"/>
    </w:rPr>
  </w:style>
  <w:style w:type="character" w:styleId="IntenseReference">
    <w:name w:val="Intense Reference"/>
    <w:basedOn w:val="DefaultParagraphFont"/>
    <w:uiPriority w:val="99"/>
    <w:qFormat/>
    <w:rsid w:val="00BF0846"/>
    <w:rPr>
      <w:rFonts w:ascii="Palatino Linotype" w:hAnsi="Palatino Linotype" w:cs="Times New Roman"/>
      <w:b/>
      <w:i/>
      <w:color w:val="143E69"/>
    </w:rPr>
  </w:style>
  <w:style w:type="character" w:styleId="BookTitle">
    <w:name w:val="Book Title"/>
    <w:basedOn w:val="DefaultParagraphFont"/>
    <w:uiPriority w:val="99"/>
    <w:qFormat/>
    <w:rsid w:val="00BF0846"/>
    <w:rPr>
      <w:rFonts w:cs="Times New Roman"/>
      <w:caps/>
      <w:color w:val="143E69"/>
      <w:spacing w:val="5"/>
      <w:u w:color="143E69"/>
    </w:rPr>
  </w:style>
  <w:style w:type="paragraph" w:styleId="TOCHeading">
    <w:name w:val="TOC Heading"/>
    <w:basedOn w:val="Heading1"/>
    <w:next w:val="Normal"/>
    <w:uiPriority w:val="99"/>
    <w:qFormat/>
    <w:rsid w:val="00BF0846"/>
    <w:pPr>
      <w:outlineLvl w:val="9"/>
    </w:pPr>
  </w:style>
  <w:style w:type="paragraph" w:customStyle="1" w:styleId="PersonalName">
    <w:name w:val="Personal Name"/>
    <w:basedOn w:val="Title"/>
    <w:uiPriority w:val="99"/>
    <w:rsid w:val="008E4960"/>
    <w:rPr>
      <w:rFonts w:ascii="Cambria" w:hAnsi="Cambria"/>
      <w:b/>
      <w:caps w:val="0"/>
      <w:color w:val="000000"/>
      <w:sz w:val="28"/>
      <w:szCs w:val="28"/>
    </w:rPr>
  </w:style>
  <w:style w:type="paragraph" w:styleId="ListBullet">
    <w:name w:val="List Bullet"/>
    <w:basedOn w:val="Normal"/>
    <w:uiPriority w:val="99"/>
    <w:rsid w:val="00D95D58"/>
    <w:pPr>
      <w:numPr>
        <w:numId w:val="18"/>
      </w:numPr>
      <w:tabs>
        <w:tab w:val="left" w:pos="1134"/>
      </w:tabs>
      <w:ind w:left="568" w:hanging="284"/>
      <w:contextualSpacing/>
    </w:pPr>
    <w:rPr>
      <w:szCs w:val="24"/>
      <w:lang w:eastAsia="ru-RU"/>
    </w:rPr>
  </w:style>
  <w:style w:type="paragraph" w:styleId="ListBullet2">
    <w:name w:val="List Bullet 2"/>
    <w:basedOn w:val="Normal"/>
    <w:uiPriority w:val="99"/>
    <w:rsid w:val="008E4960"/>
    <w:pPr>
      <w:numPr>
        <w:numId w:val="1"/>
      </w:numPr>
      <w:tabs>
        <w:tab w:val="clear" w:pos="360"/>
        <w:tab w:val="left" w:pos="567"/>
        <w:tab w:val="num" w:pos="643"/>
      </w:tabs>
      <w:spacing w:line="288" w:lineRule="auto"/>
      <w:ind w:left="643"/>
      <w:contextualSpacing/>
    </w:pPr>
    <w:rPr>
      <w:rFonts w:ascii="Times New Roman" w:hAnsi="Times New Roman"/>
      <w:szCs w:val="24"/>
      <w:lang w:eastAsia="ru-RU"/>
    </w:rPr>
  </w:style>
  <w:style w:type="paragraph" w:styleId="List">
    <w:name w:val="List"/>
    <w:basedOn w:val="Normal"/>
    <w:uiPriority w:val="99"/>
    <w:rsid w:val="00D95D58"/>
    <w:pPr>
      <w:numPr>
        <w:numId w:val="19"/>
      </w:numPr>
      <w:tabs>
        <w:tab w:val="left" w:pos="1134"/>
      </w:tabs>
      <w:ind w:left="568" w:hanging="284"/>
      <w:contextualSpacing/>
    </w:pPr>
    <w:rPr>
      <w:szCs w:val="24"/>
      <w:lang w:eastAsia="ru-RU"/>
    </w:rPr>
  </w:style>
  <w:style w:type="paragraph" w:styleId="TOC1">
    <w:name w:val="toc 1"/>
    <w:basedOn w:val="Normal"/>
    <w:next w:val="Normal"/>
    <w:uiPriority w:val="99"/>
    <w:rsid w:val="00E6485A"/>
    <w:pPr>
      <w:spacing w:after="60" w:line="240" w:lineRule="auto"/>
    </w:pPr>
    <w:rPr>
      <w:b/>
      <w:smallCaps/>
      <w:sz w:val="26"/>
      <w:szCs w:val="24"/>
      <w:lang w:eastAsia="ru-RU"/>
    </w:rPr>
  </w:style>
  <w:style w:type="paragraph" w:styleId="TOC2">
    <w:name w:val="toc 2"/>
    <w:basedOn w:val="Normal"/>
    <w:next w:val="Normal"/>
    <w:uiPriority w:val="99"/>
    <w:rsid w:val="00366232"/>
    <w:pPr>
      <w:spacing w:after="40" w:line="240" w:lineRule="auto"/>
      <w:ind w:left="284"/>
    </w:pPr>
    <w:rPr>
      <w:smallCaps/>
      <w:szCs w:val="24"/>
      <w:lang w:eastAsia="ru-RU"/>
    </w:rPr>
  </w:style>
  <w:style w:type="paragraph" w:styleId="TOC3">
    <w:name w:val="toc 3"/>
    <w:basedOn w:val="Normal"/>
    <w:next w:val="Normal"/>
    <w:uiPriority w:val="99"/>
    <w:rsid w:val="00E6485A"/>
    <w:pPr>
      <w:spacing w:line="240" w:lineRule="auto"/>
      <w:ind w:left="482"/>
    </w:pPr>
    <w:rPr>
      <w:i/>
      <w:sz w:val="22"/>
      <w:szCs w:val="24"/>
      <w:lang w:eastAsia="ru-RU"/>
    </w:rPr>
  </w:style>
  <w:style w:type="paragraph" w:styleId="Header">
    <w:name w:val="header"/>
    <w:basedOn w:val="Normal"/>
    <w:link w:val="HeaderChar"/>
    <w:uiPriority w:val="99"/>
    <w:rsid w:val="008E4960"/>
    <w:pPr>
      <w:tabs>
        <w:tab w:val="center" w:pos="4513"/>
        <w:tab w:val="right" w:pos="9026"/>
      </w:tabs>
      <w:spacing w:line="240" w:lineRule="auto"/>
      <w:jc w:val="right"/>
    </w:pPr>
    <w:rPr>
      <w:rFonts w:ascii="Palatino Linotype" w:hAnsi="Palatino Linotype"/>
      <w:sz w:val="16"/>
      <w:lang w:val="hy-AM" w:eastAsia="hy-AM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E4960"/>
    <w:rPr>
      <w:rFonts w:eastAsia="Times New Roman" w:cs="Times New Roman"/>
      <w:sz w:val="22"/>
      <w:lang w:val="hy-AM" w:eastAsia="hy-AM"/>
    </w:rPr>
  </w:style>
  <w:style w:type="table" w:styleId="TableGrid">
    <w:name w:val="Table Grid"/>
    <w:basedOn w:val="TableNormal"/>
    <w:uiPriority w:val="99"/>
    <w:rsid w:val="008E4960"/>
    <w:rPr>
      <w:rFonts w:ascii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8E4960"/>
    <w:pPr>
      <w:spacing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E4960"/>
    <w:rPr>
      <w:rFonts w:ascii="Tahoma" w:hAnsi="Tahoma" w:cs="Times New Roman"/>
      <w:sz w:val="16"/>
      <w:lang w:eastAsia="ru-RU"/>
    </w:rPr>
  </w:style>
  <w:style w:type="paragraph" w:customStyle="1" w:styleId="CM16">
    <w:name w:val="CM16"/>
    <w:basedOn w:val="Normal"/>
    <w:next w:val="Normal"/>
    <w:uiPriority w:val="99"/>
    <w:rsid w:val="008E4960"/>
    <w:pPr>
      <w:widowControl w:val="0"/>
      <w:autoSpaceDE w:val="0"/>
      <w:autoSpaceDN w:val="0"/>
      <w:adjustRightInd w:val="0"/>
      <w:spacing w:line="323" w:lineRule="atLeast"/>
    </w:pPr>
    <w:rPr>
      <w:rFonts w:ascii="GHEA Grapalat" w:hAnsi="GHEA Grapalat"/>
      <w:szCs w:val="24"/>
    </w:rPr>
  </w:style>
  <w:style w:type="paragraph" w:customStyle="1" w:styleId="Default">
    <w:name w:val="Default"/>
    <w:uiPriority w:val="99"/>
    <w:rsid w:val="008E4960"/>
    <w:pPr>
      <w:widowControl w:val="0"/>
      <w:autoSpaceDE w:val="0"/>
      <w:autoSpaceDN w:val="0"/>
      <w:adjustRightInd w:val="0"/>
      <w:spacing w:after="200" w:line="252" w:lineRule="auto"/>
    </w:pPr>
    <w:rPr>
      <w:rFonts w:ascii="GHEA Grapalat" w:hAnsi="GHEA Grapalat" w:cs="GHEA Grapalat"/>
      <w:color w:val="000000"/>
      <w:sz w:val="24"/>
      <w:szCs w:val="24"/>
    </w:rPr>
  </w:style>
  <w:style w:type="paragraph" w:customStyle="1" w:styleId="CM2">
    <w:name w:val="CM2"/>
    <w:basedOn w:val="Default"/>
    <w:next w:val="Default"/>
    <w:uiPriority w:val="99"/>
    <w:rsid w:val="008E4960"/>
    <w:pPr>
      <w:spacing w:line="348" w:lineRule="atLeast"/>
    </w:pPr>
    <w:rPr>
      <w:rFonts w:ascii="Sylfaen" w:hAnsi="Sylfaen" w:cs="Times New Roman"/>
      <w:color w:val="auto"/>
    </w:rPr>
  </w:style>
  <w:style w:type="paragraph" w:styleId="NormalWeb">
    <w:name w:val="Normal (Web)"/>
    <w:basedOn w:val="Normal"/>
    <w:uiPriority w:val="99"/>
    <w:rsid w:val="008E4960"/>
    <w:pPr>
      <w:spacing w:before="100" w:beforeAutospacing="1" w:after="100" w:afterAutospacing="1" w:line="240" w:lineRule="auto"/>
    </w:pPr>
    <w:rPr>
      <w:rFonts w:ascii="Times New Roman" w:hAnsi="Times New Roman"/>
      <w:szCs w:val="24"/>
    </w:rPr>
  </w:style>
  <w:style w:type="character" w:customStyle="1" w:styleId="datetime">
    <w:name w:val="datetime"/>
    <w:uiPriority w:val="99"/>
    <w:rsid w:val="008E4960"/>
  </w:style>
  <w:style w:type="character" w:customStyle="1" w:styleId="apple-converted-space">
    <w:name w:val="apple-converted-space"/>
    <w:uiPriority w:val="99"/>
    <w:rsid w:val="008E4960"/>
  </w:style>
  <w:style w:type="character" w:styleId="FollowedHyperlink">
    <w:name w:val="FollowedHyperlink"/>
    <w:basedOn w:val="DefaultParagraphFont"/>
    <w:uiPriority w:val="99"/>
    <w:semiHidden/>
    <w:rsid w:val="00DF0B47"/>
    <w:rPr>
      <w:rFonts w:cs="Times New Roman"/>
      <w:color w:val="800080"/>
      <w:u w:val="single"/>
    </w:rPr>
  </w:style>
  <w:style w:type="paragraph" w:styleId="Footer">
    <w:name w:val="footer"/>
    <w:basedOn w:val="Normal"/>
    <w:link w:val="FooterChar"/>
    <w:uiPriority w:val="99"/>
    <w:rsid w:val="003E5216"/>
    <w:pPr>
      <w:tabs>
        <w:tab w:val="center" w:pos="4680"/>
        <w:tab w:val="right" w:pos="9360"/>
      </w:tabs>
    </w:pPr>
    <w:rPr>
      <w:rFonts w:ascii="Palatino Linotype" w:hAnsi="Palatino Linotype"/>
      <w:sz w:val="22"/>
      <w:lang w:eastAsia="ru-RU"/>
    </w:rPr>
  </w:style>
  <w:style w:type="character" w:customStyle="1" w:styleId="FooterChar">
    <w:name w:val="Footer Char"/>
    <w:basedOn w:val="DefaultParagraphFont"/>
    <w:link w:val="Footer"/>
    <w:uiPriority w:val="99"/>
    <w:locked/>
    <w:rsid w:val="003E5216"/>
    <w:rPr>
      <w:rFonts w:cs="Times New Roman"/>
      <w:sz w:val="22"/>
    </w:rPr>
  </w:style>
  <w:style w:type="paragraph" w:styleId="BodyText">
    <w:name w:val="Body Text"/>
    <w:basedOn w:val="Normal"/>
    <w:link w:val="BodyTextChar"/>
    <w:uiPriority w:val="99"/>
    <w:rsid w:val="00BA4B29"/>
    <w:pPr>
      <w:spacing w:line="240" w:lineRule="auto"/>
    </w:pPr>
    <w:rPr>
      <w:rFonts w:ascii="Arial Armenian" w:hAnsi="Arial Armenian"/>
      <w:szCs w:val="20"/>
      <w:lang w:val="af-ZA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BA4B29"/>
    <w:rPr>
      <w:rFonts w:ascii="Arial Armenian" w:hAnsi="Arial Armenian" w:cs="Times New Roman"/>
      <w:sz w:val="20"/>
      <w:szCs w:val="20"/>
      <w:lang w:val="af-ZA"/>
    </w:rPr>
  </w:style>
  <w:style w:type="paragraph" w:customStyle="1" w:styleId="CharCharCharChar">
    <w:name w:val="Char Char Char Char"/>
    <w:basedOn w:val="Normal"/>
    <w:uiPriority w:val="99"/>
    <w:rsid w:val="00BA4B29"/>
    <w:pPr>
      <w:keepNext/>
      <w:spacing w:before="120" w:line="240" w:lineRule="exact"/>
      <w:ind w:left="720"/>
      <w:jc w:val="left"/>
    </w:pPr>
    <w:rPr>
      <w:rFonts w:ascii="Times New Roman" w:hAnsi="Times New Roman" w:cs="Arial Unicode MS"/>
      <w:i/>
      <w:szCs w:val="20"/>
    </w:rPr>
  </w:style>
  <w:style w:type="paragraph" w:styleId="ListNumber5">
    <w:name w:val="List Number 5"/>
    <w:basedOn w:val="Normal"/>
    <w:uiPriority w:val="99"/>
    <w:semiHidden/>
    <w:rsid w:val="00BA4B29"/>
    <w:pPr>
      <w:numPr>
        <w:numId w:val="2"/>
      </w:numPr>
      <w:tabs>
        <w:tab w:val="clear" w:pos="643"/>
        <w:tab w:val="num" w:pos="1492"/>
      </w:tabs>
      <w:spacing w:line="240" w:lineRule="auto"/>
      <w:ind w:left="1492"/>
      <w:jc w:val="left"/>
    </w:pPr>
    <w:rPr>
      <w:rFonts w:ascii="Century Gothic" w:eastAsia="PMingLiU" w:hAnsi="Century Gothic"/>
      <w:sz w:val="22"/>
      <w:lang w:val="en-AU" w:eastAsia="zh-TW"/>
    </w:rPr>
  </w:style>
  <w:style w:type="paragraph" w:customStyle="1" w:styleId="Bulletpoints">
    <w:name w:val="Bullet points"/>
    <w:basedOn w:val="BodyText"/>
    <w:uiPriority w:val="99"/>
    <w:rsid w:val="00BA4B29"/>
    <w:pPr>
      <w:numPr>
        <w:numId w:val="21"/>
      </w:numPr>
      <w:spacing w:before="120" w:after="60" w:line="360" w:lineRule="auto"/>
    </w:pPr>
    <w:rPr>
      <w:rFonts w:ascii="Century Gothic" w:eastAsia="PMingLiU" w:hAnsi="Century Gothic"/>
      <w:sz w:val="20"/>
      <w:szCs w:val="22"/>
      <w:lang w:val="en-AU" w:eastAsia="zh-TW"/>
    </w:rPr>
  </w:style>
  <w:style w:type="paragraph" w:customStyle="1" w:styleId="description">
    <w:name w:val="description"/>
    <w:basedOn w:val="Normal"/>
    <w:uiPriority w:val="99"/>
    <w:rsid w:val="00B13399"/>
    <w:pPr>
      <w:spacing w:before="100" w:beforeAutospacing="1" w:after="100" w:afterAutospacing="1" w:line="240" w:lineRule="auto"/>
      <w:jc w:val="left"/>
    </w:pPr>
    <w:rPr>
      <w:rFonts w:ascii="Times New Roman" w:hAnsi="Times New Roman"/>
      <w:szCs w:val="24"/>
    </w:rPr>
  </w:style>
  <w:style w:type="character" w:customStyle="1" w:styleId="ue-at-name">
    <w:name w:val="ue-at-name"/>
    <w:basedOn w:val="DefaultParagraphFont"/>
    <w:uiPriority w:val="99"/>
    <w:rsid w:val="00B13399"/>
    <w:rPr>
      <w:rFonts w:cs="Times New Roman"/>
    </w:rPr>
  </w:style>
  <w:style w:type="character" w:customStyle="1" w:styleId="price">
    <w:name w:val="price"/>
    <w:basedOn w:val="DefaultParagraphFont"/>
    <w:uiPriority w:val="99"/>
    <w:rsid w:val="00B13399"/>
    <w:rPr>
      <w:rFonts w:cs="Times New Roman"/>
    </w:rPr>
  </w:style>
  <w:style w:type="character" w:customStyle="1" w:styleId="attr-value">
    <w:name w:val="attr-value"/>
    <w:basedOn w:val="DefaultParagraphFont"/>
    <w:uiPriority w:val="99"/>
    <w:rsid w:val="00B13399"/>
    <w:rPr>
      <w:rFonts w:cs="Times New Roman"/>
    </w:rPr>
  </w:style>
  <w:style w:type="character" w:customStyle="1" w:styleId="articleseparator">
    <w:name w:val="article_separator"/>
    <w:basedOn w:val="DefaultParagraphFont"/>
    <w:uiPriority w:val="99"/>
    <w:rsid w:val="00B13399"/>
    <w:rPr>
      <w:rFonts w:cs="Times New Roman"/>
    </w:rPr>
  </w:style>
  <w:style w:type="paragraph" w:customStyle="1" w:styleId="CM70">
    <w:name w:val="CM70"/>
    <w:basedOn w:val="Normal"/>
    <w:next w:val="Normal"/>
    <w:uiPriority w:val="99"/>
    <w:semiHidden/>
    <w:rsid w:val="00351EA4"/>
    <w:pPr>
      <w:widowControl w:val="0"/>
      <w:autoSpaceDE w:val="0"/>
      <w:autoSpaceDN w:val="0"/>
      <w:adjustRightInd w:val="0"/>
      <w:spacing w:line="276" w:lineRule="atLeast"/>
      <w:jc w:val="left"/>
    </w:pPr>
    <w:rPr>
      <w:rFonts w:ascii="Arial Armenian" w:hAnsi="Arial Armenian"/>
      <w:szCs w:val="24"/>
    </w:rPr>
  </w:style>
  <w:style w:type="table" w:styleId="LightGrid-Accent1">
    <w:name w:val="Light Grid Accent 1"/>
    <w:basedOn w:val="TableNormal"/>
    <w:uiPriority w:val="99"/>
    <w:rsid w:val="001B1320"/>
    <w:rPr>
      <w:rFonts w:ascii="Calibri" w:hAnsi="Calibri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629DD1"/>
        <w:left w:val="single" w:sz="8" w:space="0" w:color="629DD1"/>
        <w:bottom w:val="single" w:sz="8" w:space="0" w:color="629DD1"/>
        <w:right w:val="single" w:sz="8" w:space="0" w:color="629DD1"/>
        <w:insideH w:val="single" w:sz="8" w:space="0" w:color="629DD1"/>
        <w:insideV w:val="single" w:sz="8" w:space="0" w:color="629DD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/>
      </w:pPr>
      <w:rPr>
        <w:rFonts w:ascii="Palatino Linotype" w:eastAsia="Times New Roman" w:hAnsi="Palatino Linotype" w:cs="Times New Roman"/>
        <w:b/>
        <w:bCs/>
      </w:rPr>
      <w:tblPr/>
      <w:tcPr>
        <w:tcBorders>
          <w:top w:val="single" w:sz="8" w:space="0" w:color="629DD1"/>
          <w:left w:val="single" w:sz="8" w:space="0" w:color="629DD1"/>
          <w:bottom w:val="single" w:sz="18" w:space="0" w:color="629DD1"/>
          <w:right w:val="single" w:sz="8" w:space="0" w:color="629DD1"/>
          <w:insideH w:val="nil"/>
          <w:insideV w:val="single" w:sz="8" w:space="0" w:color="629DD1"/>
        </w:tcBorders>
      </w:tcPr>
    </w:tblStylePr>
    <w:tblStylePr w:type="lastRow">
      <w:pPr>
        <w:spacing w:beforeLines="0" w:beforeAutospacing="0" w:afterLines="0" w:afterAutospacing="0"/>
      </w:pPr>
      <w:rPr>
        <w:rFonts w:ascii="Palatino Linotype" w:eastAsia="Times New Roman" w:hAnsi="Palatino Linotype" w:cs="Times New Roman"/>
        <w:b/>
        <w:bCs/>
      </w:rPr>
      <w:tblPr/>
      <w:tcPr>
        <w:tcBorders>
          <w:top w:val="double" w:sz="6" w:space="0" w:color="629DD1"/>
          <w:left w:val="single" w:sz="8" w:space="0" w:color="629DD1"/>
          <w:bottom w:val="single" w:sz="8" w:space="0" w:color="629DD1"/>
          <w:right w:val="single" w:sz="8" w:space="0" w:color="629DD1"/>
          <w:insideH w:val="nil"/>
          <w:insideV w:val="single" w:sz="8" w:space="0" w:color="629DD1"/>
        </w:tcBorders>
      </w:tcPr>
    </w:tblStylePr>
    <w:tblStylePr w:type="firstCol">
      <w:rPr>
        <w:rFonts w:ascii="Palatino Linotype" w:eastAsia="Times New Roman" w:hAnsi="Palatino Linotype" w:cs="Times New Roman"/>
        <w:b/>
        <w:bCs/>
      </w:rPr>
    </w:tblStylePr>
    <w:tblStylePr w:type="lastCol">
      <w:rPr>
        <w:rFonts w:ascii="Palatino Linotype" w:eastAsia="Times New Roman" w:hAnsi="Palatino Linotype" w:cs="Times New Roman"/>
        <w:b/>
        <w:bCs/>
      </w:rPr>
      <w:tblPr/>
      <w:tcPr>
        <w:tcBorders>
          <w:top w:val="single" w:sz="8" w:space="0" w:color="629DD1"/>
          <w:left w:val="single" w:sz="8" w:space="0" w:color="629DD1"/>
          <w:bottom w:val="single" w:sz="8" w:space="0" w:color="629DD1"/>
          <w:right w:val="single" w:sz="8" w:space="0" w:color="629DD1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629DD1"/>
          <w:left w:val="single" w:sz="8" w:space="0" w:color="629DD1"/>
          <w:bottom w:val="single" w:sz="8" w:space="0" w:color="629DD1"/>
          <w:right w:val="single" w:sz="8" w:space="0" w:color="629DD1"/>
        </w:tcBorders>
        <w:shd w:val="clear" w:color="auto" w:fill="D8E6F3"/>
      </w:tcPr>
    </w:tblStylePr>
    <w:tblStylePr w:type="band1Horz">
      <w:rPr>
        <w:rFonts w:cs="Times New Roman"/>
      </w:rPr>
      <w:tblPr/>
      <w:tcPr>
        <w:tcBorders>
          <w:top w:val="single" w:sz="8" w:space="0" w:color="629DD1"/>
          <w:left w:val="single" w:sz="8" w:space="0" w:color="629DD1"/>
          <w:bottom w:val="single" w:sz="8" w:space="0" w:color="629DD1"/>
          <w:right w:val="single" w:sz="8" w:space="0" w:color="629DD1"/>
          <w:insideV w:val="single" w:sz="8" w:space="0" w:color="629DD1"/>
        </w:tcBorders>
        <w:shd w:val="clear" w:color="auto" w:fill="D8E6F3"/>
      </w:tcPr>
    </w:tblStylePr>
    <w:tblStylePr w:type="band2Horz">
      <w:rPr>
        <w:rFonts w:cs="Times New Roman"/>
      </w:rPr>
      <w:tblPr/>
      <w:tcPr>
        <w:tcBorders>
          <w:top w:val="single" w:sz="8" w:space="0" w:color="629DD1"/>
          <w:left w:val="single" w:sz="8" w:space="0" w:color="629DD1"/>
          <w:bottom w:val="single" w:sz="8" w:space="0" w:color="629DD1"/>
          <w:right w:val="single" w:sz="8" w:space="0" w:color="629DD1"/>
          <w:insideV w:val="single" w:sz="8" w:space="0" w:color="629DD1"/>
        </w:tcBorders>
      </w:tcPr>
    </w:tblStylePr>
  </w:style>
  <w:style w:type="table" w:styleId="LightList-Accent1">
    <w:name w:val="Light List Accent 1"/>
    <w:basedOn w:val="TableNormal"/>
    <w:uiPriority w:val="99"/>
    <w:rsid w:val="000E351B"/>
    <w:rPr>
      <w:rFonts w:ascii="Calibri" w:hAnsi="Calibri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629DD1"/>
        <w:left w:val="single" w:sz="8" w:space="0" w:color="629DD1"/>
        <w:bottom w:val="single" w:sz="8" w:space="0" w:color="629DD1"/>
        <w:right w:val="single" w:sz="8" w:space="0" w:color="629DD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/>
      </w:pPr>
      <w:rPr>
        <w:rFonts w:cs="Times New Roman"/>
        <w:b/>
        <w:bCs/>
        <w:color w:val="FFFFFF"/>
      </w:rPr>
      <w:tblPr/>
      <w:tcPr>
        <w:shd w:val="clear" w:color="auto" w:fill="629DD1"/>
      </w:tcPr>
    </w:tblStylePr>
    <w:tblStylePr w:type="lastRow">
      <w:pPr>
        <w:spacing w:beforeLines="0" w:beforeAutospacing="0" w:afterLines="0" w:afterAutospacing="0"/>
      </w:pPr>
      <w:rPr>
        <w:rFonts w:cs="Times New Roman"/>
        <w:b/>
        <w:bCs/>
      </w:rPr>
      <w:tblPr/>
      <w:tcPr>
        <w:tcBorders>
          <w:top w:val="double" w:sz="6" w:space="0" w:color="629DD1"/>
          <w:left w:val="single" w:sz="8" w:space="0" w:color="629DD1"/>
          <w:bottom w:val="single" w:sz="8" w:space="0" w:color="629DD1"/>
          <w:right w:val="single" w:sz="8" w:space="0" w:color="629DD1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629DD1"/>
          <w:left w:val="single" w:sz="8" w:space="0" w:color="629DD1"/>
          <w:bottom w:val="single" w:sz="8" w:space="0" w:color="629DD1"/>
          <w:right w:val="single" w:sz="8" w:space="0" w:color="629DD1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629DD1"/>
          <w:left w:val="single" w:sz="8" w:space="0" w:color="629DD1"/>
          <w:bottom w:val="single" w:sz="8" w:space="0" w:color="629DD1"/>
          <w:right w:val="single" w:sz="8" w:space="0" w:color="629DD1"/>
        </w:tcBorders>
      </w:tcPr>
    </w:tblStyle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rsid w:val="003547DB"/>
    <w:pPr>
      <w:pBdr>
        <w:bottom w:val="single" w:sz="6" w:space="1" w:color="auto"/>
      </w:pBdr>
      <w:spacing w:line="288" w:lineRule="auto"/>
      <w:jc w:val="center"/>
    </w:pPr>
    <w:rPr>
      <w:rFonts w:ascii="Arial" w:hAnsi="Arial" w:cs="Arial"/>
      <w:vanish/>
      <w:color w:val="5A5A5A"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locked/>
    <w:rsid w:val="003547DB"/>
    <w:rPr>
      <w:rFonts w:ascii="Arial" w:hAnsi="Arial" w:cs="Arial"/>
      <w:vanish/>
      <w:color w:val="5A5A5A"/>
      <w:sz w:val="16"/>
      <w:szCs w:val="16"/>
    </w:rPr>
  </w:style>
  <w:style w:type="character" w:customStyle="1" w:styleId="hps">
    <w:name w:val="hps"/>
    <w:basedOn w:val="DefaultParagraphFont"/>
    <w:uiPriority w:val="99"/>
    <w:rsid w:val="003547DB"/>
    <w:rPr>
      <w:rFonts w:cs="Times New Roman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rsid w:val="003547DB"/>
    <w:pPr>
      <w:pBdr>
        <w:top w:val="single" w:sz="6" w:space="1" w:color="auto"/>
      </w:pBdr>
      <w:spacing w:line="288" w:lineRule="auto"/>
      <w:jc w:val="center"/>
    </w:pPr>
    <w:rPr>
      <w:rFonts w:ascii="Arial" w:hAnsi="Arial" w:cs="Arial"/>
      <w:vanish/>
      <w:color w:val="5A5A5A"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locked/>
    <w:rsid w:val="003547DB"/>
    <w:rPr>
      <w:rFonts w:ascii="Arial" w:hAnsi="Arial" w:cs="Arial"/>
      <w:vanish/>
      <w:color w:val="5A5A5A"/>
      <w:sz w:val="16"/>
      <w:szCs w:val="16"/>
    </w:rPr>
  </w:style>
  <w:style w:type="character" w:customStyle="1" w:styleId="gt-ft-text1">
    <w:name w:val="gt-ft-text1"/>
    <w:basedOn w:val="DefaultParagraphFont"/>
    <w:uiPriority w:val="99"/>
    <w:rsid w:val="003547DB"/>
    <w:rPr>
      <w:rFonts w:cs="Times New Roman"/>
    </w:rPr>
  </w:style>
  <w:style w:type="character" w:customStyle="1" w:styleId="fulltext1">
    <w:name w:val="full_text1"/>
    <w:basedOn w:val="DefaultParagraphFont"/>
    <w:uiPriority w:val="99"/>
    <w:rsid w:val="003547DB"/>
    <w:rPr>
      <w:rFonts w:cs="Times New Roman"/>
      <w:sz w:val="20"/>
      <w:szCs w:val="20"/>
    </w:rPr>
  </w:style>
  <w:style w:type="paragraph" w:styleId="TOC4">
    <w:name w:val="toc 4"/>
    <w:basedOn w:val="Normal"/>
    <w:next w:val="Normal"/>
    <w:autoRedefine/>
    <w:uiPriority w:val="99"/>
    <w:rsid w:val="002D1F38"/>
    <w:pPr>
      <w:spacing w:after="100"/>
      <w:ind w:left="660"/>
      <w:jc w:val="left"/>
    </w:pPr>
    <w:rPr>
      <w:rFonts w:ascii="Palatino Linotype" w:hAnsi="Palatino Linotype"/>
      <w:sz w:val="22"/>
    </w:rPr>
  </w:style>
  <w:style w:type="paragraph" w:styleId="TOC5">
    <w:name w:val="toc 5"/>
    <w:basedOn w:val="Normal"/>
    <w:next w:val="Normal"/>
    <w:autoRedefine/>
    <w:uiPriority w:val="99"/>
    <w:rsid w:val="002D1F38"/>
    <w:pPr>
      <w:spacing w:after="100"/>
      <w:ind w:left="880"/>
      <w:jc w:val="left"/>
    </w:pPr>
    <w:rPr>
      <w:rFonts w:ascii="Palatino Linotype" w:hAnsi="Palatino Linotype"/>
      <w:sz w:val="22"/>
    </w:rPr>
  </w:style>
  <w:style w:type="paragraph" w:styleId="TOC6">
    <w:name w:val="toc 6"/>
    <w:basedOn w:val="Normal"/>
    <w:next w:val="Normal"/>
    <w:autoRedefine/>
    <w:uiPriority w:val="99"/>
    <w:rsid w:val="002D1F38"/>
    <w:pPr>
      <w:spacing w:after="100"/>
      <w:ind w:left="1100"/>
      <w:jc w:val="left"/>
    </w:pPr>
    <w:rPr>
      <w:rFonts w:ascii="Palatino Linotype" w:hAnsi="Palatino Linotype"/>
      <w:sz w:val="22"/>
    </w:rPr>
  </w:style>
  <w:style w:type="paragraph" w:styleId="TOC7">
    <w:name w:val="toc 7"/>
    <w:basedOn w:val="Normal"/>
    <w:next w:val="Normal"/>
    <w:autoRedefine/>
    <w:uiPriority w:val="99"/>
    <w:rsid w:val="002D1F38"/>
    <w:pPr>
      <w:spacing w:after="100"/>
      <w:ind w:left="1320"/>
      <w:jc w:val="left"/>
    </w:pPr>
    <w:rPr>
      <w:rFonts w:ascii="Palatino Linotype" w:hAnsi="Palatino Linotype"/>
      <w:sz w:val="22"/>
    </w:rPr>
  </w:style>
  <w:style w:type="paragraph" w:styleId="TOC8">
    <w:name w:val="toc 8"/>
    <w:basedOn w:val="Normal"/>
    <w:next w:val="Normal"/>
    <w:autoRedefine/>
    <w:uiPriority w:val="99"/>
    <w:rsid w:val="002D1F38"/>
    <w:pPr>
      <w:spacing w:after="100"/>
      <w:ind w:left="1540"/>
      <w:jc w:val="left"/>
    </w:pPr>
    <w:rPr>
      <w:rFonts w:ascii="Palatino Linotype" w:hAnsi="Palatino Linotype"/>
      <w:sz w:val="22"/>
    </w:rPr>
  </w:style>
  <w:style w:type="paragraph" w:styleId="TOC9">
    <w:name w:val="toc 9"/>
    <w:basedOn w:val="Normal"/>
    <w:next w:val="Normal"/>
    <w:autoRedefine/>
    <w:uiPriority w:val="99"/>
    <w:rsid w:val="002D1F38"/>
    <w:pPr>
      <w:spacing w:after="100"/>
      <w:ind w:left="1760"/>
      <w:jc w:val="left"/>
    </w:pPr>
    <w:rPr>
      <w:rFonts w:ascii="Palatino Linotype" w:hAnsi="Palatino Linotype"/>
      <w:sz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6277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75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11.xml"/><Relationship Id="rId117" Type="http://schemas.openxmlformats.org/officeDocument/2006/relationships/image" Target="media/image49.jpeg"/><Relationship Id="rId21" Type="http://schemas.openxmlformats.org/officeDocument/2006/relationships/header" Target="header9.xml"/><Relationship Id="rId42" Type="http://schemas.openxmlformats.org/officeDocument/2006/relationships/image" Target="media/image15.jpeg"/><Relationship Id="rId47" Type="http://schemas.openxmlformats.org/officeDocument/2006/relationships/hyperlink" Target="http://www.tdp.kiev.ua/sales/tech/gaz-3302" TargetMode="External"/><Relationship Id="rId63" Type="http://schemas.openxmlformats.org/officeDocument/2006/relationships/header" Target="header23.xml"/><Relationship Id="rId68" Type="http://schemas.openxmlformats.org/officeDocument/2006/relationships/image" Target="media/image23.jpeg"/><Relationship Id="rId84" Type="http://schemas.openxmlformats.org/officeDocument/2006/relationships/image" Target="media/image30.jpeg"/><Relationship Id="rId89" Type="http://schemas.openxmlformats.org/officeDocument/2006/relationships/header" Target="header35.xml"/><Relationship Id="rId112" Type="http://schemas.openxmlformats.org/officeDocument/2006/relationships/header" Target="header45.xml"/><Relationship Id="rId133" Type="http://schemas.openxmlformats.org/officeDocument/2006/relationships/header" Target="header55.xml"/><Relationship Id="rId138" Type="http://schemas.openxmlformats.org/officeDocument/2006/relationships/hyperlink" Target="http://www.mountaintea.am/masur.php" TargetMode="External"/><Relationship Id="rId154" Type="http://schemas.openxmlformats.org/officeDocument/2006/relationships/fontTable" Target="fontTable.xml"/><Relationship Id="rId16" Type="http://schemas.openxmlformats.org/officeDocument/2006/relationships/image" Target="media/image2.png"/><Relationship Id="rId107" Type="http://schemas.openxmlformats.org/officeDocument/2006/relationships/header" Target="header42.xml"/><Relationship Id="rId11" Type="http://schemas.openxmlformats.org/officeDocument/2006/relationships/header" Target="header3.xml"/><Relationship Id="rId32" Type="http://schemas.openxmlformats.org/officeDocument/2006/relationships/image" Target="media/image7.jpeg"/><Relationship Id="rId37" Type="http://schemas.openxmlformats.org/officeDocument/2006/relationships/image" Target="media/image12.jpeg"/><Relationship Id="rId53" Type="http://schemas.openxmlformats.org/officeDocument/2006/relationships/header" Target="header21.xml"/><Relationship Id="rId58" Type="http://schemas.openxmlformats.org/officeDocument/2006/relationships/image" Target="media/image20.jpeg"/><Relationship Id="rId74" Type="http://schemas.openxmlformats.org/officeDocument/2006/relationships/header" Target="header31.xml"/><Relationship Id="rId79" Type="http://schemas.openxmlformats.org/officeDocument/2006/relationships/header" Target="header33.xml"/><Relationship Id="rId102" Type="http://schemas.openxmlformats.org/officeDocument/2006/relationships/header" Target="header40.xml"/><Relationship Id="rId123" Type="http://schemas.openxmlformats.org/officeDocument/2006/relationships/image" Target="media/image52.jpeg"/><Relationship Id="rId128" Type="http://schemas.openxmlformats.org/officeDocument/2006/relationships/header" Target="header53.xml"/><Relationship Id="rId144" Type="http://schemas.openxmlformats.org/officeDocument/2006/relationships/header" Target="header60.xml"/><Relationship Id="rId149" Type="http://schemas.openxmlformats.org/officeDocument/2006/relationships/image" Target="media/image63.jpeg"/><Relationship Id="rId5" Type="http://schemas.openxmlformats.org/officeDocument/2006/relationships/footnotes" Target="footnotes.xml"/><Relationship Id="rId90" Type="http://schemas.openxmlformats.org/officeDocument/2006/relationships/image" Target="media/image35.jpeg"/><Relationship Id="rId95" Type="http://schemas.openxmlformats.org/officeDocument/2006/relationships/image" Target="media/image38.jpeg"/><Relationship Id="rId22" Type="http://schemas.openxmlformats.org/officeDocument/2006/relationships/header" Target="header10.xml"/><Relationship Id="rId27" Type="http://schemas.openxmlformats.org/officeDocument/2006/relationships/header" Target="header12.xml"/><Relationship Id="rId43" Type="http://schemas.openxmlformats.org/officeDocument/2006/relationships/image" Target="media/image16.jpeg"/><Relationship Id="rId48" Type="http://schemas.openxmlformats.org/officeDocument/2006/relationships/hyperlink" Target="http://www.tdp.kiev.ua/sales/tech/gaz-3302" TargetMode="External"/><Relationship Id="rId64" Type="http://schemas.openxmlformats.org/officeDocument/2006/relationships/header" Target="header24.xml"/><Relationship Id="rId69" Type="http://schemas.openxmlformats.org/officeDocument/2006/relationships/header" Target="header26.xml"/><Relationship Id="rId113" Type="http://schemas.openxmlformats.org/officeDocument/2006/relationships/header" Target="header46.xml"/><Relationship Id="rId118" Type="http://schemas.openxmlformats.org/officeDocument/2006/relationships/header" Target="header48.xml"/><Relationship Id="rId134" Type="http://schemas.openxmlformats.org/officeDocument/2006/relationships/header" Target="header56.xml"/><Relationship Id="rId139" Type="http://schemas.openxmlformats.org/officeDocument/2006/relationships/header" Target="header57.xml"/><Relationship Id="rId80" Type="http://schemas.openxmlformats.org/officeDocument/2006/relationships/header" Target="header34.xml"/><Relationship Id="rId85" Type="http://schemas.openxmlformats.org/officeDocument/2006/relationships/image" Target="media/image31.jpeg"/><Relationship Id="rId150" Type="http://schemas.openxmlformats.org/officeDocument/2006/relationships/header" Target="header61.xml"/><Relationship Id="rId155" Type="http://schemas.openxmlformats.org/officeDocument/2006/relationships/theme" Target="theme/theme1.xml"/><Relationship Id="rId12" Type="http://schemas.openxmlformats.org/officeDocument/2006/relationships/header" Target="header4.xml"/><Relationship Id="rId17" Type="http://schemas.openxmlformats.org/officeDocument/2006/relationships/image" Target="media/image3.png"/><Relationship Id="rId25" Type="http://schemas.openxmlformats.org/officeDocument/2006/relationships/hyperlink" Target="http://www.tdp.kiev.ua/sales/tech/gaz-3302" TargetMode="External"/><Relationship Id="rId33" Type="http://schemas.openxmlformats.org/officeDocument/2006/relationships/image" Target="media/image8.jpeg"/><Relationship Id="rId38" Type="http://schemas.openxmlformats.org/officeDocument/2006/relationships/image" Target="media/image13.jpeg"/><Relationship Id="rId46" Type="http://schemas.openxmlformats.org/officeDocument/2006/relationships/header" Target="header17.xml"/><Relationship Id="rId59" Type="http://schemas.openxmlformats.org/officeDocument/2006/relationships/hyperlink" Target="http://areg.biz/firms/?id=9318&amp;lng=am" TargetMode="External"/><Relationship Id="rId67" Type="http://schemas.openxmlformats.org/officeDocument/2006/relationships/image" Target="media/image22.png"/><Relationship Id="rId103" Type="http://schemas.openxmlformats.org/officeDocument/2006/relationships/image" Target="media/image42.jpeg"/><Relationship Id="rId108" Type="http://schemas.openxmlformats.org/officeDocument/2006/relationships/header" Target="header43.xml"/><Relationship Id="rId116" Type="http://schemas.openxmlformats.org/officeDocument/2006/relationships/header" Target="header47.xml"/><Relationship Id="rId124" Type="http://schemas.openxmlformats.org/officeDocument/2006/relationships/header" Target="header51.xml"/><Relationship Id="rId129" Type="http://schemas.openxmlformats.org/officeDocument/2006/relationships/image" Target="media/image54.jpeg"/><Relationship Id="rId137" Type="http://schemas.openxmlformats.org/officeDocument/2006/relationships/hyperlink" Target="http://www.mountaintea.am/mint.php" TargetMode="External"/><Relationship Id="rId20" Type="http://schemas.openxmlformats.org/officeDocument/2006/relationships/image" Target="media/image5.png"/><Relationship Id="rId41" Type="http://schemas.openxmlformats.org/officeDocument/2006/relationships/hyperlink" Target="http://www.tdp.kiev.ua/sales/tech/gaz-3302" TargetMode="External"/><Relationship Id="rId54" Type="http://schemas.openxmlformats.org/officeDocument/2006/relationships/hyperlink" Target="http://www.armstat.am/file/article/marz_12_11.pdf" TargetMode="External"/><Relationship Id="rId62" Type="http://schemas.openxmlformats.org/officeDocument/2006/relationships/hyperlink" Target="http://areg.biz/firms/?id=16504&amp;lng=am" TargetMode="External"/><Relationship Id="rId70" Type="http://schemas.openxmlformats.org/officeDocument/2006/relationships/header" Target="header27.xml"/><Relationship Id="rId75" Type="http://schemas.openxmlformats.org/officeDocument/2006/relationships/image" Target="media/image24.jpeg"/><Relationship Id="rId83" Type="http://schemas.openxmlformats.org/officeDocument/2006/relationships/image" Target="media/image29.jpeg"/><Relationship Id="rId88" Type="http://schemas.openxmlformats.org/officeDocument/2006/relationships/image" Target="media/image34.jpeg"/><Relationship Id="rId91" Type="http://schemas.openxmlformats.org/officeDocument/2006/relationships/header" Target="header36.xml"/><Relationship Id="rId96" Type="http://schemas.openxmlformats.org/officeDocument/2006/relationships/hyperlink" Target="http://www.custom.am" TargetMode="External"/><Relationship Id="rId111" Type="http://schemas.openxmlformats.org/officeDocument/2006/relationships/image" Target="media/image46.jpeg"/><Relationship Id="rId132" Type="http://schemas.openxmlformats.org/officeDocument/2006/relationships/header" Target="header54.xml"/><Relationship Id="rId140" Type="http://schemas.openxmlformats.org/officeDocument/2006/relationships/header" Target="header58.xml"/><Relationship Id="rId145" Type="http://schemas.openxmlformats.org/officeDocument/2006/relationships/image" Target="media/image59.jpeg"/><Relationship Id="rId153" Type="http://schemas.openxmlformats.org/officeDocument/2006/relationships/header" Target="header6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eader" Target="header7.xml"/><Relationship Id="rId23" Type="http://schemas.openxmlformats.org/officeDocument/2006/relationships/hyperlink" Target="http://www.armstat.am/file/doc/99471513.pdf" TargetMode="External"/><Relationship Id="rId28" Type="http://schemas.openxmlformats.org/officeDocument/2006/relationships/header" Target="header13.xml"/><Relationship Id="rId36" Type="http://schemas.openxmlformats.org/officeDocument/2006/relationships/image" Target="media/image11.jpeg"/><Relationship Id="rId49" Type="http://schemas.openxmlformats.org/officeDocument/2006/relationships/header" Target="header18.xml"/><Relationship Id="rId57" Type="http://schemas.openxmlformats.org/officeDocument/2006/relationships/image" Target="media/image19.jpeg"/><Relationship Id="rId106" Type="http://schemas.openxmlformats.org/officeDocument/2006/relationships/header" Target="header41.xml"/><Relationship Id="rId114" Type="http://schemas.openxmlformats.org/officeDocument/2006/relationships/image" Target="media/image47.png"/><Relationship Id="rId119" Type="http://schemas.openxmlformats.org/officeDocument/2006/relationships/header" Target="header49.xml"/><Relationship Id="rId127" Type="http://schemas.openxmlformats.org/officeDocument/2006/relationships/header" Target="header52.xml"/><Relationship Id="rId10" Type="http://schemas.openxmlformats.org/officeDocument/2006/relationships/header" Target="header2.xml"/><Relationship Id="rId31" Type="http://schemas.openxmlformats.org/officeDocument/2006/relationships/image" Target="media/image6.jpeg"/><Relationship Id="rId44" Type="http://schemas.openxmlformats.org/officeDocument/2006/relationships/image" Target="media/image17.jpeg"/><Relationship Id="rId52" Type="http://schemas.openxmlformats.org/officeDocument/2006/relationships/header" Target="header20.xml"/><Relationship Id="rId60" Type="http://schemas.openxmlformats.org/officeDocument/2006/relationships/hyperlink" Target="http://areg.biz/firms/?id=6838&amp;lng=am" TargetMode="External"/><Relationship Id="rId65" Type="http://schemas.openxmlformats.org/officeDocument/2006/relationships/header" Target="header25.xml"/><Relationship Id="rId73" Type="http://schemas.openxmlformats.org/officeDocument/2006/relationships/header" Target="header30.xml"/><Relationship Id="rId78" Type="http://schemas.openxmlformats.org/officeDocument/2006/relationships/header" Target="header32.xml"/><Relationship Id="rId81" Type="http://schemas.openxmlformats.org/officeDocument/2006/relationships/image" Target="media/image27.jpeg"/><Relationship Id="rId86" Type="http://schemas.openxmlformats.org/officeDocument/2006/relationships/image" Target="media/image32.jpeg"/><Relationship Id="rId94" Type="http://schemas.openxmlformats.org/officeDocument/2006/relationships/image" Target="media/image37.jpeg"/><Relationship Id="rId99" Type="http://schemas.openxmlformats.org/officeDocument/2006/relationships/image" Target="media/image41.jpeg"/><Relationship Id="rId101" Type="http://schemas.openxmlformats.org/officeDocument/2006/relationships/header" Target="header39.xml"/><Relationship Id="rId122" Type="http://schemas.openxmlformats.org/officeDocument/2006/relationships/image" Target="media/image51.png"/><Relationship Id="rId130" Type="http://schemas.openxmlformats.org/officeDocument/2006/relationships/image" Target="media/image55.jpeg"/><Relationship Id="rId135" Type="http://schemas.openxmlformats.org/officeDocument/2006/relationships/image" Target="media/image57.jpeg"/><Relationship Id="rId143" Type="http://schemas.openxmlformats.org/officeDocument/2006/relationships/hyperlink" Target="http://www.armstat.am/file/article/marz_12_11.pdf" TargetMode="External"/><Relationship Id="rId148" Type="http://schemas.openxmlformats.org/officeDocument/2006/relationships/image" Target="media/image62.jpeg"/><Relationship Id="rId151" Type="http://schemas.openxmlformats.org/officeDocument/2006/relationships/header" Target="header6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3" Type="http://schemas.openxmlformats.org/officeDocument/2006/relationships/header" Target="header5.xml"/><Relationship Id="rId18" Type="http://schemas.openxmlformats.org/officeDocument/2006/relationships/header" Target="header8.xml"/><Relationship Id="rId39" Type="http://schemas.openxmlformats.org/officeDocument/2006/relationships/hyperlink" Target="http://www.tdp.kiev.ua/sales/tech/gaz-3302" TargetMode="External"/><Relationship Id="rId109" Type="http://schemas.openxmlformats.org/officeDocument/2006/relationships/image" Target="media/image45.jpeg"/><Relationship Id="rId34" Type="http://schemas.openxmlformats.org/officeDocument/2006/relationships/image" Target="media/image9.jpeg"/><Relationship Id="rId50" Type="http://schemas.openxmlformats.org/officeDocument/2006/relationships/header" Target="header19.xml"/><Relationship Id="rId55" Type="http://schemas.openxmlformats.org/officeDocument/2006/relationships/header" Target="header22.xml"/><Relationship Id="rId76" Type="http://schemas.openxmlformats.org/officeDocument/2006/relationships/image" Target="media/image25.jpeg"/><Relationship Id="rId97" Type="http://schemas.openxmlformats.org/officeDocument/2006/relationships/image" Target="media/image39.jpeg"/><Relationship Id="rId104" Type="http://schemas.openxmlformats.org/officeDocument/2006/relationships/image" Target="media/image43.jpeg"/><Relationship Id="rId120" Type="http://schemas.openxmlformats.org/officeDocument/2006/relationships/header" Target="header50.xml"/><Relationship Id="rId125" Type="http://schemas.openxmlformats.org/officeDocument/2006/relationships/image" Target="media/image53.png"/><Relationship Id="rId141" Type="http://schemas.openxmlformats.org/officeDocument/2006/relationships/header" Target="header59.xml"/><Relationship Id="rId146" Type="http://schemas.openxmlformats.org/officeDocument/2006/relationships/image" Target="media/image60.jpeg"/><Relationship Id="rId7" Type="http://schemas.openxmlformats.org/officeDocument/2006/relationships/image" Target="media/image1.png"/><Relationship Id="rId71" Type="http://schemas.openxmlformats.org/officeDocument/2006/relationships/header" Target="header28.xml"/><Relationship Id="rId92" Type="http://schemas.openxmlformats.org/officeDocument/2006/relationships/header" Target="header37.xml"/><Relationship Id="rId2" Type="http://schemas.openxmlformats.org/officeDocument/2006/relationships/styles" Target="styles.xml"/><Relationship Id="rId29" Type="http://schemas.openxmlformats.org/officeDocument/2006/relationships/header" Target="header14.xml"/><Relationship Id="rId24" Type="http://schemas.openxmlformats.org/officeDocument/2006/relationships/hyperlink" Target="http://www.tdp.kiev.ua/sales/tech/gaz-3302" TargetMode="External"/><Relationship Id="rId40" Type="http://schemas.openxmlformats.org/officeDocument/2006/relationships/image" Target="media/image14.jpeg"/><Relationship Id="rId45" Type="http://schemas.openxmlformats.org/officeDocument/2006/relationships/header" Target="header16.xml"/><Relationship Id="rId66" Type="http://schemas.openxmlformats.org/officeDocument/2006/relationships/image" Target="media/image21.png"/><Relationship Id="rId87" Type="http://schemas.openxmlformats.org/officeDocument/2006/relationships/image" Target="media/image33.jpeg"/><Relationship Id="rId110" Type="http://schemas.openxmlformats.org/officeDocument/2006/relationships/header" Target="header44.xml"/><Relationship Id="rId115" Type="http://schemas.openxmlformats.org/officeDocument/2006/relationships/image" Target="media/image48.png"/><Relationship Id="rId131" Type="http://schemas.openxmlformats.org/officeDocument/2006/relationships/image" Target="media/image56.jpeg"/><Relationship Id="rId136" Type="http://schemas.openxmlformats.org/officeDocument/2006/relationships/hyperlink" Target="http://www.mountaintea.am/urc.php" TargetMode="External"/><Relationship Id="rId61" Type="http://schemas.openxmlformats.org/officeDocument/2006/relationships/hyperlink" Target="http://areg.biz/firms/?id=16965&amp;lng=am" TargetMode="External"/><Relationship Id="rId82" Type="http://schemas.openxmlformats.org/officeDocument/2006/relationships/image" Target="media/image28.jpeg"/><Relationship Id="rId152" Type="http://schemas.openxmlformats.org/officeDocument/2006/relationships/header" Target="header63.xml"/><Relationship Id="rId19" Type="http://schemas.openxmlformats.org/officeDocument/2006/relationships/image" Target="media/image4.png"/><Relationship Id="rId14" Type="http://schemas.openxmlformats.org/officeDocument/2006/relationships/header" Target="header6.xml"/><Relationship Id="rId30" Type="http://schemas.openxmlformats.org/officeDocument/2006/relationships/header" Target="header15.xml"/><Relationship Id="rId35" Type="http://schemas.openxmlformats.org/officeDocument/2006/relationships/image" Target="media/image10.jpeg"/><Relationship Id="rId56" Type="http://schemas.openxmlformats.org/officeDocument/2006/relationships/image" Target="media/image18.jpeg"/><Relationship Id="rId77" Type="http://schemas.openxmlformats.org/officeDocument/2006/relationships/image" Target="media/image26.png"/><Relationship Id="rId100" Type="http://schemas.openxmlformats.org/officeDocument/2006/relationships/header" Target="header38.xml"/><Relationship Id="rId105" Type="http://schemas.openxmlformats.org/officeDocument/2006/relationships/image" Target="media/image44.jpeg"/><Relationship Id="rId126" Type="http://schemas.openxmlformats.org/officeDocument/2006/relationships/hyperlink" Target="http://www.mineconomy.am/../up/files/ATG-81.pdf" TargetMode="External"/><Relationship Id="rId147" Type="http://schemas.openxmlformats.org/officeDocument/2006/relationships/image" Target="media/image61.jpeg"/><Relationship Id="rId8" Type="http://schemas.openxmlformats.org/officeDocument/2006/relationships/footer" Target="footer1.xml"/><Relationship Id="rId51" Type="http://schemas.openxmlformats.org/officeDocument/2006/relationships/hyperlink" Target="http://www.armstat.am/file/article/marz_12_11.pdf" TargetMode="External"/><Relationship Id="rId72" Type="http://schemas.openxmlformats.org/officeDocument/2006/relationships/header" Target="header29.xml"/><Relationship Id="rId93" Type="http://schemas.openxmlformats.org/officeDocument/2006/relationships/image" Target="media/image36.jpeg"/><Relationship Id="rId98" Type="http://schemas.openxmlformats.org/officeDocument/2006/relationships/image" Target="media/image40.jpeg"/><Relationship Id="rId121" Type="http://schemas.openxmlformats.org/officeDocument/2006/relationships/image" Target="media/image50.png"/><Relationship Id="rId142" Type="http://schemas.openxmlformats.org/officeDocument/2006/relationships/image" Target="media/image58.jpeg"/><Relationship Id="rId3" Type="http://schemas.openxmlformats.org/officeDocument/2006/relationships/settings" Target="settings.xm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://www.shen.am/?pageid=meghri" TargetMode="External"/><Relationship Id="rId2" Type="http://schemas.openxmlformats.org/officeDocument/2006/relationships/hyperlink" Target="http://www.mca.am/files/wua/arm/24.pdf" TargetMode="External"/><Relationship Id="rId1" Type="http://schemas.openxmlformats.org/officeDocument/2006/relationships/hyperlink" Target="http://www.armstat.am/file/article/poverty_2012a_2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4294954384</TotalTime>
  <Pages>293</Pages>
  <Words>-32766</Words>
  <Characters>-32766</Characters>
  <Application>Microsoft Office Outlook</Application>
  <DocSecurity>0</DocSecurity>
  <Lines>0</Lines>
  <Paragraphs>0</Paragraphs>
  <ScaleCrop>false</ScaleCrop>
  <Company>Hewlett-Packard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Irina</dc:creator>
  <cp:keywords/>
  <dc:description/>
  <cp:lastModifiedBy>WiZaRd</cp:lastModifiedBy>
  <cp:revision>258</cp:revision>
  <cp:lastPrinted>2013-07-18T13:13:00Z</cp:lastPrinted>
  <dcterms:created xsi:type="dcterms:W3CDTF">2013-01-06T10:57:00Z</dcterms:created>
  <dcterms:modified xsi:type="dcterms:W3CDTF">2013-08-22T14:15:00Z</dcterms:modified>
</cp:coreProperties>
</file>