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204" w:rsidRPr="00181127" w:rsidRDefault="009D2838" w:rsidP="009E2204">
      <w:pPr>
        <w:pStyle w:val="Heading4"/>
        <w:rPr>
          <w:rFonts w:ascii="GHEA Grapalat" w:hAnsi="GHEA Grapalat"/>
        </w:rPr>
      </w:pPr>
      <w:r w:rsidRPr="009D2838">
        <w:rPr>
          <w:rFonts w:ascii="GHEA Grapalat" w:hAnsi="GHEA Grapalat"/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left:0;text-align:left;margin-left:-27pt;margin-top:-18pt;width:531pt;height:171pt;z-index:251657728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isYgAIAABA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" stroked="f">
            <v:textbox>
              <w:txbxContent>
                <w:p w:rsidR="00D036C2" w:rsidRPr="00181127" w:rsidRDefault="00D036C2" w:rsidP="00445D21">
                  <w:pPr>
                    <w:jc w:val="center"/>
                    <w:rPr>
                      <w:rFonts w:ascii="GHEA Grapalat" w:hAnsi="GHEA Grapalat"/>
                    </w:rPr>
                  </w:pPr>
                  <w:r w:rsidRPr="00181127">
                    <w:rPr>
                      <w:rFonts w:ascii="GHEA Grapalat" w:hAnsi="GHEA Grapalat"/>
                      <w:noProof/>
                      <w:lang w:eastAsia="en-US"/>
                    </w:rPr>
                    <w:drawing>
                      <wp:inline distT="0" distB="0" distL="0" distR="0">
                        <wp:extent cx="967740" cy="929640"/>
                        <wp:effectExtent l="0" t="0" r="3810" b="3810"/>
                        <wp:docPr id="1" name="Рисунок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>
                                  <a:picLocks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7740" cy="929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036C2" w:rsidRPr="00181127" w:rsidRDefault="00D036C2" w:rsidP="00445D21">
                  <w:pPr>
                    <w:pStyle w:val="Heading4"/>
                    <w:rPr>
                      <w:rFonts w:ascii="GHEA Grapalat" w:hAnsi="GHEA Grapalat"/>
                      <w:b/>
                      <w:spacing w:val="60"/>
                      <w:sz w:val="26"/>
                    </w:rPr>
                  </w:pPr>
                </w:p>
                <w:p w:rsidR="00D036C2" w:rsidRPr="00181127" w:rsidRDefault="00D036C2" w:rsidP="00445D21">
                  <w:pPr>
                    <w:pStyle w:val="hh"/>
                    <w:spacing w:line="300" w:lineRule="exact"/>
                    <w:rPr>
                      <w:rFonts w:ascii="GHEA Grapalat" w:hAnsi="GHEA Grapalat"/>
                      <w:spacing w:val="10"/>
                      <w:sz w:val="26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ՀԱՅԱՍՏԱՆԻ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ՀԱՆՐԱՊԵՏՈՒԹՅԱՆ</w:t>
                  </w:r>
                  <w:r w:rsidRPr="00181127">
                    <w:rPr>
                      <w:rFonts w:ascii="GHEA Grapalat" w:hAnsi="GHEA Grapalat"/>
                      <w:spacing w:val="10"/>
                      <w:sz w:val="26"/>
                    </w:rPr>
                    <w:t xml:space="preserve"> </w:t>
                  </w:r>
                </w:p>
                <w:p w:rsidR="00D036C2" w:rsidRPr="00181127" w:rsidRDefault="00D036C2" w:rsidP="00445D21">
                  <w:pPr>
                    <w:pStyle w:val="hh"/>
                    <w:spacing w:line="300" w:lineRule="exact"/>
                    <w:rPr>
                      <w:rFonts w:ascii="GHEA Grapalat" w:hAnsi="GHEA Grapalat"/>
                      <w:spacing w:val="10"/>
                      <w:szCs w:val="28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ՀԱՆՐԱՅԻՆ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ԾԱՌԱՅՈՒԹՅՈՒՆՆԵՐԸ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ԿԱՐԳԱՎՈՐՈՂ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ՀԱՆՁՆԱԺՈՂՈՎ</w:t>
                  </w:r>
                </w:p>
                <w:p w:rsidR="00D036C2" w:rsidRPr="00181127" w:rsidRDefault="00D036C2" w:rsidP="00445D21">
                  <w:pPr>
                    <w:pStyle w:val="aa"/>
                    <w:pBdr>
                      <w:bottom w:val="none" w:sz="0" w:space="0" w:color="auto"/>
                    </w:pBdr>
                    <w:spacing w:before="120" w:line="300" w:lineRule="exact"/>
                    <w:rPr>
                      <w:rFonts w:ascii="GHEA Grapalat" w:hAnsi="GHEA Grapalat"/>
                      <w:spacing w:val="10"/>
                      <w:sz w:val="30"/>
                      <w:szCs w:val="30"/>
                      <w:lang w:val="en-US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30"/>
                      <w:szCs w:val="30"/>
                      <w:lang w:val="en-US"/>
                    </w:rPr>
                    <w:t>ՆԱԽԱԳԱՀ</w:t>
                  </w:r>
                </w:p>
                <w:p w:rsidR="00D036C2" w:rsidRPr="00AF4502" w:rsidRDefault="00D036C2" w:rsidP="00445D21">
                  <w:pPr>
                    <w:pStyle w:val="adres"/>
                    <w:pBdr>
                      <w:top w:val="thinThickMediumGap" w:sz="18" w:space="0" w:color="auto"/>
                    </w:pBdr>
                    <w:spacing w:before="120" w:line="240" w:lineRule="exact"/>
                    <w:rPr>
                      <w:rFonts w:ascii="GHEA Grapalat" w:hAnsi="GHEA Grapalat"/>
                    </w:rPr>
                  </w:pPr>
                  <w:r w:rsidRPr="00AF4502">
                    <w:rPr>
                      <w:rFonts w:ascii="GHEA Grapalat" w:hAnsi="GHEA Grapalat" w:cs="Sylfaen"/>
                    </w:rPr>
                    <w:t>ՀՀ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, </w:t>
                  </w:r>
                  <w:r w:rsidRPr="00AF4502">
                    <w:rPr>
                      <w:rFonts w:ascii="GHEA Grapalat" w:hAnsi="GHEA Grapalat" w:cs="Sylfaen"/>
                    </w:rPr>
                    <w:t>ԵՐԵՎԱՆ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, </w:t>
                  </w:r>
                  <w:r w:rsidRPr="00AF4502">
                    <w:rPr>
                      <w:rFonts w:ascii="GHEA Grapalat" w:hAnsi="GHEA Grapalat" w:cs="Sylfaen"/>
                    </w:rPr>
                    <w:t>ՍԱՐՅԱՆ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 22, </w:t>
                  </w:r>
                  <w:r w:rsidRPr="00AF4502">
                    <w:rPr>
                      <w:rFonts w:ascii="GHEA Grapalat" w:hAnsi="GHEA Grapalat" w:cs="Sylfaen"/>
                    </w:rPr>
                    <w:t>ՀԵՌ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.(374-10) 522522, </w:t>
                  </w:r>
                  <w:r w:rsidRPr="00AF4502">
                    <w:rPr>
                      <w:rFonts w:ascii="GHEA Grapalat" w:hAnsi="GHEA Grapalat" w:cs="Sylfaen"/>
                    </w:rPr>
                    <w:t>ՖԱՔՍ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 (374-10) 52556</w:t>
                  </w:r>
                  <w:r w:rsidRPr="00AF4502">
                    <w:rPr>
                      <w:rFonts w:ascii="GHEA Grapalat" w:hAnsi="GHEA Grapalat"/>
                    </w:rPr>
                    <w:t>3</w:t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Ind w:w="113" w:type="dxa"/>
        <w:tblLayout w:type="fixed"/>
        <w:tblLook w:val="0000"/>
      </w:tblPr>
      <w:tblGrid>
        <w:gridCol w:w="369"/>
        <w:gridCol w:w="720"/>
        <w:gridCol w:w="351"/>
        <w:gridCol w:w="683"/>
        <w:gridCol w:w="1126"/>
        <w:gridCol w:w="1066"/>
      </w:tblGrid>
      <w:tr w:rsidR="00445D21" w:rsidRPr="00181127">
        <w:trPr>
          <w:trHeight w:val="457"/>
        </w:trPr>
        <w:tc>
          <w:tcPr>
            <w:tcW w:w="369" w:type="dxa"/>
            <w:vAlign w:val="bottom"/>
          </w:tcPr>
          <w:p w:rsidR="00445D21" w:rsidRPr="00181127" w:rsidRDefault="00181127" w:rsidP="0069191F">
            <w:pPr>
              <w:jc w:val="right"/>
              <w:rPr>
                <w:rFonts w:ascii="GHEA Grapalat" w:hAnsi="GHEA Grapalat"/>
                <w:b/>
                <w:noProof/>
              </w:rPr>
            </w:pPr>
            <w:r w:rsidRPr="00181127">
              <w:rPr>
                <w:rFonts w:ascii="GHEA Grapalat" w:hAnsi="GHEA Grapalat"/>
                <w:b/>
                <w:noProof/>
              </w:rPr>
              <w:t>«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445D21" w:rsidRPr="00181127" w:rsidRDefault="00445D21" w:rsidP="0069191F">
            <w:pPr>
              <w:rPr>
                <w:rFonts w:ascii="GHEA Grapalat" w:hAnsi="GHEA Grapalat"/>
                <w:b/>
                <w:noProof/>
              </w:rPr>
            </w:pPr>
          </w:p>
        </w:tc>
        <w:tc>
          <w:tcPr>
            <w:tcW w:w="351" w:type="dxa"/>
            <w:vAlign w:val="bottom"/>
          </w:tcPr>
          <w:p w:rsidR="00445D21" w:rsidRPr="00181127" w:rsidRDefault="00181127" w:rsidP="0069191F">
            <w:pPr>
              <w:rPr>
                <w:rFonts w:ascii="GHEA Grapalat" w:hAnsi="GHEA Grapalat"/>
                <w:b/>
                <w:noProof/>
              </w:rPr>
            </w:pPr>
            <w:r w:rsidRPr="00181127">
              <w:rPr>
                <w:rFonts w:ascii="GHEA Grapalat" w:hAnsi="GHEA Grapalat"/>
                <w:b/>
                <w:noProof/>
              </w:rPr>
              <w:t>»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  <w:vAlign w:val="bottom"/>
          </w:tcPr>
          <w:p w:rsidR="00445D21" w:rsidRPr="00181127" w:rsidRDefault="00445D21" w:rsidP="0069191F">
            <w:pPr>
              <w:jc w:val="center"/>
              <w:rPr>
                <w:rFonts w:ascii="GHEA Grapalat" w:hAnsi="GHEA Grapalat"/>
                <w:b/>
                <w:noProof/>
              </w:rPr>
            </w:pPr>
          </w:p>
        </w:tc>
        <w:tc>
          <w:tcPr>
            <w:tcW w:w="1066" w:type="dxa"/>
            <w:tcMar>
              <w:left w:w="0" w:type="dxa"/>
              <w:right w:w="0" w:type="dxa"/>
            </w:tcMar>
            <w:vAlign w:val="bottom"/>
          </w:tcPr>
          <w:p w:rsidR="00445D21" w:rsidRPr="00181127" w:rsidRDefault="00445D21" w:rsidP="00694B42">
            <w:pPr>
              <w:rPr>
                <w:rFonts w:ascii="GHEA Grapalat" w:hAnsi="GHEA Grapalat"/>
                <w:b/>
                <w:noProof/>
              </w:rPr>
            </w:pPr>
            <w:r w:rsidRPr="00181127">
              <w:rPr>
                <w:rFonts w:ascii="GHEA Grapalat" w:hAnsi="GHEA Grapalat"/>
                <w:noProof/>
              </w:rPr>
              <w:t xml:space="preserve">  201</w:t>
            </w:r>
            <w:r w:rsidR="00694B42">
              <w:rPr>
                <w:rFonts w:ascii="GHEA Grapalat" w:hAnsi="GHEA Grapalat"/>
                <w:noProof/>
              </w:rPr>
              <w:t>7</w:t>
            </w:r>
            <w:r w:rsidRPr="00181127">
              <w:rPr>
                <w:rFonts w:ascii="GHEA Grapalat" w:hAnsi="GHEA Grapalat"/>
                <w:noProof/>
              </w:rPr>
              <w:t xml:space="preserve"> թ.</w:t>
            </w:r>
          </w:p>
        </w:tc>
      </w:tr>
      <w:tr w:rsidR="00445D21" w:rsidRPr="00181127">
        <w:trPr>
          <w:gridAfter w:val="2"/>
          <w:wAfter w:w="2192" w:type="dxa"/>
          <w:trHeight w:hRule="exact" w:val="559"/>
        </w:trPr>
        <w:tc>
          <w:tcPr>
            <w:tcW w:w="369" w:type="dxa"/>
            <w:vAlign w:val="bottom"/>
          </w:tcPr>
          <w:p w:rsidR="00445D21" w:rsidRPr="00181127" w:rsidRDefault="00445D21" w:rsidP="0069191F">
            <w:pPr>
              <w:rPr>
                <w:rFonts w:ascii="GHEA Grapalat" w:hAnsi="GHEA Grapalat"/>
                <w:noProof/>
              </w:rPr>
            </w:pPr>
            <w:r w:rsidRPr="00181127">
              <w:rPr>
                <w:rFonts w:ascii="GHEA Grapalat" w:hAnsi="GHEA Grapalat"/>
                <w:noProof/>
              </w:rPr>
              <w:t>№</w:t>
            </w:r>
          </w:p>
        </w:tc>
        <w:tc>
          <w:tcPr>
            <w:tcW w:w="1754" w:type="dxa"/>
            <w:gridSpan w:val="3"/>
            <w:tcBorders>
              <w:bottom w:val="single" w:sz="4" w:space="0" w:color="auto"/>
            </w:tcBorders>
            <w:vAlign w:val="bottom"/>
          </w:tcPr>
          <w:p w:rsidR="00445D21" w:rsidRPr="00D34EFB" w:rsidRDefault="00445D21" w:rsidP="0069191F">
            <w:pPr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</w:tr>
    </w:tbl>
    <w:p w:rsidR="00445D21" w:rsidRPr="00181127" w:rsidRDefault="00445D21" w:rsidP="00AF4502">
      <w:pPr>
        <w:pStyle w:val="namakihasceater"/>
      </w:pPr>
    </w:p>
    <w:p w:rsidR="00033EB1" w:rsidRDefault="00A155B7" w:rsidP="00033EB1">
      <w:pPr>
        <w:pStyle w:val="namakihasceater"/>
        <w:spacing w:line="216" w:lineRule="auto"/>
        <w:ind w:left="5103" w:right="-170"/>
      </w:pPr>
      <w:r>
        <w:t xml:space="preserve">ՀՀ </w:t>
      </w:r>
      <w:r w:rsidR="00033EB1">
        <w:t>կառավարության աշխատակազմի</w:t>
      </w:r>
    </w:p>
    <w:p w:rsidR="00A155B7" w:rsidRDefault="00033EB1" w:rsidP="00033EB1">
      <w:pPr>
        <w:pStyle w:val="namakihasceater"/>
        <w:spacing w:line="216" w:lineRule="auto"/>
        <w:ind w:left="5103" w:right="-170"/>
      </w:pPr>
      <w:r>
        <w:t xml:space="preserve">ղեկավար պարոն Վ. Ստեփանյանին </w:t>
      </w:r>
    </w:p>
    <w:p w:rsidR="00445D21" w:rsidRDefault="00445D21" w:rsidP="00AF4502">
      <w:pPr>
        <w:pStyle w:val="namakihasceater"/>
      </w:pPr>
    </w:p>
    <w:p w:rsidR="00033EB1" w:rsidRPr="00181127" w:rsidRDefault="00033EB1" w:rsidP="00AF4502">
      <w:pPr>
        <w:pStyle w:val="namakihasceater"/>
      </w:pPr>
    </w:p>
    <w:p w:rsidR="00D9691A" w:rsidRDefault="00A155B7" w:rsidP="00AF6EC4">
      <w:pPr>
        <w:pStyle w:val="nrnamakipatasxane"/>
      </w:pPr>
      <w:r>
        <w:t xml:space="preserve">Ի պատասխան Ձեր </w:t>
      </w:r>
      <w:r w:rsidR="00033EB1">
        <w:t>30</w:t>
      </w:r>
      <w:r>
        <w:t>.</w:t>
      </w:r>
      <w:r w:rsidR="00F60283">
        <w:t>10</w:t>
      </w:r>
      <w:r>
        <w:t>.2017թ.</w:t>
      </w:r>
    </w:p>
    <w:p w:rsidR="00A155B7" w:rsidRPr="00181127" w:rsidRDefault="00D07B58" w:rsidP="00AF6EC4">
      <w:pPr>
        <w:pStyle w:val="nrnamakipatasxane"/>
      </w:pPr>
      <w:r>
        <w:t>№0</w:t>
      </w:r>
      <w:r w:rsidR="00F60283">
        <w:t>4</w:t>
      </w:r>
      <w:r>
        <w:t>/</w:t>
      </w:r>
      <w:r w:rsidR="00033EB1">
        <w:t>951-</w:t>
      </w:r>
      <w:r>
        <w:t>17 գրության</w:t>
      </w:r>
    </w:p>
    <w:p w:rsidR="00526F4A" w:rsidRPr="00181127" w:rsidRDefault="00526F4A" w:rsidP="00526F4A">
      <w:pPr>
        <w:pStyle w:val="namak"/>
      </w:pPr>
    </w:p>
    <w:p w:rsidR="005F2A69" w:rsidRDefault="005F2A69" w:rsidP="00FA2FF4">
      <w:pPr>
        <w:pStyle w:val="namak"/>
        <w:spacing w:line="348" w:lineRule="auto"/>
        <w:rPr>
          <w:rStyle w:val="namak2"/>
          <w:rFonts w:ascii="GHEA Grapalat" w:hAnsi="GHEA Grapalat"/>
        </w:rPr>
      </w:pPr>
    </w:p>
    <w:p w:rsidR="00D9691A" w:rsidRPr="00181127" w:rsidRDefault="00445D21" w:rsidP="00FA2FF4">
      <w:pPr>
        <w:pStyle w:val="namak"/>
        <w:spacing w:line="348" w:lineRule="auto"/>
      </w:pPr>
      <w:r w:rsidRPr="00181127">
        <w:rPr>
          <w:rStyle w:val="namak2"/>
          <w:rFonts w:ascii="GHEA Grapalat" w:hAnsi="GHEA Grapalat"/>
        </w:rPr>
        <w:t>Հարգելի</w:t>
      </w:r>
      <w:r w:rsidRPr="00181127">
        <w:rPr>
          <w:rFonts w:cs="ArTarumianTimes"/>
        </w:rPr>
        <w:t xml:space="preserve"> </w:t>
      </w:r>
      <w:r w:rsidRPr="00181127">
        <w:rPr>
          <w:rFonts w:cs="Sylfaen"/>
        </w:rPr>
        <w:t>պարոն</w:t>
      </w:r>
      <w:r w:rsidRPr="00181127">
        <w:t xml:space="preserve"> </w:t>
      </w:r>
      <w:r w:rsidR="0062088F">
        <w:t>Ստեփանյան</w:t>
      </w:r>
      <w:r w:rsidRPr="00181127">
        <w:t>,</w:t>
      </w:r>
    </w:p>
    <w:p w:rsidR="00D9691A" w:rsidRDefault="003D4559" w:rsidP="00FA2FF4">
      <w:pPr>
        <w:pStyle w:val="namak"/>
        <w:spacing w:line="348" w:lineRule="auto"/>
        <w:rPr>
          <w:rFonts w:cs="Sylfaen"/>
          <w:lang w:val="hy-AM"/>
        </w:rPr>
      </w:pPr>
      <w:r w:rsidRPr="002B3FD6">
        <w:rPr>
          <w:rFonts w:cs="Sylfaen"/>
          <w:lang w:val="hy-AM"/>
        </w:rPr>
        <w:t>ՀՀ հանրային ծառայությունները կարգավորող հանձնաժողովը</w:t>
      </w:r>
      <w:r w:rsidR="002321CC">
        <w:rPr>
          <w:rFonts w:cs="Sylfaen"/>
        </w:rPr>
        <w:t xml:space="preserve"> </w:t>
      </w:r>
      <w:r w:rsidR="004213D3" w:rsidRPr="002B3FD6">
        <w:rPr>
          <w:rFonts w:cs="Sylfaen"/>
          <w:lang w:val="hy-AM"/>
        </w:rPr>
        <w:t>«</w:t>
      </w:r>
      <w:r w:rsidR="006E44BF">
        <w:rPr>
          <w:rFonts w:cs="Sylfaen"/>
        </w:rPr>
        <w:t xml:space="preserve">Հայաստանի Հանրապետության </w:t>
      </w:r>
      <w:r w:rsidR="0062088F">
        <w:rPr>
          <w:rFonts w:cs="Sylfaen"/>
        </w:rPr>
        <w:t>կ</w:t>
      </w:r>
      <w:r w:rsidR="006E44BF">
        <w:rPr>
          <w:rFonts w:cs="Sylfaen"/>
        </w:rPr>
        <w:t xml:space="preserve">առավարության և Ռուսաստանի Դաշնության </w:t>
      </w:r>
      <w:r w:rsidR="0062088F">
        <w:rPr>
          <w:rFonts w:cs="Sylfaen"/>
        </w:rPr>
        <w:t>կ</w:t>
      </w:r>
      <w:r w:rsidR="006E44BF">
        <w:rPr>
          <w:rFonts w:cs="Sylfaen"/>
        </w:rPr>
        <w:t xml:space="preserve">առավարության միջև </w:t>
      </w:r>
      <w:r w:rsidR="009F7037" w:rsidRPr="002B3FD6">
        <w:rPr>
          <w:rFonts w:cs="Sylfaen"/>
          <w:lang w:val="hy-AM"/>
        </w:rPr>
        <w:t>«</w:t>
      </w:r>
      <w:r w:rsidR="006E44BF">
        <w:rPr>
          <w:rFonts w:cs="Sylfaen"/>
        </w:rPr>
        <w:t>ՀայՌուսգազարդ</w:t>
      </w:r>
      <w:r w:rsidR="009F7037">
        <w:rPr>
          <w:rFonts w:cs="Sylfaen"/>
        </w:rPr>
        <w:t xml:space="preserve">» </w:t>
      </w:r>
      <w:r w:rsidR="006E44BF">
        <w:rPr>
          <w:rFonts w:cs="Sylfaen"/>
        </w:rPr>
        <w:t>փակ բա</w:t>
      </w:r>
      <w:r w:rsidR="009F7037">
        <w:rPr>
          <w:rFonts w:cs="Sylfaen"/>
        </w:rPr>
        <w:t>ժ</w:t>
      </w:r>
      <w:r w:rsidR="006E44BF">
        <w:rPr>
          <w:rFonts w:cs="Sylfaen"/>
        </w:rPr>
        <w:t xml:space="preserve">նետիրական ընկերության բաժնետոմսերի առուվաճառքի և հետագա գործունեության պայմանների մասին 2013 թվականի դեկտեմբերի 2-ի </w:t>
      </w:r>
      <w:r w:rsidR="00CE1CC5">
        <w:rPr>
          <w:rFonts w:cs="Sylfaen"/>
        </w:rPr>
        <w:t>Հ</w:t>
      </w:r>
      <w:r w:rsidR="006E44BF">
        <w:rPr>
          <w:rFonts w:cs="Sylfaen"/>
        </w:rPr>
        <w:t>ամաձայնագրում փոփոխություններ կատարելու մասին</w:t>
      </w:r>
      <w:r w:rsidR="009F7037">
        <w:rPr>
          <w:rFonts w:cs="Sylfaen"/>
        </w:rPr>
        <w:t>»</w:t>
      </w:r>
      <w:r w:rsidR="006E44BF">
        <w:rPr>
          <w:rFonts w:cs="Sylfaen"/>
        </w:rPr>
        <w:t xml:space="preserve"> արձանագրության կնքման առաջարկությանը համաձայնություն տալու մասին</w:t>
      </w:r>
      <w:r w:rsidR="009F7037">
        <w:rPr>
          <w:rFonts w:cs="Sylfaen"/>
        </w:rPr>
        <w:t>»</w:t>
      </w:r>
      <w:r w:rsidR="006E44BF">
        <w:rPr>
          <w:rFonts w:cs="Sylfaen"/>
        </w:rPr>
        <w:t xml:space="preserve"> և </w:t>
      </w:r>
      <w:r w:rsidR="009F7037" w:rsidRPr="002B3FD6">
        <w:rPr>
          <w:rFonts w:cs="Sylfaen"/>
          <w:lang w:val="hy-AM"/>
        </w:rPr>
        <w:t>«</w:t>
      </w:r>
      <w:r w:rsidR="006E44BF">
        <w:rPr>
          <w:rFonts w:cs="Sylfaen"/>
        </w:rPr>
        <w:t xml:space="preserve">Հայաստանի Հանրապետության </w:t>
      </w:r>
      <w:r w:rsidR="0062088F">
        <w:rPr>
          <w:rFonts w:cs="Sylfaen"/>
        </w:rPr>
        <w:t>կ</w:t>
      </w:r>
      <w:r w:rsidR="00A36E83">
        <w:rPr>
          <w:rFonts w:cs="Sylfaen"/>
        </w:rPr>
        <w:t xml:space="preserve">առավարության </w:t>
      </w:r>
      <w:r w:rsidR="006E44BF">
        <w:rPr>
          <w:rFonts w:cs="Sylfaen"/>
        </w:rPr>
        <w:t xml:space="preserve">և Ռուսաստանի Դաշնության </w:t>
      </w:r>
      <w:r w:rsidR="0062088F">
        <w:rPr>
          <w:rFonts w:cs="Sylfaen"/>
        </w:rPr>
        <w:t>կ</w:t>
      </w:r>
      <w:r w:rsidR="006E44BF">
        <w:rPr>
          <w:rFonts w:cs="Sylfaen"/>
        </w:rPr>
        <w:t xml:space="preserve">առավարության միջև Հայաստանի Հանրապետություն բնական գազի առաքման ժամանակ գների ձևավորման կարգի վերաբերյալ 2013 թվականի դեկտեմբերի 2-ի </w:t>
      </w:r>
      <w:r w:rsidR="00A36E83">
        <w:rPr>
          <w:rFonts w:cs="Sylfaen"/>
        </w:rPr>
        <w:t>Հ</w:t>
      </w:r>
      <w:r w:rsidR="006E44BF">
        <w:rPr>
          <w:rFonts w:cs="Sylfaen"/>
        </w:rPr>
        <w:t>ամաձայնագրում փոփոխություններ կատարելու մասին</w:t>
      </w:r>
      <w:r w:rsidR="009F7037">
        <w:rPr>
          <w:rFonts w:cs="Sylfaen"/>
        </w:rPr>
        <w:t>»</w:t>
      </w:r>
      <w:r w:rsidR="006E44BF">
        <w:rPr>
          <w:rFonts w:cs="Sylfaen"/>
        </w:rPr>
        <w:t xml:space="preserve"> արձանագրության </w:t>
      </w:r>
      <w:r w:rsidR="009F7037">
        <w:rPr>
          <w:rFonts w:cs="Sylfaen"/>
        </w:rPr>
        <w:t xml:space="preserve">կնքման </w:t>
      </w:r>
      <w:r w:rsidR="006E44BF">
        <w:rPr>
          <w:rFonts w:cs="Sylfaen"/>
        </w:rPr>
        <w:t>առաջարկությանը համաձայնություն տալու մասին</w:t>
      </w:r>
      <w:r w:rsidR="009F7037">
        <w:rPr>
          <w:rFonts w:cs="Sylfaen"/>
        </w:rPr>
        <w:t>»</w:t>
      </w:r>
      <w:r w:rsidR="006E44BF">
        <w:rPr>
          <w:rFonts w:cs="Sylfaen"/>
        </w:rPr>
        <w:t xml:space="preserve"> ՀՀ կառավարության որոշումների նախագծերի </w:t>
      </w:r>
      <w:r w:rsidR="004213D3" w:rsidRPr="002B3FD6">
        <w:rPr>
          <w:rFonts w:cs="Sylfaen"/>
          <w:lang w:val="hy-AM"/>
        </w:rPr>
        <w:t xml:space="preserve">վերաբերյալ </w:t>
      </w:r>
      <w:r w:rsidR="006E44BF" w:rsidRPr="002B3FD6">
        <w:rPr>
          <w:rFonts w:cs="Sylfaen"/>
          <w:lang w:val="hy-AM"/>
        </w:rPr>
        <w:t xml:space="preserve">առաջարկություններ </w:t>
      </w:r>
      <w:r w:rsidR="006E44BF">
        <w:rPr>
          <w:rFonts w:cs="Sylfaen"/>
        </w:rPr>
        <w:t xml:space="preserve">և </w:t>
      </w:r>
      <w:r w:rsidR="006E44BF">
        <w:rPr>
          <w:rFonts w:cs="Sylfaen"/>
          <w:lang w:val="hy-AM"/>
        </w:rPr>
        <w:t xml:space="preserve">առարկություններ </w:t>
      </w:r>
      <w:r w:rsidR="004213D3" w:rsidRPr="002B3FD6">
        <w:rPr>
          <w:rFonts w:cs="Sylfaen"/>
          <w:lang w:val="hy-AM"/>
        </w:rPr>
        <w:t>չունի։</w:t>
      </w:r>
    </w:p>
    <w:p w:rsidR="00862138" w:rsidRPr="005F2A69" w:rsidRDefault="001B7791" w:rsidP="0029009B">
      <w:pPr>
        <w:pStyle w:val="namak"/>
        <w:spacing w:line="360" w:lineRule="auto"/>
        <w:rPr>
          <w:rFonts w:cs="Sylfaen"/>
          <w:lang w:val="hy-AM"/>
        </w:rPr>
      </w:pPr>
      <w:bookmarkStart w:id="0" w:name="_GoBack"/>
      <w:bookmarkEnd w:id="0"/>
      <w:r>
        <w:rPr>
          <w:rFonts w:cs="Sylfaen"/>
          <w:noProof/>
          <w:lang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8" type="#_x0000_t201" style="position:absolute;left:0;text-align:left;margin-left:215.55pt;margin-top:2.85pt;width:170.95pt;height:80.2pt;z-index:251658752;mso-position-horizontal-relative:text;mso-position-vertical-relative:text" stroked="f">
            <v:imagedata r:id="rId6" o:title=""/>
          </v:shape>
          <w:control r:id="rId7" w:name="ArGrDigsig1" w:shapeid="_x0000_s1028"/>
        </w:pict>
      </w:r>
      <w:r w:rsidR="005F2A69" w:rsidRPr="005F2A69">
        <w:rPr>
          <w:rFonts w:cs="Sylfaen"/>
          <w:lang w:val="hy-AM"/>
        </w:rPr>
        <w:t xml:space="preserve">  </w:t>
      </w:r>
    </w:p>
    <w:p w:rsidR="006E51B9" w:rsidRPr="004B4092" w:rsidRDefault="00445D21" w:rsidP="00AF4502">
      <w:pPr>
        <w:pStyle w:val="storagrutun"/>
        <w:rPr>
          <w:lang w:val="hy-AM"/>
        </w:rPr>
      </w:pPr>
      <w:r w:rsidRPr="004B4092">
        <w:rPr>
          <w:lang w:val="hy-AM"/>
        </w:rPr>
        <w:t>Ռ</w:t>
      </w:r>
      <w:r w:rsidRPr="004B4092">
        <w:rPr>
          <w:rFonts w:cs="ArTarumianTimes"/>
          <w:lang w:val="hy-AM"/>
        </w:rPr>
        <w:t>.</w:t>
      </w:r>
      <w:r w:rsidR="00694B42" w:rsidRPr="004B4092">
        <w:rPr>
          <w:rFonts w:cs="ArTarumianTimes"/>
          <w:lang w:val="hy-AM"/>
        </w:rPr>
        <w:t xml:space="preserve"> </w:t>
      </w:r>
      <w:r w:rsidRPr="004B4092">
        <w:rPr>
          <w:lang w:val="hy-AM"/>
        </w:rPr>
        <w:t>Նազարյան</w:t>
      </w:r>
    </w:p>
    <w:p w:rsidR="00402141" w:rsidRDefault="00402141" w:rsidP="00402141">
      <w:pPr>
        <w:pStyle w:val="katarox"/>
        <w:ind w:firstLine="0"/>
        <w:rPr>
          <w:rFonts w:cs="Sylfaen"/>
        </w:rPr>
      </w:pPr>
    </w:p>
    <w:p w:rsidR="00402141" w:rsidRDefault="00402141" w:rsidP="00402141">
      <w:pPr>
        <w:pStyle w:val="katarox"/>
        <w:ind w:firstLine="0"/>
        <w:rPr>
          <w:rFonts w:cs="Sylfaen"/>
        </w:rPr>
      </w:pPr>
    </w:p>
    <w:p w:rsidR="00402141" w:rsidRDefault="00402141" w:rsidP="00402141">
      <w:pPr>
        <w:pStyle w:val="katarox"/>
        <w:ind w:firstLine="0"/>
        <w:rPr>
          <w:rFonts w:cs="Sylfaen"/>
        </w:rPr>
      </w:pPr>
    </w:p>
    <w:p w:rsidR="00873FC1" w:rsidRPr="00F63EAB" w:rsidRDefault="00445D21" w:rsidP="00402141">
      <w:pPr>
        <w:pStyle w:val="katarox"/>
        <w:ind w:firstLine="0"/>
        <w:rPr>
          <w:lang w:val="hy-AM"/>
        </w:rPr>
      </w:pPr>
      <w:r w:rsidRPr="00F63EAB">
        <w:rPr>
          <w:rFonts w:cs="Sylfaen"/>
          <w:lang w:val="hy-AM"/>
        </w:rPr>
        <w:t>Կատարող</w:t>
      </w:r>
      <w:r w:rsidRPr="00F63EAB">
        <w:rPr>
          <w:rFonts w:cs="Sylfaen"/>
          <w:noProof/>
          <w:sz w:val="18"/>
          <w:szCs w:val="18"/>
          <w:lang w:val="hy-AM"/>
        </w:rPr>
        <w:t>՝</w:t>
      </w:r>
      <w:r w:rsidRPr="00F63EAB">
        <w:rPr>
          <w:noProof/>
          <w:sz w:val="18"/>
          <w:szCs w:val="18"/>
          <w:lang w:val="hy-AM"/>
        </w:rPr>
        <w:t xml:space="preserve"> </w:t>
      </w:r>
      <w:r w:rsidRPr="00F63EAB">
        <w:rPr>
          <w:lang w:val="hy-AM"/>
        </w:rPr>
        <w:t xml:space="preserve"> </w:t>
      </w:r>
      <w:r w:rsidR="00682264" w:rsidRPr="002321CC">
        <w:rPr>
          <w:lang w:val="hy-AM"/>
        </w:rPr>
        <w:t>Մ. Էլբակյան</w:t>
      </w:r>
      <w:r w:rsidR="006D7F37" w:rsidRPr="00F63EAB">
        <w:rPr>
          <w:lang w:val="hy-AM"/>
        </w:rPr>
        <w:t xml:space="preserve"> </w:t>
      </w:r>
      <w:r w:rsidR="006D7F37" w:rsidRPr="00181127">
        <w:sym w:font="Wingdings" w:char="F028"/>
      </w:r>
      <w:r w:rsidR="006D7F37" w:rsidRPr="00F63EAB">
        <w:rPr>
          <w:lang w:val="hy-AM"/>
        </w:rPr>
        <w:t xml:space="preserve"> </w:t>
      </w:r>
      <w:r w:rsidR="00F63EAB" w:rsidRPr="006B594C">
        <w:rPr>
          <w:lang w:val="hy-AM"/>
        </w:rPr>
        <w:t>010 52-85-90</w:t>
      </w:r>
      <w:r w:rsidR="008E1653" w:rsidRPr="006B594C">
        <w:rPr>
          <w:lang w:val="hy-AM"/>
        </w:rPr>
        <w:t xml:space="preserve"> (32</w:t>
      </w:r>
      <w:r w:rsidR="00682264" w:rsidRPr="002321CC">
        <w:rPr>
          <w:lang w:val="hy-AM"/>
        </w:rPr>
        <w:t>8</w:t>
      </w:r>
      <w:r w:rsidR="008E1653" w:rsidRPr="006B594C">
        <w:rPr>
          <w:lang w:val="hy-AM"/>
        </w:rPr>
        <w:t>)</w:t>
      </w:r>
    </w:p>
    <w:p w:rsidR="006E51B9" w:rsidRPr="006B594C" w:rsidRDefault="006E51B9" w:rsidP="006E51B9">
      <w:pPr>
        <w:rPr>
          <w:rFonts w:ascii="GHEA Grapalat" w:hAnsi="GHEA Grapalat"/>
          <w:sz w:val="16"/>
          <w:szCs w:val="16"/>
          <w:lang w:val="af-ZA"/>
        </w:rPr>
      </w:pPr>
    </w:p>
    <w:sectPr w:rsidR="006E51B9" w:rsidRPr="006B594C" w:rsidSect="00402141">
      <w:type w:val="continuous"/>
      <w:pgSz w:w="11906" w:h="16838"/>
      <w:pgMar w:top="851" w:right="1021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29CC6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160BD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9A61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F788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A3C8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96F4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0CB9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B68D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07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52CC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0004"/>
  <w:defaultTabStop w:val="708"/>
  <w:noPunctuationKerning/>
  <w:characterSpacingControl w:val="doNotCompress"/>
  <w:compat/>
  <w:rsids>
    <w:rsidRoot w:val="00694B42"/>
    <w:rsid w:val="00007956"/>
    <w:rsid w:val="00014DE4"/>
    <w:rsid w:val="00020050"/>
    <w:rsid w:val="00033EB1"/>
    <w:rsid w:val="000647B7"/>
    <w:rsid w:val="00083BE6"/>
    <w:rsid w:val="000A02F7"/>
    <w:rsid w:val="000D12F6"/>
    <w:rsid w:val="000D7A70"/>
    <w:rsid w:val="00134EAF"/>
    <w:rsid w:val="0013553E"/>
    <w:rsid w:val="0017158E"/>
    <w:rsid w:val="00181127"/>
    <w:rsid w:val="001871AD"/>
    <w:rsid w:val="001B52C1"/>
    <w:rsid w:val="001B62C8"/>
    <w:rsid w:val="001B7791"/>
    <w:rsid w:val="001D7D6E"/>
    <w:rsid w:val="002051BC"/>
    <w:rsid w:val="002067C3"/>
    <w:rsid w:val="00226C48"/>
    <w:rsid w:val="002321CC"/>
    <w:rsid w:val="00233D97"/>
    <w:rsid w:val="002448DA"/>
    <w:rsid w:val="0025259D"/>
    <w:rsid w:val="00261764"/>
    <w:rsid w:val="002617AD"/>
    <w:rsid w:val="002870D4"/>
    <w:rsid w:val="0029009B"/>
    <w:rsid w:val="00295079"/>
    <w:rsid w:val="002A4C72"/>
    <w:rsid w:val="002A78CB"/>
    <w:rsid w:val="002B2209"/>
    <w:rsid w:val="002C32E4"/>
    <w:rsid w:val="002D2261"/>
    <w:rsid w:val="002D73F0"/>
    <w:rsid w:val="002F3A1D"/>
    <w:rsid w:val="002F4986"/>
    <w:rsid w:val="0031388D"/>
    <w:rsid w:val="00326EE7"/>
    <w:rsid w:val="00356E2F"/>
    <w:rsid w:val="0037119A"/>
    <w:rsid w:val="00372D71"/>
    <w:rsid w:val="003944DA"/>
    <w:rsid w:val="003960EC"/>
    <w:rsid w:val="00397FDE"/>
    <w:rsid w:val="003A21FF"/>
    <w:rsid w:val="003B5723"/>
    <w:rsid w:val="003B76C8"/>
    <w:rsid w:val="003D0B51"/>
    <w:rsid w:val="003D1E00"/>
    <w:rsid w:val="003D4559"/>
    <w:rsid w:val="003E4FA0"/>
    <w:rsid w:val="003F4E4E"/>
    <w:rsid w:val="00402141"/>
    <w:rsid w:val="004213D3"/>
    <w:rsid w:val="00445D21"/>
    <w:rsid w:val="00452D97"/>
    <w:rsid w:val="00454790"/>
    <w:rsid w:val="00457C0A"/>
    <w:rsid w:val="00462963"/>
    <w:rsid w:val="004A1A33"/>
    <w:rsid w:val="004A716C"/>
    <w:rsid w:val="004B4092"/>
    <w:rsid w:val="004C60B1"/>
    <w:rsid w:val="004D0E7C"/>
    <w:rsid w:val="004D3430"/>
    <w:rsid w:val="004D5452"/>
    <w:rsid w:val="004E0BEB"/>
    <w:rsid w:val="004F66B8"/>
    <w:rsid w:val="00502AA7"/>
    <w:rsid w:val="005110C6"/>
    <w:rsid w:val="005157D1"/>
    <w:rsid w:val="005165E2"/>
    <w:rsid w:val="00526F4A"/>
    <w:rsid w:val="00540AB0"/>
    <w:rsid w:val="00556316"/>
    <w:rsid w:val="005848ED"/>
    <w:rsid w:val="00587023"/>
    <w:rsid w:val="00591711"/>
    <w:rsid w:val="005A2B9C"/>
    <w:rsid w:val="005D0BAD"/>
    <w:rsid w:val="005D213C"/>
    <w:rsid w:val="005D4CFD"/>
    <w:rsid w:val="005E5FEE"/>
    <w:rsid w:val="005F2A69"/>
    <w:rsid w:val="0062088F"/>
    <w:rsid w:val="00620DC5"/>
    <w:rsid w:val="00647406"/>
    <w:rsid w:val="00650BDF"/>
    <w:rsid w:val="00682264"/>
    <w:rsid w:val="0069191F"/>
    <w:rsid w:val="00694B42"/>
    <w:rsid w:val="00695D48"/>
    <w:rsid w:val="00697819"/>
    <w:rsid w:val="006A7D62"/>
    <w:rsid w:val="006B2188"/>
    <w:rsid w:val="006B594C"/>
    <w:rsid w:val="006D7F37"/>
    <w:rsid w:val="006E44BF"/>
    <w:rsid w:val="006E51B9"/>
    <w:rsid w:val="00715757"/>
    <w:rsid w:val="007243D0"/>
    <w:rsid w:val="00726F8B"/>
    <w:rsid w:val="007273D2"/>
    <w:rsid w:val="00736B14"/>
    <w:rsid w:val="00741892"/>
    <w:rsid w:val="0075483A"/>
    <w:rsid w:val="00757650"/>
    <w:rsid w:val="00786515"/>
    <w:rsid w:val="007B11B4"/>
    <w:rsid w:val="007D3AA7"/>
    <w:rsid w:val="007E380F"/>
    <w:rsid w:val="00840853"/>
    <w:rsid w:val="00862138"/>
    <w:rsid w:val="00867223"/>
    <w:rsid w:val="00873FC1"/>
    <w:rsid w:val="00885900"/>
    <w:rsid w:val="008870D6"/>
    <w:rsid w:val="008E1653"/>
    <w:rsid w:val="00907005"/>
    <w:rsid w:val="00953B05"/>
    <w:rsid w:val="00991E8D"/>
    <w:rsid w:val="0099276B"/>
    <w:rsid w:val="009D2838"/>
    <w:rsid w:val="009E2204"/>
    <w:rsid w:val="009E7D9D"/>
    <w:rsid w:val="009F7037"/>
    <w:rsid w:val="00A155B7"/>
    <w:rsid w:val="00A20C92"/>
    <w:rsid w:val="00A33B34"/>
    <w:rsid w:val="00A36E83"/>
    <w:rsid w:val="00A65293"/>
    <w:rsid w:val="00A657BE"/>
    <w:rsid w:val="00A814C9"/>
    <w:rsid w:val="00AA5C82"/>
    <w:rsid w:val="00AF2484"/>
    <w:rsid w:val="00AF4352"/>
    <w:rsid w:val="00AF4502"/>
    <w:rsid w:val="00AF6EC4"/>
    <w:rsid w:val="00B22E34"/>
    <w:rsid w:val="00B260F8"/>
    <w:rsid w:val="00B611AD"/>
    <w:rsid w:val="00B753F4"/>
    <w:rsid w:val="00B83845"/>
    <w:rsid w:val="00BA3F62"/>
    <w:rsid w:val="00BB0925"/>
    <w:rsid w:val="00BB21F6"/>
    <w:rsid w:val="00BC41C6"/>
    <w:rsid w:val="00BD686A"/>
    <w:rsid w:val="00C04516"/>
    <w:rsid w:val="00C25B7C"/>
    <w:rsid w:val="00C80BF5"/>
    <w:rsid w:val="00C95101"/>
    <w:rsid w:val="00CA52B9"/>
    <w:rsid w:val="00CC33D6"/>
    <w:rsid w:val="00CE1CC5"/>
    <w:rsid w:val="00D036C2"/>
    <w:rsid w:val="00D07B58"/>
    <w:rsid w:val="00D34EFB"/>
    <w:rsid w:val="00D524ED"/>
    <w:rsid w:val="00D67638"/>
    <w:rsid w:val="00D91382"/>
    <w:rsid w:val="00D9691A"/>
    <w:rsid w:val="00DB1079"/>
    <w:rsid w:val="00DB3F5B"/>
    <w:rsid w:val="00DD7881"/>
    <w:rsid w:val="00DE297E"/>
    <w:rsid w:val="00DE5CC3"/>
    <w:rsid w:val="00E6722B"/>
    <w:rsid w:val="00E76161"/>
    <w:rsid w:val="00E900EC"/>
    <w:rsid w:val="00EA17E4"/>
    <w:rsid w:val="00EA6C72"/>
    <w:rsid w:val="00EB072D"/>
    <w:rsid w:val="00EC253C"/>
    <w:rsid w:val="00ED652E"/>
    <w:rsid w:val="00F150AB"/>
    <w:rsid w:val="00F2077F"/>
    <w:rsid w:val="00F60283"/>
    <w:rsid w:val="00F63EAB"/>
    <w:rsid w:val="00F668DD"/>
    <w:rsid w:val="00F673D6"/>
    <w:rsid w:val="00F70D0B"/>
    <w:rsid w:val="00FA2FF4"/>
    <w:rsid w:val="00FB73B3"/>
    <w:rsid w:val="00FD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1FF"/>
    <w:rPr>
      <w:rFonts w:ascii="ArTarumianTimes" w:hAnsi="ArTarumianTimes"/>
      <w:sz w:val="24"/>
      <w:szCs w:val="24"/>
      <w:lang w:val="en-US"/>
    </w:rPr>
  </w:style>
  <w:style w:type="paragraph" w:styleId="Heading2">
    <w:name w:val="heading 2"/>
    <w:basedOn w:val="Normal"/>
    <w:next w:val="Normal"/>
    <w:qFormat/>
    <w:rsid w:val="00D67638"/>
    <w:pPr>
      <w:keepNext/>
      <w:spacing w:before="240" w:after="60"/>
      <w:jc w:val="right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D12F6"/>
    <w:pPr>
      <w:keepNext/>
      <w:jc w:val="center"/>
      <w:outlineLvl w:val="2"/>
    </w:pPr>
    <w:rPr>
      <w:rFonts w:ascii="Arial Armenian" w:hAnsi="Arial Armenian"/>
      <w:sz w:val="30"/>
      <w:szCs w:val="20"/>
      <w:lang w:eastAsia="en-US"/>
    </w:rPr>
  </w:style>
  <w:style w:type="paragraph" w:styleId="Heading4">
    <w:name w:val="heading 4"/>
    <w:basedOn w:val="Normal"/>
    <w:next w:val="Normal"/>
    <w:qFormat/>
    <w:rsid w:val="000D12F6"/>
    <w:pPr>
      <w:keepNext/>
      <w:jc w:val="center"/>
      <w:outlineLvl w:val="3"/>
    </w:pPr>
    <w:rPr>
      <w:rFonts w:ascii="Times Armenian" w:hAnsi="Times Armenian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makargox">
    <w:name w:val="hamakargox"/>
    <w:rsid w:val="0075483A"/>
    <w:pPr>
      <w:spacing w:before="120" w:line="360" w:lineRule="auto"/>
      <w:ind w:firstLine="397"/>
    </w:pPr>
    <w:rPr>
      <w:rFonts w:ascii="GHEA Grapalat" w:hAnsi="GHEA Grapalat"/>
      <w:spacing w:val="-4"/>
      <w:sz w:val="24"/>
      <w:szCs w:val="24"/>
      <w:lang w:val="en-US"/>
    </w:rPr>
  </w:style>
  <w:style w:type="paragraph" w:customStyle="1" w:styleId="hh">
    <w:name w:val="hh"/>
    <w:rsid w:val="006D7F37"/>
    <w:pPr>
      <w:jc w:val="center"/>
    </w:pPr>
    <w:rPr>
      <w:rFonts w:ascii="Dallak Time" w:hAnsi="Dallak Time"/>
      <w:b/>
      <w:spacing w:val="30"/>
      <w:sz w:val="28"/>
      <w:szCs w:val="26"/>
      <w:lang w:val="en-US" w:eastAsia="en-US"/>
    </w:rPr>
  </w:style>
  <w:style w:type="paragraph" w:customStyle="1" w:styleId="aa">
    <w:name w:val="aa"/>
    <w:rsid w:val="003B5723"/>
    <w:pPr>
      <w:pBdr>
        <w:bottom w:val="thinThickSmallGap" w:sz="18" w:space="1" w:color="808080"/>
      </w:pBdr>
      <w:spacing w:before="240"/>
      <w:jc w:val="center"/>
    </w:pPr>
    <w:rPr>
      <w:rFonts w:ascii="Dallak Time" w:hAnsi="Dallak Time"/>
      <w:b/>
      <w:spacing w:val="80"/>
      <w:sz w:val="32"/>
      <w:szCs w:val="32"/>
    </w:rPr>
  </w:style>
  <w:style w:type="paragraph" w:customStyle="1" w:styleId="adres">
    <w:name w:val="adres"/>
    <w:rsid w:val="006D7F37"/>
    <w:pPr>
      <w:jc w:val="center"/>
    </w:pPr>
    <w:rPr>
      <w:rFonts w:ascii="Arial Armenian" w:hAnsi="Arial Armenian"/>
      <w:spacing w:val="40"/>
      <w:sz w:val="16"/>
      <w:szCs w:val="16"/>
      <w:lang w:val="en-US" w:eastAsia="en-US"/>
    </w:rPr>
  </w:style>
  <w:style w:type="paragraph" w:customStyle="1" w:styleId="katarox">
    <w:name w:val="katarox"/>
    <w:basedOn w:val="Normal"/>
    <w:rsid w:val="0075483A"/>
    <w:pPr>
      <w:keepNext/>
      <w:spacing w:before="120"/>
      <w:ind w:firstLine="397"/>
    </w:pPr>
    <w:rPr>
      <w:rFonts w:ascii="GHEA Grapalat" w:hAnsi="GHEA Grapalat"/>
      <w:b/>
      <w:sz w:val="16"/>
    </w:rPr>
  </w:style>
  <w:style w:type="paragraph" w:customStyle="1" w:styleId="namak">
    <w:name w:val="namak"/>
    <w:basedOn w:val="Normal"/>
    <w:link w:val="namak0"/>
    <w:rsid w:val="0075483A"/>
    <w:pPr>
      <w:spacing w:line="400" w:lineRule="exact"/>
      <w:ind w:firstLine="397"/>
      <w:jc w:val="both"/>
    </w:pPr>
    <w:rPr>
      <w:rFonts w:ascii="GHEA Grapalat" w:hAnsi="GHEA Grapalat"/>
      <w:spacing w:val="-4"/>
    </w:rPr>
  </w:style>
  <w:style w:type="paragraph" w:customStyle="1" w:styleId="namakihasceater">
    <w:name w:val="namaki hasceater"/>
    <w:autoRedefine/>
    <w:rsid w:val="00AF4502"/>
    <w:pPr>
      <w:spacing w:line="280" w:lineRule="exact"/>
      <w:ind w:left="5670"/>
    </w:pPr>
    <w:rPr>
      <w:rFonts w:ascii="GHEA Grapalat" w:hAnsi="GHEA Grapalat" w:cs="Arial"/>
      <w:b/>
      <w:bCs/>
      <w:i/>
      <w:iCs/>
      <w:noProof/>
      <w:spacing w:val="-4"/>
      <w:sz w:val="26"/>
      <w:szCs w:val="26"/>
      <w:lang w:val="en-US"/>
    </w:rPr>
  </w:style>
  <w:style w:type="paragraph" w:customStyle="1" w:styleId="nrnamakipatasxane">
    <w:name w:val="nr namaki patasxane"/>
    <w:rsid w:val="0075483A"/>
    <w:pPr>
      <w:spacing w:line="240" w:lineRule="exact"/>
      <w:ind w:left="397"/>
    </w:pPr>
    <w:rPr>
      <w:rFonts w:ascii="GHEA Grapalat" w:hAnsi="GHEA Grapalat"/>
      <w:spacing w:val="-4"/>
      <w:lang w:val="en-US"/>
    </w:rPr>
  </w:style>
  <w:style w:type="paragraph" w:customStyle="1" w:styleId="paron">
    <w:name w:val="paron"/>
    <w:basedOn w:val="nrnamakipatasxane"/>
    <w:rsid w:val="00953B05"/>
    <w:pPr>
      <w:spacing w:before="480" w:line="360" w:lineRule="auto"/>
      <w:ind w:left="0" w:firstLine="397"/>
    </w:pPr>
    <w:rPr>
      <w:sz w:val="24"/>
    </w:rPr>
  </w:style>
  <w:style w:type="paragraph" w:customStyle="1" w:styleId="storagrutun">
    <w:name w:val="storagrutun"/>
    <w:autoRedefine/>
    <w:rsid w:val="00AF4502"/>
    <w:pPr>
      <w:ind w:left="3969"/>
      <w:jc w:val="right"/>
    </w:pPr>
    <w:rPr>
      <w:rFonts w:ascii="GHEA Grapalat" w:hAnsi="GHEA Grapalat" w:cs="Arial"/>
      <w:b/>
      <w:bCs/>
      <w:i/>
      <w:iCs/>
      <w:spacing w:val="-4"/>
      <w:sz w:val="26"/>
      <w:szCs w:val="26"/>
      <w:lang w:val="en-US"/>
    </w:rPr>
  </w:style>
  <w:style w:type="paragraph" w:customStyle="1" w:styleId="namak1">
    <w:name w:val="Стиль namak"/>
    <w:basedOn w:val="namak"/>
    <w:link w:val="namak2"/>
    <w:rsid w:val="00445D21"/>
  </w:style>
  <w:style w:type="character" w:customStyle="1" w:styleId="namak0">
    <w:name w:val="namak Знак"/>
    <w:link w:val="namak"/>
    <w:rsid w:val="0075483A"/>
    <w:rPr>
      <w:rFonts w:ascii="GHEA Grapalat" w:hAnsi="GHEA Grapalat"/>
      <w:spacing w:val="-4"/>
      <w:sz w:val="24"/>
      <w:szCs w:val="24"/>
      <w:lang w:val="en-US" w:eastAsia="ru-RU" w:bidi="ar-SA"/>
    </w:rPr>
  </w:style>
  <w:style w:type="character" w:customStyle="1" w:styleId="namak2">
    <w:name w:val="Стиль namak Знак"/>
    <w:link w:val="namak1"/>
    <w:rsid w:val="00445D21"/>
    <w:rPr>
      <w:rFonts w:ascii="Sylfaen" w:hAnsi="Sylfaen"/>
      <w:spacing w:val="-4"/>
      <w:sz w:val="24"/>
      <w:szCs w:val="24"/>
      <w:lang w:val="en-US" w:eastAsia="ru-RU" w:bidi="ar-SA"/>
    </w:rPr>
  </w:style>
  <w:style w:type="paragraph" w:styleId="BalloonText">
    <w:name w:val="Balloon Text"/>
    <w:basedOn w:val="Normal"/>
    <w:link w:val="BalloonTextChar"/>
    <w:rsid w:val="005110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110C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Shablon\Blank%20GHEA%20Grapalat\blank%20Nazaryan.dot" TargetMode="Externa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xcAABELAAA="/>
  <ax:ocxPr ax:name="SigDrawingDetails" ax:value="1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zADEAIAAyADAAMQA3ACAANAA6ADMAMwAgAFAATQAAAAAAAAAAAAAAAAAAAAAAAAAAAAAAAAAAAAAAAAAAAAAAAAAAAAAAAAAAAAAAAAAAAAAAAAAAAAAAAAAAAAAAAAAAAAAAAAAAAAAAAAAAAAAAAAAAAAAAAADhBwoAAgAfABAAIQAJAAAAAAAAAA=="/>
  <ax:ocxPr ax:name="SigTimeFormatPack" ax:value="aAA6AG0AbQAgAHQAdAAAAAAAAAAAAAAAAAAAAAAAAAAAAAAAAAAAAAAAAAAAAAAAAAAAAAAAAAAAAAAAAAAAAE0ATQBNACAAZAAgAHkAeQB5AHkAAAAAAAAAAAAAAAAAAAAAAAAAAAAAAAAAAAAAAAAAAAAAAAAAAAAAAAAAAAAAAAAA"/>
  <ax:ocxPr ax:name="SigSignerName" ax:value="Ռոբերտ Նազարյան"/>
  <ax:ocxPr ax:name="SigName" ax:value="ArGrDigsig1"/>
  <ax:ocxPr ax:name="SigImageGraphics" ax:value="/9j/4AAQSkZJRgABAQEAYABgAAD/2wBDAAIBAQIBAQICAgICAgICAwUDAwMDAwYEBAMFBwYHBwcGBwcICQsJCAgKCAcHCg0KCgsMDAwMBwkODw0MDgsMDAz/2wBDAQICAgMDAwYDAwYMCAcIDAwMDAwMDAwMDAwMDAwMDAwMDAwMDAwMDAwMDAwMDAwMDAwMDAwMDAwMDAwMDAwMDAz/wAARCACFAc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"/>
  <ax:ocxPr ax:name="SigSignatureValue" ax:value="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"/>
</ax:ocx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Nazaryan</Template>
  <TotalTime>231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PSRC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Ulikhanyan</dc:creator>
  <cp:keywords/>
  <cp:lastModifiedBy>Arthur-pc</cp:lastModifiedBy>
  <cp:revision>57</cp:revision>
  <cp:lastPrinted>2017-10-27T11:32:00Z</cp:lastPrinted>
  <dcterms:created xsi:type="dcterms:W3CDTF">2017-08-15T06:23:00Z</dcterms:created>
  <dcterms:modified xsi:type="dcterms:W3CDTF">2017-10-31T12:30:00Z</dcterms:modified>
</cp:coreProperties>
</file>